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2C8B" w:rsidRPr="00A47865" w:rsidRDefault="005B2C8B" w:rsidP="00A4786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2011-2012 Hacı Hatice Bayraktar Lisesi 11.Sınıf Astronomi ve Uzay Bilimleri Dersi II.Dönem I.Sınav Soruları</w:t>
      </w: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77.9pt;margin-top:592.25pt;width:179.55pt;height:112.85pt;z-index:251643904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12)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Resim 25" o:spid="_x0000_i1026" type="#_x0000_t75" style="width:164.25pt;height:93pt;visibility:visible">
                        <v:imagedata r:id="rId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7" type="#_x0000_t202" style="position:absolute;margin-left:277.45pt;margin-top:469.35pt;width:179.55pt;height:115.8pt;z-index:251644928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11)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24" o:spid="_x0000_i1028" type="#_x0000_t75" style="width:163.5pt;height:93pt;visibility:visible">
                        <v:imagedata r:id="rId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margin-left:277.45pt;margin-top:381.5pt;width:179.55pt;height:83pt;z-index:251640832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10)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23" o:spid="_x0000_i1030" type="#_x0000_t75" style="width:163.5pt;height:61.5pt;visibility:visible">
                        <v:imagedata r:id="rId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5.45pt;margin-top:584.8pt;width:180.3pt;height:113.6pt;z-index:251641856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6)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19" o:spid="_x0000_i1032" type="#_x0000_t75" style="width:163.5pt;height:82.5pt;visibility:visible">
                        <v:imagedata r:id="rId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margin-left:-4.9pt;margin-top:468.55pt;width:179.75pt;height:111.35pt;z-index:251642880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5)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18" o:spid="_x0000_i1034" type="#_x0000_t75" style="width:165pt;height:84pt;visibility:visible">
                        <v:imagedata r:id="rId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margin-left:-5pt;margin-top:301.25pt;width:180.4pt;height:163.25pt;z-index:251638784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4)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17" o:spid="_x0000_i1036" type="#_x0000_t75" style="width:165pt;height:138.75pt;visibility:visible">
                        <v:imagedata r:id="rId9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margin-left:-5.05pt;margin-top:162pt;width:179.6pt;height:132.7pt;z-index:251637760">
            <v:textbox>
              <w:txbxContent>
                <w:p w:rsidR="005B2C8B" w:rsidRPr="00896E2B" w:rsidRDefault="005B2C8B" w:rsidP="00896E2B">
                  <w:pPr>
                    <w:rPr>
                      <w:b/>
                    </w:rPr>
                  </w:pPr>
                  <w:r>
                    <w:rPr>
                      <w:b/>
                    </w:rPr>
                    <w:t>3)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15" o:spid="_x0000_i1038" type="#_x0000_t75" style="width:165pt;height:103.5pt;visibility:visible">
                        <v:imagedata r:id="rId1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margin-left:-5.45pt;margin-top:82.25pt;width:180.15pt;height:74.5pt;z-index:251636736">
            <v:textbox style="mso-next-textbox:#_x0000_s1033">
              <w:txbxContent>
                <w:p w:rsidR="005B2C8B" w:rsidRPr="00896E2B" w:rsidRDefault="005B2C8B" w:rsidP="00896E2B">
                  <w:pPr>
                    <w:rPr>
                      <w:b/>
                    </w:rPr>
                  </w:pPr>
                  <w:r>
                    <w:rPr>
                      <w:b/>
                    </w:rPr>
                    <w:t>2)</w:t>
                  </w:r>
                  <w:r w:rsidRPr="00896E2B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12" o:spid="_x0000_i1040" type="#_x0000_t75" style="width:163.5pt;height:47.25pt;visibility:visible">
                        <v:imagedata r:id="rId11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4" type="#_x0000_t202" style="position:absolute;margin-left:-5.5pt;margin-top:2.5pt;width:179.8pt;height:72.75pt;z-index:251635712">
            <v:textbox>
              <w:txbxContent>
                <w:p w:rsidR="005B2C8B" w:rsidRPr="00896E2B" w:rsidRDefault="005B2C8B">
                  <w:pPr>
                    <w:rPr>
                      <w:b/>
                    </w:rPr>
                  </w:pPr>
                  <w:r>
                    <w:rPr>
                      <w:b/>
                    </w:rPr>
                    <w:t>1)</w:t>
                  </w:r>
                  <w:r w:rsidRPr="00896E2B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11" o:spid="_x0000_i1042" type="#_x0000_t75" style="width:163.5pt;height:48.75pt;visibility:visible">
                        <v:imagedata r:id="rId1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margin-left:276.45pt;margin-top:248.4pt;width:180.25pt;height:126.7pt;z-index:251645952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9)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22" o:spid="_x0000_i1044" type="#_x0000_t75" style="width:163.5pt;height:98.25pt;visibility:visible">
                        <v:imagedata r:id="rId1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margin-left:276.1pt;margin-top:145.5pt;width:179.65pt;height:97.75pt;z-index:251646976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8)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21" o:spid="_x0000_i1046" type="#_x0000_t75" style="width:163.5pt;height:75.75pt;visibility:visible">
                        <v:imagedata r:id="rId14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7" type="#_x0000_t202" style="position:absolute;margin-left:276.1pt;margin-top:2.5pt;width:180.2pt;height:135pt;z-index:251639808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7)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20" o:spid="_x0000_i1048" type="#_x0000_t75" style="width:163.5pt;height:110.25pt;visibility:visible">
                        <v:imagedata r:id="rId15" o:title=""/>
                      </v:shape>
                    </w:pict>
                  </w:r>
                </w:p>
              </w:txbxContent>
            </v:textbox>
          </v:shape>
        </w:pict>
      </w:r>
      <w:r>
        <w:rPr>
          <w:sz w:val="28"/>
          <w:szCs w:val="28"/>
        </w:rPr>
        <w:t xml:space="preserve">      </w:t>
      </w:r>
      <w:r>
        <w:rPr>
          <w:sz w:val="28"/>
          <w:szCs w:val="28"/>
        </w:rPr>
        <w:tab/>
      </w: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38" type="#_x0000_t202" style="position:absolute;margin-left:273.2pt;margin-top:14.85pt;width:179.5pt;height:112.85pt;z-index:251651072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20)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35" o:spid="_x0000_i1050" type="#_x0000_t75" style="width:163.5pt;height:86.25pt;visibility:visible">
                        <v:imagedata r:id="rId16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9" type="#_x0000_t202" style="position:absolute;margin-left:-1.85pt;margin-top:675.15pt;width:179.7pt;height:112.85pt;z-index:251655168">
            <v:textbox>
              <w:txbxContent>
                <w:p w:rsidR="005B2C8B" w:rsidRPr="00896E2B" w:rsidRDefault="005B2C8B" w:rsidP="00DC2414">
                  <w:pPr>
                    <w:rPr>
                      <w:b/>
                    </w:rPr>
                  </w:pPr>
                  <w:r>
                    <w:rPr>
                      <w:b/>
                    </w:rPr>
                    <w:t>19)</w:t>
                  </w:r>
                  <w:r w:rsidRPr="00130FC7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br/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34" o:spid="_x0000_i1052" type="#_x0000_t75" style="width:162.75pt;height:85.5pt;visibility:visible">
                        <v:imagedata r:id="rId1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0" type="#_x0000_t202" style="position:absolute;margin-left:-2.65pt;margin-top:558.15pt;width:180.25pt;height:112.85pt;z-index:251652096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18)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33" o:spid="_x0000_i1054" type="#_x0000_t75" style="width:162.75pt;height:87pt;visibility:visible">
                        <v:imagedata r:id="rId18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margin-left:-3.1pt;margin-top:446.35pt;width:180.25pt;height:106.75pt;z-index:251650048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17)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32" o:spid="_x0000_i1056" type="#_x0000_t75" style="width:162pt;height:89.25pt;visibility:visible">
                        <v:imagedata r:id="rId19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margin-left:-3.55pt;margin-top:325.6pt;width:179.5pt;height:112.85pt;z-index:251653120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16)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31" o:spid="_x0000_i1058" type="#_x0000_t75" style="width:165pt;height:86.25pt;visibility:visible">
                        <v:imagedata r:id="rId2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margin-left:-3.55pt;margin-top:207.3pt;width:179.5pt;height:112.85pt;z-index:251654144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15)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30" o:spid="_x0000_i1060" type="#_x0000_t75" style="width:162.75pt;height:86.25pt;visibility:visible">
                        <v:imagedata r:id="rId21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4" type="#_x0000_t202" style="position:absolute;margin-left:-3.85pt;margin-top:87.85pt;width:180.3pt;height:112.85pt;z-index:251649024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14)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29" o:spid="_x0000_i1062" type="#_x0000_t75" style="width:162.75pt;height:88.5pt;visibility:visible">
                        <v:imagedata r:id="rId2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5" type="#_x0000_t202" style="position:absolute;margin-left:-4.35pt;margin-top:13.85pt;width:180.55pt;height:69.6pt;z-index:251648000">
            <v:textbox>
              <w:txbxContent>
                <w:p w:rsidR="005B2C8B" w:rsidRPr="00896E2B" w:rsidRDefault="005B2C8B" w:rsidP="00A47865">
                  <w:pPr>
                    <w:rPr>
                      <w:b/>
                    </w:rPr>
                  </w:pPr>
                  <w:r>
                    <w:rPr>
                      <w:b/>
                    </w:rPr>
                    <w:t>13)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28" o:spid="_x0000_i1064" type="#_x0000_t75" style="width:165pt;height:48.75pt;visibility:visible">
                        <v:imagedata r:id="rId23" o:title=""/>
                      </v:shape>
                    </w:pict>
                  </w:r>
                </w:p>
              </w:txbxContent>
            </v:textbox>
          </v:shape>
        </w:pict>
      </w:r>
      <w:r>
        <w:rPr>
          <w:sz w:val="28"/>
          <w:szCs w:val="28"/>
        </w:rPr>
        <w:t xml:space="preserve">   </w:t>
      </w: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46" type="#_x0000_t202" style="position:absolute;margin-left:273.9pt;margin-top:7.15pt;width:180.45pt;height:348.5pt;z-index:251656192">
            <v:textbox style="mso-next-textbox:#_x0000_s1046">
              <w:txbxContent>
                <w:p w:rsidR="005B2C8B" w:rsidRDefault="005B2C8B" w:rsidP="00DC2414">
                  <w:pPr>
                    <w:rPr>
                      <w:b/>
                    </w:rPr>
                  </w:pPr>
                  <w:r>
                    <w:rPr>
                      <w:b/>
                    </w:rPr>
                    <w:t>Ad-Soyad:</w:t>
                  </w:r>
                  <w:r>
                    <w:rPr>
                      <w:b/>
                    </w:rPr>
                    <w:br/>
                    <w:t>Sınıfı-Numarası:</w:t>
                  </w:r>
                </w:p>
                <w:tbl>
                  <w:tblPr>
                    <w:tblW w:w="2380" w:type="dxa"/>
                    <w:jc w:val="center"/>
                    <w:tblCellMar>
                      <w:left w:w="70" w:type="dxa"/>
                      <w:right w:w="70" w:type="dxa"/>
                    </w:tblCellMar>
                    <w:tblLook w:val="00A0"/>
                  </w:tblPr>
                  <w:tblGrid>
                    <w:gridCol w:w="680"/>
                    <w:gridCol w:w="340"/>
                    <w:gridCol w:w="340"/>
                    <w:gridCol w:w="340"/>
                    <w:gridCol w:w="340"/>
                    <w:gridCol w:w="340"/>
                  </w:tblGrid>
                  <w:tr w:rsidR="005B2C8B" w:rsidRPr="0079318F" w:rsidTr="00DC2414">
                    <w:trPr>
                      <w:trHeight w:val="300"/>
                      <w:jc w:val="center"/>
                    </w:trPr>
                    <w:tc>
                      <w:tcPr>
                        <w:tcW w:w="680" w:type="dxa"/>
                        <w:tcBorders>
                          <w:top w:val="single" w:sz="8" w:space="0" w:color="auto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Soru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A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B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C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D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E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2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3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4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5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6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7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8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9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10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11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12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13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14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15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16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17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18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19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20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</w:tbl>
                <w:p w:rsidR="005B2C8B" w:rsidRPr="00896E2B" w:rsidRDefault="005B2C8B" w:rsidP="00DC2414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761F47">
      <w:r>
        <w:rPr>
          <w:b/>
          <w:sz w:val="28"/>
          <w:szCs w:val="28"/>
        </w:rPr>
        <w:t xml:space="preserve">2011-2012 Hacı Hatice Bayraktar Lisesi 11.Sınıf Astronomi ve Uzay Bilimleri Dersi II.Dönem II.Sınav Soruları </w:t>
      </w:r>
      <w:hyperlink r:id="rId24" w:history="1">
        <w:r>
          <w:rPr>
            <w:rStyle w:val="Hyperlink"/>
          </w:rPr>
          <w:t>www.sorubak.com</w:t>
        </w:r>
      </w:hyperlink>
      <w:r>
        <w:t xml:space="preserve"> </w:t>
      </w:r>
    </w:p>
    <w:p w:rsidR="005B2C8B" w:rsidRPr="00A47865" w:rsidRDefault="005B2C8B" w:rsidP="000F74D6">
      <w:pPr>
        <w:jc w:val="center"/>
        <w:rPr>
          <w:b/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47" type="#_x0000_t202" style="position:absolute;margin-left:276.45pt;margin-top:3.5pt;width:180.35pt;height:111.75pt;z-index:251661312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7)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43" o:spid="_x0000_i1066" type="#_x0000_t75" style="width:162.75pt;height:87pt;visibility:visible">
                        <v:imagedata r:id="rId25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-5.5pt;margin-top:2.5pt;width:179.8pt;height:72.75pt;z-index:251657216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1)</w:t>
                  </w:r>
                  <w:r w:rsidRPr="00896E2B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47" o:spid="_x0000_i1068" type="#_x0000_t75" style="width:163.5pt;height:51.75pt;visibility:visible">
                        <v:imagedata r:id="rId26" o:title=""/>
                      </v:shape>
                    </w:pict>
                  </w:r>
                </w:p>
              </w:txbxContent>
            </v:textbox>
          </v:shape>
        </w:pict>
      </w:r>
      <w:r>
        <w:rPr>
          <w:sz w:val="28"/>
          <w:szCs w:val="28"/>
        </w:rPr>
        <w:t xml:space="preserve">      </w:t>
      </w:r>
      <w:r>
        <w:rPr>
          <w:sz w:val="28"/>
          <w:szCs w:val="28"/>
        </w:rPr>
        <w:tab/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49" type="#_x0000_t202" style="position:absolute;margin-left:-5pt;margin-top:23.15pt;width:180.3pt;height:91.25pt;z-index:251658240">
            <v:textbox style="mso-next-textbox:#_x0000_s1049"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2)</w:t>
                  </w:r>
                  <w:r w:rsidRPr="00896E2B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51" o:spid="_x0000_i1070" type="#_x0000_t75" style="width:165pt;height:56.25pt;visibility:visible">
                        <v:imagedata r:id="rId27" o:title=""/>
                      </v:shape>
                    </w:pict>
                  </w:r>
                </w:p>
              </w:txbxContent>
            </v:textbox>
          </v:shape>
        </w:pict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50" type="#_x0000_t202" style="position:absolute;margin-left:276.45pt;margin-top:1.8pt;width:180.35pt;height:123.5pt;z-index:251668480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8)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44" o:spid="_x0000_i1072" type="#_x0000_t75" style="width:162.75pt;height:96.75pt;visibility:visible">
                        <v:imagedata r:id="rId28" o:title=""/>
                      </v:shape>
                    </w:pict>
                  </w:r>
                </w:p>
              </w:txbxContent>
            </v:textbox>
          </v:shape>
        </w:pict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51" type="#_x0000_t202" style="position:absolute;margin-left:-5pt;margin-top:2.35pt;width:179.8pt;height:114.95pt;z-index:251659264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3)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48" o:spid="_x0000_i1074" type="#_x0000_t75" style="width:165pt;height:91.5pt;visibility:visible">
                        <v:imagedata r:id="rId29" o:title=""/>
                      </v:shape>
                    </w:pict>
                  </w:r>
                </w:p>
              </w:txbxContent>
            </v:textbox>
          </v:shape>
        </w:pict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52" type="#_x0000_t202" style="position:absolute;margin-left:277.35pt;margin-top:11.9pt;width:179.7pt;height:114.2pt;z-index:251667456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9)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37" o:spid="_x0000_i1076" type="#_x0000_t75" style="width:162.75pt;height:87pt;visibility:visible">
                        <v:imagedata r:id="rId30" o:title=""/>
                      </v:shape>
                    </w:pict>
                  </w:r>
                </w:p>
              </w:txbxContent>
            </v:textbox>
          </v:shape>
        </w:pict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53" type="#_x0000_t202" style="position:absolute;margin-left:-4pt;margin-top:4.65pt;width:179.6pt;height:142.05pt;z-index:251660288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4)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39" o:spid="_x0000_i1078" type="#_x0000_t75" style="width:165pt;height:121.5pt;visibility:visible">
                        <v:imagedata r:id="rId31" o:title=""/>
                      </v:shape>
                    </w:pict>
                  </w:r>
                </w:p>
              </w:txbxContent>
            </v:textbox>
          </v:shape>
        </w:pict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54" type="#_x0000_t202" style="position:absolute;margin-left:277.5pt;margin-top:11.8pt;width:179.7pt;height:97pt;z-index:251662336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10)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53" o:spid="_x0000_i1080" type="#_x0000_t75" style="width:164.25pt;height:47.25pt;visibility:visible">
                        <v:imagedata r:id="rId32" o:title=""/>
                      </v:shape>
                    </w:pict>
                  </w:r>
                </w:p>
              </w:txbxContent>
            </v:textbox>
          </v:shape>
        </w:pict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55" type="#_x0000_t202" style="position:absolute;margin-left:277.9pt;margin-top:24.85pt;width:179.45pt;height:105.65pt;z-index:251666432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11)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45" o:spid="_x0000_i1082" type="#_x0000_t75" style="width:162.75pt;height:84.75pt;visibility:visible">
                        <v:imagedata r:id="rId3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margin-left:-4.45pt;margin-top:5.6pt;width:180.2pt;height:149.1pt;z-index:251664384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5)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40" o:spid="_x0000_i1084" type="#_x0000_t75" style="width:163.5pt;height:128.25pt;visibility:visible">
                        <v:imagedata r:id="rId34" o:title=""/>
                      </v:shape>
                    </w:pict>
                  </w:r>
                </w:p>
              </w:txbxContent>
            </v:textbox>
          </v:shape>
        </w:pict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57" type="#_x0000_t202" style="position:absolute;margin-left:277.95pt;margin-top:18.2pt;width:179.7pt;height:118.1pt;z-index:251665408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12)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46" o:spid="_x0000_i1086" type="#_x0000_t75" style="width:162.75pt;height:92.25pt;visibility:visible">
                        <v:imagedata r:id="rId35" o:title=""/>
                      </v:shape>
                    </w:pict>
                  </w:r>
                </w:p>
              </w:txbxContent>
            </v:textbox>
          </v:shape>
        </w:pict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58" type="#_x0000_t202" style="position:absolute;margin-left:-4.55pt;margin-top:14.85pt;width:179.75pt;height:104.95pt;z-index:251663360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6)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49" o:spid="_x0000_i1088" type="#_x0000_t75" style="width:165pt;height:76.5pt;visibility:visible">
                        <v:imagedata r:id="rId36" o:title=""/>
                      </v:shape>
                    </w:pict>
                  </w:r>
                </w:p>
              </w:txbxContent>
            </v:textbox>
          </v:shape>
        </w:pict>
      </w: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0F74D6">
      <w:pPr>
        <w:tabs>
          <w:tab w:val="left" w:pos="3810"/>
        </w:tabs>
        <w:rPr>
          <w:sz w:val="28"/>
          <w:szCs w:val="28"/>
        </w:rPr>
      </w:pPr>
    </w:p>
    <w:p w:rsidR="005B2C8B" w:rsidRPr="00896E2B" w:rsidRDefault="005B2C8B" w:rsidP="000F74D6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59" type="#_x0000_t202" style="position:absolute;margin-left:-3.45pt;margin-top:14.85pt;width:179.75pt;height:48.5pt;z-index:251669504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13)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54" o:spid="_x0000_i1090" type="#_x0000_t75" style="width:165pt;height:23.25pt;visibility:visible">
                        <v:imagedata r:id="rId37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0" type="#_x0000_t202" style="position:absolute;margin-left:273.2pt;margin-top:14.85pt;width:179.5pt;height:112.85pt;z-index:251672576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20)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55" o:spid="_x0000_i1092" type="#_x0000_t75" style="width:162pt;height:87.75pt;visibility:visible">
                        <v:imagedata r:id="rId38" o:title=""/>
                      </v:shape>
                    </w:pict>
                  </w:r>
                </w:p>
              </w:txbxContent>
            </v:textbox>
          </v:shape>
        </w:pict>
      </w:r>
      <w:r>
        <w:rPr>
          <w:sz w:val="28"/>
          <w:szCs w:val="28"/>
        </w:rPr>
        <w:t xml:space="preserve">                                                           </w:t>
      </w: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  <w:r>
        <w:rPr>
          <w:noProof/>
          <w:lang w:eastAsia="tr-TR"/>
        </w:rPr>
        <w:pict>
          <v:shape id="_x0000_s1061" type="#_x0000_t202" style="position:absolute;margin-left:-.65pt;margin-top:663.05pt;width:180.2pt;height:72.75pt;z-index:251676672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19)</w:t>
                  </w:r>
                  <w:r w:rsidRPr="00130FC7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br/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36" o:spid="_x0000_i1094" type="#_x0000_t75" style="width:165pt;height:45.75pt;visibility:visible">
                        <v:imagedata r:id="rId39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2" type="#_x0000_t202" style="position:absolute;margin-left:-1.4pt;margin-top:498.3pt;width:179.6pt;height:159.25pt;z-index:251673600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18)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64" o:spid="_x0000_i1096" type="#_x0000_t75" style="width:163.5pt;height:130.5pt;visibility:visible">
                        <v:imagedata r:id="rId40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3" type="#_x0000_t202" style="position:absolute;margin-left:273.9pt;margin-top:114.05pt;width:180.45pt;height:348.5pt;z-index:251677696">
            <v:textbox style="mso-next-textbox:#_x0000_s1063">
              <w:txbxContent>
                <w:p w:rsidR="005B2C8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Ad-Soyad:</w:t>
                  </w:r>
                  <w:r>
                    <w:rPr>
                      <w:b/>
                    </w:rPr>
                    <w:br/>
                    <w:t>Sınıfı-Numarası:</w:t>
                  </w:r>
                </w:p>
                <w:tbl>
                  <w:tblPr>
                    <w:tblW w:w="2380" w:type="dxa"/>
                    <w:jc w:val="center"/>
                    <w:tblCellMar>
                      <w:left w:w="70" w:type="dxa"/>
                      <w:right w:w="70" w:type="dxa"/>
                    </w:tblCellMar>
                    <w:tblLook w:val="00A0"/>
                  </w:tblPr>
                  <w:tblGrid>
                    <w:gridCol w:w="680"/>
                    <w:gridCol w:w="340"/>
                    <w:gridCol w:w="340"/>
                    <w:gridCol w:w="340"/>
                    <w:gridCol w:w="340"/>
                    <w:gridCol w:w="340"/>
                  </w:tblGrid>
                  <w:tr w:rsidR="005B2C8B" w:rsidRPr="0079318F" w:rsidTr="00DC2414">
                    <w:trPr>
                      <w:trHeight w:val="300"/>
                      <w:jc w:val="center"/>
                    </w:trPr>
                    <w:tc>
                      <w:tcPr>
                        <w:tcW w:w="680" w:type="dxa"/>
                        <w:tcBorders>
                          <w:top w:val="single" w:sz="8" w:space="0" w:color="auto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Soru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A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B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C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D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E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2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3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4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5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6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7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8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9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10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11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12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13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14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15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16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17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18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19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20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</w:tbl>
                <w:p w:rsidR="005B2C8B" w:rsidRPr="00896E2B" w:rsidRDefault="005B2C8B" w:rsidP="000F74D6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4" type="#_x0000_t202" style="position:absolute;margin-left:-2.2pt;margin-top:408.3pt;width:180.4pt;height:82.75pt;z-index:251671552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17)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63" o:spid="_x0000_i1098" type="#_x0000_t75" style="width:163.5pt;height:54.75pt;visibility:visible">
                        <v:imagedata r:id="rId41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5" type="#_x0000_t202" style="position:absolute;margin-left:-1.8pt;margin-top:250.25pt;width:180.4pt;height:150.9pt;z-index:251674624">
            <v:textbox style="mso-next-textbox:#_x0000_s1065"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16)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62" o:spid="_x0000_i1100" type="#_x0000_t75" style="width:165pt;height:125.25pt;visibility:visible">
                        <v:imagedata r:id="rId42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6" type="#_x0000_t202" style="position:absolute;margin-left:-3.2pt;margin-top:166pt;width:179.65pt;height:74.3pt;z-index:251675648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15)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58" o:spid="_x0000_i1102" type="#_x0000_t75" style="width:164.25pt;height:45pt;visibility:visible">
                        <v:imagedata r:id="rId43" o:title=""/>
                      </v:shape>
                    </w:pi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7" type="#_x0000_t202" style="position:absolute;margin-left:-3.4pt;margin-top:38.3pt;width:180.25pt;height:121.75pt;z-index:251670528">
            <v:textbox>
              <w:txbxContent>
                <w:p w:rsidR="005B2C8B" w:rsidRPr="00896E2B" w:rsidRDefault="005B2C8B" w:rsidP="000F74D6">
                  <w:pPr>
                    <w:rPr>
                      <w:b/>
                    </w:rPr>
                  </w:pPr>
                  <w:r>
                    <w:rPr>
                      <w:b/>
                    </w:rPr>
                    <w:t>14)</w:t>
                  </w:r>
                  <w:r w:rsidRPr="00130FC7">
                    <w:rPr>
                      <w:b/>
                    </w:rPr>
                    <w:t xml:space="preserve"> </w:t>
                  </w:r>
                  <w:r w:rsidRPr="0079318F">
                    <w:rPr>
                      <w:b/>
                      <w:noProof/>
                      <w:lang w:eastAsia="tr-TR"/>
                    </w:rPr>
                    <w:pict>
                      <v:shape id="Resim 60" o:spid="_x0000_i1104" type="#_x0000_t75" style="width:162pt;height:96.75pt;visibility:visible">
                        <v:imagedata r:id="rId44" o:title=""/>
                      </v:shape>
                    </w:pict>
                  </w:r>
                </w:p>
              </w:txbxContent>
            </v:textbox>
          </v:shape>
        </w:pict>
      </w:r>
      <w:r>
        <w:rPr>
          <w:sz w:val="28"/>
          <w:szCs w:val="28"/>
        </w:rPr>
        <w:t xml:space="preserve"> </w:t>
      </w: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A47865">
      <w:pPr>
        <w:tabs>
          <w:tab w:val="left" w:pos="3810"/>
        </w:tabs>
        <w:rPr>
          <w:sz w:val="28"/>
          <w:szCs w:val="28"/>
        </w:rPr>
      </w:pPr>
    </w:p>
    <w:p w:rsidR="005B2C8B" w:rsidRDefault="005B2C8B" w:rsidP="007E19F5">
      <w:pPr>
        <w:tabs>
          <w:tab w:val="left" w:pos="3810"/>
        </w:tabs>
        <w:jc w:val="center"/>
        <w:rPr>
          <w:b/>
          <w:sz w:val="32"/>
          <w:szCs w:val="32"/>
        </w:rPr>
      </w:pPr>
    </w:p>
    <w:p w:rsidR="005B2C8B" w:rsidRDefault="005B2C8B" w:rsidP="007E19F5">
      <w:pPr>
        <w:tabs>
          <w:tab w:val="left" w:pos="3810"/>
        </w:tabs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CEVAP ANAHTARLARI</w:t>
      </w:r>
    </w:p>
    <w:p w:rsidR="005B2C8B" w:rsidRPr="007E19F5" w:rsidRDefault="005B2C8B" w:rsidP="007E19F5">
      <w:pPr>
        <w:tabs>
          <w:tab w:val="left" w:pos="3810"/>
        </w:tabs>
        <w:jc w:val="center"/>
        <w:rPr>
          <w:b/>
          <w:sz w:val="32"/>
          <w:szCs w:val="32"/>
        </w:rPr>
      </w:pPr>
      <w:r>
        <w:rPr>
          <w:noProof/>
          <w:lang w:eastAsia="tr-TR"/>
        </w:rPr>
        <w:pict>
          <v:shape id="_x0000_s1068" type="#_x0000_t202" style="position:absolute;left:0;text-align:left;margin-left:238.9pt;margin-top:13.05pt;width:179.65pt;height:348.5pt;z-index:251679744">
            <v:textbox style="mso-next-textbox:#_x0000_s1068">
              <w:txbxContent>
                <w:p w:rsidR="005B2C8B" w:rsidRPr="007E19F5" w:rsidRDefault="005B2C8B" w:rsidP="007E19F5">
                  <w:pPr>
                    <w:jc w:val="center"/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>II.SINAV</w:t>
                  </w:r>
                </w:p>
                <w:tbl>
                  <w:tblPr>
                    <w:tblW w:w="2380" w:type="dxa"/>
                    <w:jc w:val="center"/>
                    <w:tblCellMar>
                      <w:left w:w="70" w:type="dxa"/>
                      <w:right w:w="70" w:type="dxa"/>
                    </w:tblCellMar>
                    <w:tblLook w:val="00A0"/>
                  </w:tblPr>
                  <w:tblGrid>
                    <w:gridCol w:w="680"/>
                    <w:gridCol w:w="340"/>
                    <w:gridCol w:w="340"/>
                    <w:gridCol w:w="340"/>
                    <w:gridCol w:w="340"/>
                    <w:gridCol w:w="340"/>
                  </w:tblGrid>
                  <w:tr w:rsidR="005B2C8B" w:rsidRPr="0079318F" w:rsidTr="00DC2414">
                    <w:trPr>
                      <w:trHeight w:val="300"/>
                      <w:jc w:val="center"/>
                    </w:trPr>
                    <w:tc>
                      <w:tcPr>
                        <w:tcW w:w="680" w:type="dxa"/>
                        <w:tcBorders>
                          <w:top w:val="single" w:sz="8" w:space="0" w:color="auto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Soru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A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B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C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D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E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2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3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4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5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6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7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8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9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10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11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12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13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14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15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16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17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18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19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20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</w:tr>
                </w:tbl>
                <w:p w:rsidR="005B2C8B" w:rsidRPr="00896E2B" w:rsidRDefault="005B2C8B" w:rsidP="007E19F5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69" type="#_x0000_t202" style="position:absolute;left:0;text-align:left;margin-left:-14.6pt;margin-top:12.05pt;width:179.65pt;height:348.5pt;z-index:251678720">
            <v:textbox style="mso-next-textbox:#_x0000_s1069">
              <w:txbxContent>
                <w:p w:rsidR="005B2C8B" w:rsidRPr="007E19F5" w:rsidRDefault="005B2C8B" w:rsidP="007E19F5">
                  <w:pPr>
                    <w:jc w:val="center"/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>I.SINAV</w:t>
                  </w:r>
                </w:p>
                <w:tbl>
                  <w:tblPr>
                    <w:tblW w:w="2380" w:type="dxa"/>
                    <w:jc w:val="center"/>
                    <w:tblCellMar>
                      <w:left w:w="70" w:type="dxa"/>
                      <w:right w:w="70" w:type="dxa"/>
                    </w:tblCellMar>
                    <w:tblLook w:val="00A0"/>
                  </w:tblPr>
                  <w:tblGrid>
                    <w:gridCol w:w="680"/>
                    <w:gridCol w:w="340"/>
                    <w:gridCol w:w="340"/>
                    <w:gridCol w:w="340"/>
                    <w:gridCol w:w="340"/>
                    <w:gridCol w:w="340"/>
                  </w:tblGrid>
                  <w:tr w:rsidR="005B2C8B" w:rsidRPr="0079318F" w:rsidTr="00DC2414">
                    <w:trPr>
                      <w:trHeight w:val="300"/>
                      <w:jc w:val="center"/>
                    </w:trPr>
                    <w:tc>
                      <w:tcPr>
                        <w:tcW w:w="680" w:type="dxa"/>
                        <w:tcBorders>
                          <w:top w:val="single" w:sz="8" w:space="0" w:color="auto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Soru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A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B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C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D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single" w:sz="8" w:space="0" w:color="auto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center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E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2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3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4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5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6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7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8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9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10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11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12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13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14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15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16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17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18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19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4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  <w:tr w:rsidR="005B2C8B" w:rsidRPr="0079318F" w:rsidTr="00DC2414">
                    <w:trPr>
                      <w:trHeight w:val="240"/>
                      <w:jc w:val="center"/>
                    </w:trPr>
                    <w:tc>
                      <w:tcPr>
                        <w:tcW w:w="680" w:type="dxa"/>
                        <w:tcBorders>
                          <w:top w:val="nil"/>
                          <w:left w:val="single" w:sz="8" w:space="0" w:color="auto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b/>
                            <w:bCs/>
                            <w:color w:val="000000"/>
                            <w:lang w:eastAsia="tr-TR"/>
                          </w:rPr>
                          <w:t>20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4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>
                          <w:rPr>
                            <w:rFonts w:cs="Calibri"/>
                            <w:color w:val="000000"/>
                            <w:lang w:eastAsia="tr-TR"/>
                          </w:rPr>
                          <w:t>X</w:t>
                        </w:r>
                      </w:p>
                    </w:tc>
                    <w:tc>
                      <w:tcPr>
                        <w:tcW w:w="340" w:type="dxa"/>
                        <w:tcBorders>
                          <w:top w:val="nil"/>
                          <w:left w:val="nil"/>
                          <w:bottom w:val="single" w:sz="8" w:space="0" w:color="auto"/>
                          <w:right w:val="single" w:sz="8" w:space="0" w:color="auto"/>
                        </w:tcBorders>
                        <w:noWrap/>
                        <w:vAlign w:val="bottom"/>
                      </w:tcPr>
                      <w:p w:rsidR="005B2C8B" w:rsidRPr="008D103B" w:rsidRDefault="005B2C8B" w:rsidP="00FA0CDB">
                        <w:pPr>
                          <w:spacing w:after="0" w:line="240" w:lineRule="auto"/>
                          <w:jc w:val="center"/>
                          <w:rPr>
                            <w:rFonts w:cs="Calibri"/>
                            <w:color w:val="000000"/>
                            <w:lang w:eastAsia="tr-TR"/>
                          </w:rPr>
                        </w:pPr>
                        <w:r w:rsidRPr="008D103B">
                          <w:rPr>
                            <w:rFonts w:cs="Calibri"/>
                            <w:color w:val="000000"/>
                            <w:lang w:eastAsia="tr-TR"/>
                          </w:rPr>
                          <w:t> </w:t>
                        </w:r>
                      </w:p>
                    </w:tc>
                  </w:tr>
                </w:tbl>
                <w:p w:rsidR="005B2C8B" w:rsidRPr="00896E2B" w:rsidRDefault="005B2C8B" w:rsidP="007E19F5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sectPr w:rsidR="005B2C8B" w:rsidRPr="007E19F5" w:rsidSect="00896E2B">
      <w:pgSz w:w="11906" w:h="16838"/>
      <w:pgMar w:top="284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96E2B"/>
    <w:rsid w:val="000F74D6"/>
    <w:rsid w:val="00130FC7"/>
    <w:rsid w:val="00336007"/>
    <w:rsid w:val="00396426"/>
    <w:rsid w:val="004D3567"/>
    <w:rsid w:val="005B2C8B"/>
    <w:rsid w:val="00726420"/>
    <w:rsid w:val="00761F47"/>
    <w:rsid w:val="0079318F"/>
    <w:rsid w:val="007E19F5"/>
    <w:rsid w:val="00896E2B"/>
    <w:rsid w:val="008D103B"/>
    <w:rsid w:val="00A47865"/>
    <w:rsid w:val="00A83B24"/>
    <w:rsid w:val="00D147F1"/>
    <w:rsid w:val="00D90083"/>
    <w:rsid w:val="00DC2414"/>
    <w:rsid w:val="00FA0CDB"/>
    <w:rsid w:val="00FA20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6420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96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96E2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761F47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00280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2.emf"/><Relationship Id="rId39" Type="http://schemas.openxmlformats.org/officeDocument/2006/relationships/image" Target="media/image35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0.emf"/><Relationship Id="rId42" Type="http://schemas.openxmlformats.org/officeDocument/2006/relationships/image" Target="media/image3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1.emf"/><Relationship Id="rId33" Type="http://schemas.openxmlformats.org/officeDocument/2006/relationships/image" Target="media/image29.emf"/><Relationship Id="rId38" Type="http://schemas.openxmlformats.org/officeDocument/2006/relationships/image" Target="media/image34.emf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5.emf"/><Relationship Id="rId41" Type="http://schemas.openxmlformats.org/officeDocument/2006/relationships/image" Target="media/image3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hyperlink" Target="http://www.sorubak.com/" TargetMode="External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fontTable" Target="fontTable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7.emf"/><Relationship Id="rId44" Type="http://schemas.openxmlformats.org/officeDocument/2006/relationships/image" Target="media/image40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3.emf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88</TotalTime>
  <Pages>5</Pages>
  <Words>76</Words>
  <Characters>438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www.sorubak.com</dc:subject>
  <dc:creator>Sezer</dc:creator>
  <cp:keywords>www.sorubak.com</cp:keywords>
  <dc:description>www.sorubak.com</dc:description>
  <cp:lastModifiedBy>edanur</cp:lastModifiedBy>
  <cp:revision>7</cp:revision>
  <dcterms:created xsi:type="dcterms:W3CDTF">2012-05-18T16:11:00Z</dcterms:created>
  <dcterms:modified xsi:type="dcterms:W3CDTF">2012-12-11T20:00:00Z</dcterms:modified>
  <cp:category>www.sorubak.com</cp:category>
  <dc:language>www.sorubak.com</dc:language>
</cp:coreProperties>
</file>