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5" w:rsidRPr="002C58E1" w:rsidRDefault="007D5835" w:rsidP="00BF3EAA">
      <w:pPr>
        <w:rPr>
          <w:rFonts w:ascii="Comic Sans MS" w:hAnsi="Comic Sans MS"/>
          <w:b/>
          <w:sz w:val="20"/>
          <w:szCs w:val="20"/>
        </w:rPr>
      </w:pPr>
      <w:r w:rsidRPr="00115A7C">
        <w:rPr>
          <w:rFonts w:ascii="Comic Sans MS" w:hAnsi="Comic Sans MS"/>
          <w:b/>
          <w:sz w:val="16"/>
          <w:szCs w:val="16"/>
        </w:rPr>
        <w:t xml:space="preserve">2012–2013 </w:t>
      </w:r>
      <w:r w:rsidRPr="00115A7C">
        <w:rPr>
          <w:rFonts w:ascii="Comic Sans MS" w:hAnsi="Comic Sans MS"/>
          <w:b/>
          <w:sz w:val="16"/>
          <w:szCs w:val="16"/>
          <w:lang w:val="en-US"/>
        </w:rPr>
        <w:t>ACADEMIC</w:t>
      </w:r>
      <w:r>
        <w:rPr>
          <w:rFonts w:ascii="Comic Sans MS" w:hAnsi="Comic Sans MS"/>
          <w:b/>
          <w:sz w:val="16"/>
          <w:szCs w:val="16"/>
        </w:rPr>
        <w:t xml:space="preserve"> YEAR ANADOLU SAĞLIK MESLEK LİSESİ</w:t>
      </w:r>
      <w:r w:rsidRPr="00115A7C">
        <w:rPr>
          <w:rFonts w:ascii="Comic Sans MS" w:hAnsi="Comic Sans MS"/>
          <w:b/>
          <w:sz w:val="16"/>
          <w:szCs w:val="16"/>
        </w:rPr>
        <w:t xml:space="preserve">  1ST TERM </w:t>
      </w:r>
      <w:r>
        <w:rPr>
          <w:rFonts w:ascii="Comic Sans MS" w:hAnsi="Comic Sans MS"/>
          <w:b/>
          <w:sz w:val="16"/>
          <w:szCs w:val="16"/>
        </w:rPr>
        <w:t xml:space="preserve">3rd </w:t>
      </w:r>
      <w:r w:rsidRPr="00115A7C">
        <w:rPr>
          <w:rFonts w:ascii="Comic Sans MS" w:hAnsi="Comic Sans MS"/>
          <w:b/>
          <w:sz w:val="16"/>
          <w:szCs w:val="16"/>
        </w:rPr>
        <w:t>EXAM 1</w:t>
      </w:r>
      <w:r>
        <w:rPr>
          <w:rFonts w:ascii="Comic Sans MS" w:hAnsi="Comic Sans MS"/>
          <w:b/>
          <w:sz w:val="16"/>
          <w:szCs w:val="16"/>
        </w:rPr>
        <w:t>0TH GRADE</w:t>
      </w:r>
    </w:p>
    <w:p w:rsidR="007D5835" w:rsidRDefault="007D5835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  <w:sectPr w:rsidR="007D5835" w:rsidSect="00D532A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BF3EAA">
        <w:rPr>
          <w:rFonts w:ascii="Times New Roman" w:hAnsi="Times New Roman"/>
          <w:b/>
          <w:sz w:val="20"/>
          <w:szCs w:val="20"/>
          <w:u w:val="single"/>
          <w:lang w:val="en-US"/>
        </w:rPr>
        <w:t>A. Fill in the blanks with “in/on/ at”.</w:t>
      </w:r>
      <w:r>
        <w:rPr>
          <w:rFonts w:ascii="Times New Roman" w:hAnsi="Times New Roman"/>
          <w:b/>
          <w:sz w:val="20"/>
          <w:szCs w:val="20"/>
          <w:u w:val="single"/>
          <w:lang w:val="en-US"/>
        </w:rPr>
        <w:t>(10X2=20P)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1. My friend was born </w:t>
      </w:r>
      <w:r>
        <w:rPr>
          <w:rFonts w:ascii="Times New Roman" w:hAnsi="Times New Roman"/>
          <w:sz w:val="20"/>
          <w:szCs w:val="20"/>
          <w:lang w:val="en-US"/>
        </w:rPr>
        <w:t>___________ 1975</w:t>
      </w:r>
    </w:p>
    <w:p w:rsidR="007D5835" w:rsidRPr="00BF3EAA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2. Eric is studying </w:t>
      </w:r>
      <w:r>
        <w:rPr>
          <w:rFonts w:ascii="Times New Roman" w:hAnsi="Times New Roman"/>
          <w:b/>
          <w:bCs/>
          <w:lang w:val="en-US"/>
        </w:rPr>
        <w:t xml:space="preserve">___________ 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university.</w:t>
      </w:r>
    </w:p>
    <w:p w:rsidR="007D5835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3. I live </w:t>
      </w:r>
      <w:r>
        <w:rPr>
          <w:rFonts w:ascii="Times New Roman" w:hAnsi="Times New Roman"/>
          <w:b/>
          <w:bCs/>
          <w:lang w:val="en-US"/>
        </w:rPr>
        <w:t xml:space="preserve">_________ </w:t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  <w:bCs/>
              <w:lang w:val="en-US"/>
            </w:rPr>
            <w:t xml:space="preserve">12 </w:t>
          </w:r>
          <w:r w:rsidRPr="00BF3EAA">
            <w:rPr>
              <w:rFonts w:ascii="Times New Roman" w:hAnsi="Times New Roman"/>
              <w:sz w:val="20"/>
              <w:szCs w:val="20"/>
              <w:lang w:val="en-US"/>
            </w:rPr>
            <w:t>Columbus Street</w:t>
          </w:r>
        </w:smartTag>
      </w:smartTag>
      <w:r w:rsidRPr="00BF3EAA"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Pr="00BF3EAA" w:rsidRDefault="007D5835" w:rsidP="00F11525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4. There were no clouds </w:t>
      </w:r>
      <w:r>
        <w:rPr>
          <w:rFonts w:ascii="Times New Roman" w:hAnsi="Times New Roman"/>
          <w:b/>
          <w:bCs/>
          <w:lang w:val="en-US"/>
        </w:rPr>
        <w:t>_______</w:t>
      </w:r>
      <w:r>
        <w:rPr>
          <w:rFonts w:ascii="Times New Roman" w:hAnsi="Times New Roman"/>
          <w:bCs/>
          <w:lang w:val="en-US"/>
        </w:rPr>
        <w:t xml:space="preserve">the </w:t>
      </w:r>
      <w:r w:rsidRPr="00BF3EAA">
        <w:rPr>
          <w:rFonts w:ascii="Times New Roman" w:hAnsi="Times New Roman"/>
          <w:sz w:val="20"/>
          <w:szCs w:val="20"/>
          <w:lang w:val="en-US"/>
        </w:rPr>
        <w:t>sky.</w:t>
      </w:r>
    </w:p>
    <w:p w:rsidR="007D5835" w:rsidRPr="00BF3EAA" w:rsidRDefault="007D5835" w:rsidP="00D26383">
      <w:pPr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5. Megan will be </w:t>
      </w:r>
      <w:r>
        <w:rPr>
          <w:rFonts w:ascii="Times New Roman" w:hAnsi="Times New Roman"/>
          <w:b/>
          <w:bCs/>
          <w:lang w:val="en-US"/>
        </w:rPr>
        <w:t>_________</w:t>
      </w:r>
      <w:r w:rsidRPr="00D26383">
        <w:rPr>
          <w:rFonts w:ascii="Times New Roman" w:hAnsi="Times New Roman"/>
          <w:bCs/>
          <w:lang w:val="en-US"/>
        </w:rPr>
        <w:t>the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BF3EAA">
        <w:rPr>
          <w:rFonts w:ascii="Times New Roman" w:hAnsi="Times New Roman"/>
          <w:sz w:val="20"/>
          <w:szCs w:val="20"/>
          <w:lang w:val="en-US"/>
        </w:rPr>
        <w:t>office from nine to four6. We always eat hamburger and chips_______lunch.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7. Mary likes to go to the seaside</w:t>
      </w:r>
      <w:r>
        <w:rPr>
          <w:rFonts w:ascii="Times New Roman" w:hAnsi="Times New Roman"/>
          <w:sz w:val="20"/>
          <w:szCs w:val="20"/>
          <w:lang w:val="en-US"/>
        </w:rPr>
        <w:t>__________the summer.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8. We are going to the picnic </w:t>
      </w:r>
      <w:r>
        <w:rPr>
          <w:rFonts w:ascii="Times New Roman" w:hAnsi="Times New Roman"/>
          <w:sz w:val="20"/>
          <w:szCs w:val="20"/>
          <w:lang w:val="en-US"/>
        </w:rPr>
        <w:t xml:space="preserve">_______the  </w:t>
      </w:r>
      <w:r w:rsidRPr="00BF3EAA">
        <w:rPr>
          <w:rFonts w:ascii="Times New Roman" w:hAnsi="Times New Roman"/>
          <w:sz w:val="20"/>
          <w:szCs w:val="20"/>
          <w:lang w:val="en-US"/>
        </w:rPr>
        <w:t>weekend</w:t>
      </w:r>
    </w:p>
    <w:p w:rsidR="007D5835" w:rsidRPr="00BF3EAA" w:rsidRDefault="007D5835" w:rsidP="00F11525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 xml:space="preserve">9. Steve reads the newspaper </w:t>
      </w:r>
      <w:r>
        <w:rPr>
          <w:rFonts w:ascii="Times New Roman" w:hAnsi="Times New Roman"/>
          <w:sz w:val="20"/>
          <w:szCs w:val="20"/>
          <w:lang w:val="en-US"/>
        </w:rPr>
        <w:t xml:space="preserve">__________the </w:t>
      </w:r>
      <w:r w:rsidRPr="00BF3EAA">
        <w:rPr>
          <w:rFonts w:ascii="Times New Roman" w:hAnsi="Times New Roman"/>
          <w:sz w:val="20"/>
          <w:szCs w:val="20"/>
          <w:lang w:val="en-US"/>
        </w:rPr>
        <w:t>morning</w:t>
      </w:r>
      <w:r>
        <w:rPr>
          <w:rFonts w:ascii="Times New Roman" w:hAnsi="Times New Roman"/>
          <w:sz w:val="20"/>
          <w:szCs w:val="20"/>
          <w:lang w:val="en-US"/>
        </w:rPr>
        <w:t>.</w:t>
      </w:r>
    </w:p>
    <w:p w:rsidR="007D5835" w:rsidRDefault="007D5835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Times New Roman" w:hAnsi="Times New Roman"/>
          <w:sz w:val="20"/>
          <w:szCs w:val="20"/>
          <w:lang w:val="en-US"/>
        </w:rPr>
        <w:t>10. Mary and her brother are _____taxi now.</w:t>
      </w:r>
    </w:p>
    <w:p w:rsidR="007D5835" w:rsidRPr="00D26383" w:rsidRDefault="007D5835" w:rsidP="00D26383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B. Choose </w:t>
      </w:r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</w:t>
      </w: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 xml:space="preserve"> or </w:t>
      </w:r>
      <w:r w:rsidRPr="00BF3EAA">
        <w:rPr>
          <w:rFonts w:ascii="Verdana" w:hAnsi="Verdana"/>
          <w:b/>
          <w:bCs/>
          <w:sz w:val="18"/>
          <w:szCs w:val="18"/>
          <w:u w:val="single"/>
          <w:lang w:eastAsia="tr-TR"/>
        </w:rPr>
        <w:t>shouldn't</w:t>
      </w:r>
      <w:r w:rsidRPr="00BF3EAA">
        <w:rPr>
          <w:rFonts w:ascii="Verdana" w:hAnsi="Verdana"/>
          <w:b/>
          <w:sz w:val="18"/>
          <w:szCs w:val="18"/>
          <w:u w:val="single"/>
          <w:lang w:eastAsia="tr-TR"/>
        </w:rPr>
        <w:t>.</w:t>
      </w:r>
      <w:r>
        <w:rPr>
          <w:rFonts w:ascii="Verdana" w:hAnsi="Verdana"/>
          <w:b/>
          <w:sz w:val="18"/>
          <w:szCs w:val="18"/>
          <w:u w:val="single"/>
          <w:lang w:eastAsia="tr-TR"/>
        </w:rPr>
        <w:t xml:space="preserve"> (10X2=20P)</w:t>
      </w:r>
      <w:r w:rsidRPr="00BF3EAA">
        <w:rPr>
          <w:rFonts w:ascii="Arial" w:hAnsi="Arial" w:cs="Arial"/>
          <w:vanish/>
          <w:sz w:val="16"/>
          <w:szCs w:val="16"/>
          <w:lang w:eastAsia="tr-TR"/>
        </w:rPr>
        <w:t>Formun Üstü</w:t>
      </w:r>
    </w:p>
    <w:p w:rsidR="007D5835" w:rsidRPr="00D26383" w:rsidRDefault="007D5835" w:rsidP="00D26383">
      <w:pPr>
        <w:numPr>
          <w:ilvl w:val="0"/>
          <w:numId w:val="1"/>
        </w:numPr>
        <w:spacing w:before="100" w:beforeAutospacing="1" w:after="240" w:line="240" w:lineRule="auto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>You</w:t>
      </w:r>
      <w:r>
        <w:rPr>
          <w:rFonts w:ascii="Verdana" w:hAnsi="Verdana"/>
          <w:sz w:val="18"/>
          <w:szCs w:val="18"/>
          <w:lang w:eastAsia="tr-TR"/>
        </w:rPr>
        <w:t>___________be so selfish.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 xml:space="preserve">I don't think </w:t>
      </w:r>
      <w:r w:rsidRPr="00D26383">
        <w:rPr>
          <w:rFonts w:ascii="Verdana" w:hAnsi="Verdana"/>
          <w:sz w:val="18"/>
          <w:szCs w:val="18"/>
          <w:lang w:eastAsia="tr-TR"/>
        </w:rPr>
        <w:t>you</w:t>
      </w:r>
      <w:r>
        <w:rPr>
          <w:rFonts w:ascii="Verdana" w:hAnsi="Verdana"/>
          <w:sz w:val="18"/>
          <w:szCs w:val="18"/>
          <w:lang w:eastAsia="tr-TR"/>
        </w:rPr>
        <w:t xml:space="preserve"> ___________</w:t>
      </w:r>
      <w:r w:rsidRPr="00D26383">
        <w:rPr>
          <w:rFonts w:ascii="Verdana" w:hAnsi="Verdana"/>
          <w:sz w:val="18"/>
          <w:szCs w:val="18"/>
          <w:lang w:eastAsia="tr-TR"/>
        </w:rPr>
        <w:t>smoke so much.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You </w:t>
      </w:r>
      <w:r>
        <w:rPr>
          <w:rFonts w:ascii="Verdana" w:hAnsi="Verdana"/>
          <w:sz w:val="18"/>
          <w:szCs w:val="18"/>
        </w:rPr>
        <w:t>____________exercise more.</w:t>
      </w:r>
    </w:p>
    <w:p w:rsidR="007D5835" w:rsidRPr="00D26383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I think you </w:t>
      </w:r>
      <w:r>
        <w:rPr>
          <w:rFonts w:ascii="Verdana" w:hAnsi="Verdana"/>
          <w:sz w:val="18"/>
          <w:szCs w:val="18"/>
        </w:rPr>
        <w:t>_____________try to speak to her.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BF3EAA">
        <w:rPr>
          <w:rFonts w:ascii="Verdana" w:hAnsi="Verdana"/>
          <w:sz w:val="18"/>
          <w:szCs w:val="18"/>
          <w:lang w:eastAsia="tr-TR"/>
        </w:rPr>
        <w:t>You are overweight. You</w:t>
      </w:r>
      <w:r>
        <w:rPr>
          <w:rFonts w:ascii="Verdana" w:hAnsi="Verdana"/>
          <w:sz w:val="18"/>
          <w:szCs w:val="18"/>
          <w:lang w:eastAsia="tr-TR"/>
        </w:rPr>
        <w:t>___________go on a diet.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Where__________we park our car?</w:t>
      </w:r>
    </w:p>
    <w:p w:rsidR="007D5835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 w:rsidRPr="00D26383">
        <w:rPr>
          <w:rFonts w:ascii="Verdana" w:hAnsi="Verdana"/>
          <w:sz w:val="18"/>
          <w:szCs w:val="18"/>
          <w:lang w:eastAsia="tr-TR"/>
        </w:rPr>
        <w:t xml:space="preserve">You </w:t>
      </w:r>
      <w:r>
        <w:rPr>
          <w:rFonts w:ascii="Verdana" w:hAnsi="Verdana"/>
          <w:sz w:val="18"/>
          <w:szCs w:val="18"/>
          <w:lang w:eastAsia="tr-TR"/>
        </w:rPr>
        <w:t>____________never speak to your mother like this.</w:t>
      </w:r>
    </w:p>
    <w:p w:rsidR="007D5835" w:rsidRPr="00D26383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The kids_____________</w:t>
      </w:r>
      <w:r w:rsidRPr="00D26383">
        <w:rPr>
          <w:rFonts w:ascii="Verdana" w:hAnsi="Verdana"/>
          <w:sz w:val="18"/>
          <w:szCs w:val="18"/>
          <w:lang w:eastAsia="tr-TR"/>
        </w:rPr>
        <w:t xml:space="preserve">spend so much time in front of the TV. 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240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</w:rPr>
        <w:t xml:space="preserve">___________ I tell </w:t>
      </w:r>
      <w:r w:rsidRPr="00BF3EAA">
        <w:rPr>
          <w:rFonts w:ascii="Verdana" w:hAnsi="Verdana"/>
          <w:sz w:val="18"/>
          <w:szCs w:val="18"/>
          <w:lang w:eastAsia="tr-TR"/>
        </w:rPr>
        <w:t xml:space="preserve">her the truth or should I say nothing? </w:t>
      </w:r>
    </w:p>
    <w:p w:rsidR="007D5835" w:rsidRPr="00BF3EAA" w:rsidRDefault="007D5835" w:rsidP="00F913EA">
      <w:pPr>
        <w:numPr>
          <w:ilvl w:val="0"/>
          <w:numId w:val="1"/>
        </w:numPr>
        <w:spacing w:before="100" w:beforeAutospacing="1" w:after="100" w:afterAutospacing="1" w:line="240" w:lineRule="auto"/>
        <w:ind w:left="397"/>
        <w:rPr>
          <w:rFonts w:ascii="Verdana" w:hAnsi="Verdana"/>
          <w:sz w:val="18"/>
          <w:szCs w:val="18"/>
          <w:lang w:eastAsia="tr-TR"/>
        </w:rPr>
      </w:pPr>
      <w:r>
        <w:rPr>
          <w:rFonts w:ascii="Verdana" w:hAnsi="Verdana"/>
          <w:sz w:val="18"/>
          <w:szCs w:val="18"/>
          <w:lang w:eastAsia="tr-TR"/>
        </w:rPr>
        <w:t>I think we____________</w:t>
      </w:r>
      <w:r w:rsidRPr="00BF3EAA">
        <w:rPr>
          <w:rFonts w:ascii="Verdana" w:hAnsi="Verdana"/>
          <w:sz w:val="18"/>
          <w:szCs w:val="18"/>
          <w:lang w:eastAsia="tr-TR"/>
        </w:rPr>
        <w:t xml:space="preserve">reserve our holiday in advance. </w:t>
      </w:r>
    </w:p>
    <w:p w:rsidR="007D5835" w:rsidRDefault="007D5835" w:rsidP="004B74C4">
      <w:pPr>
        <w:rPr>
          <w:rFonts w:ascii="Verdana" w:hAnsi="Verdana"/>
          <w:b/>
          <w:bCs/>
          <w:sz w:val="20"/>
          <w:szCs w:val="20"/>
          <w:u w:val="single"/>
        </w:rPr>
        <w:sectPr w:rsidR="007D5835" w:rsidSect="00D2638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D5835" w:rsidRDefault="007D5835" w:rsidP="004B74C4">
      <w:pPr>
        <w:rPr>
          <w:rFonts w:ascii="Verdana" w:hAnsi="Verdana"/>
          <w:bCs/>
          <w:sz w:val="20"/>
          <w:szCs w:val="20"/>
        </w:rPr>
      </w:pPr>
      <w:r w:rsidRPr="003001B8">
        <w:rPr>
          <w:rFonts w:ascii="Verdana" w:hAnsi="Verdana"/>
          <w:b/>
          <w:bCs/>
          <w:sz w:val="20"/>
          <w:szCs w:val="20"/>
          <w:u w:val="single"/>
        </w:rPr>
        <w:t>C. Write comparative or superlative forms of adjectives. (10X2=20P)</w:t>
      </w:r>
    </w:p>
    <w:p w:rsidR="007D5835" w:rsidRDefault="007D5835" w:rsidP="004B74C4">
      <w:pPr>
        <w:rPr>
          <w:rFonts w:ascii="Verdana" w:hAnsi="Verdana"/>
          <w:bCs/>
          <w:sz w:val="20"/>
          <w:szCs w:val="20"/>
        </w:rPr>
      </w:pPr>
      <w:smartTag w:uri="urn:schemas-microsoft-com:office:smarttags" w:element="metricconverter">
        <w:smartTagPr>
          <w:attr w:name="ProductID" w:val="1. A"/>
        </w:smartTagPr>
        <w:r w:rsidRPr="00F408D4">
          <w:rPr>
            <w:rFonts w:ascii="Verdana" w:hAnsi="Verdana"/>
            <w:bCs/>
            <w:sz w:val="20"/>
            <w:szCs w:val="20"/>
          </w:rPr>
          <w:t>1. A</w:t>
        </w:r>
      </w:smartTag>
      <w:r w:rsidRPr="00F408D4">
        <w:rPr>
          <w:rFonts w:ascii="Verdana" w:hAnsi="Verdana"/>
          <w:bCs/>
          <w:sz w:val="20"/>
          <w:szCs w:val="20"/>
        </w:rPr>
        <w:t xml:space="preserve"> lion is </w:t>
      </w:r>
      <w:r w:rsidRPr="00BF5307">
        <w:rPr>
          <w:rFonts w:ascii="Verdana" w:hAnsi="Verdana"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(big) than a cat 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26" type="#_x0000_t75" style="width:1in;height:18pt">
            <v:imagedata r:id="rId8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27" type="#_x0000_t75" style="width:1in;height:18pt">
            <v:imagedata r:id="rId9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28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2. Oh fine, it was raining yesterday but today the weather is </w:t>
      </w:r>
      <w:r w:rsidRPr="00BF5307">
        <w:rPr>
          <w:rFonts w:ascii="Verdana" w:hAnsi="Verdana"/>
          <w:bCs/>
          <w:sz w:val="20"/>
          <w:szCs w:val="20"/>
        </w:rPr>
        <w:pict>
          <v:shape id="_x0000_i1029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(good) 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30" type="#_x0000_t75" style="width:1in;height:18pt">
            <v:imagedata r:id="rId11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31" type="#_x0000_t75" style="width:1in;height:18pt">
            <v:imagedata r:id="rId12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32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3. I have just a little money , then I'll have the </w:t>
      </w:r>
      <w:r w:rsidRPr="00BF5307">
        <w:rPr>
          <w:rFonts w:ascii="Verdana" w:hAnsi="Verdana"/>
          <w:bCs/>
          <w:sz w:val="20"/>
          <w:szCs w:val="20"/>
        </w:rPr>
        <w:pict>
          <v:shape id="_x0000_i1033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(cheap) menu 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34" type="#_x0000_t75" style="width:1in;height:18pt">
            <v:imagedata r:id="rId13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35" type="#_x0000_t75" style="width:1in;height:18pt">
            <v:imagedata r:id="rId14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36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4. She thinks that Chinese is </w:t>
      </w:r>
      <w:r w:rsidRPr="00BF5307">
        <w:rPr>
          <w:rFonts w:ascii="Verdana" w:hAnsi="Verdana"/>
          <w:bCs/>
          <w:sz w:val="20"/>
          <w:szCs w:val="20"/>
        </w:rPr>
        <w:pict>
          <v:shape id="_x0000_i1037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(difficult) than English 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38" type="#_x0000_t75" style="width:1in;height:18pt">
            <v:imagedata r:id="rId15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39" type="#_x0000_t75" style="width:1in;height:18pt">
            <v:imagedata r:id="rId16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40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5. Water is </w:t>
      </w:r>
      <w:r w:rsidRPr="00BF5307">
        <w:rPr>
          <w:rFonts w:ascii="Verdana" w:hAnsi="Verdana"/>
          <w:bCs/>
          <w:sz w:val="20"/>
          <w:szCs w:val="20"/>
        </w:rPr>
        <w:pict>
          <v:shape id="_x0000_i1041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(expensive) than champagne 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42" type="#_x0000_t75" style="width:1in;height:18pt">
            <v:imagedata r:id="rId17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43" type="#_x0000_t75" style="width:1in;height:18pt">
            <v:imagedata r:id="rId18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44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6. It's awful , we have got </w:t>
      </w:r>
      <w:r w:rsidRPr="00BF5307">
        <w:rPr>
          <w:rFonts w:ascii="Verdana" w:hAnsi="Verdana"/>
          <w:bCs/>
          <w:sz w:val="20"/>
          <w:szCs w:val="20"/>
        </w:rPr>
        <w:pict>
          <v:shape id="_x0000_i1045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(bad) weather in the world.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46" type="#_x0000_t75" style="width:1in;height:18pt">
            <v:imagedata r:id="rId19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47" type="#_x0000_t75" style="width:1in;height:18pt">
            <v:imagedata r:id="rId20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48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7. Your car is old ! it is </w:t>
      </w:r>
      <w:r w:rsidRPr="00BF5307">
        <w:rPr>
          <w:rFonts w:ascii="Verdana" w:hAnsi="Verdana"/>
          <w:bCs/>
          <w:sz w:val="20"/>
          <w:szCs w:val="20"/>
        </w:rPr>
        <w:pict>
          <v:shape id="_x0000_i1049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(dangerous) than mine.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50" type="#_x0000_t75" style="width:1in;height:18pt">
            <v:imagedata r:id="rId21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51" type="#_x0000_t75" style="width:1in;height:18pt">
            <v:imagedata r:id="rId22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52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8. Jane is 8 and Kim is 10 ; Jane is </w:t>
      </w:r>
      <w:r w:rsidRPr="00BF5307">
        <w:rPr>
          <w:rFonts w:ascii="Verdana" w:hAnsi="Verdana"/>
          <w:bCs/>
          <w:sz w:val="20"/>
          <w:szCs w:val="20"/>
        </w:rPr>
        <w:pict>
          <v:shape id="_x0000_i1053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(young) than Kim 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54" type="#_x0000_t75" style="width:1in;height:18pt">
            <v:imagedata r:id="rId23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55" type="#_x0000_t75" style="width:1in;height:18pt">
            <v:imagedata r:id="rId24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56" type="#_x0000_t75" style="width:1in;height:18pt">
            <v:imagedata r:id="rId10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9. Don't be in a hurry , walk </w:t>
      </w:r>
      <w:r w:rsidRPr="00BF5307">
        <w:rPr>
          <w:rFonts w:ascii="Verdana" w:hAnsi="Verdana"/>
          <w:bCs/>
          <w:sz w:val="20"/>
          <w:szCs w:val="20"/>
        </w:rPr>
        <w:pict>
          <v:shape id="_x0000_i1057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(slowly). </w:t>
      </w:r>
      <w:r w:rsidRPr="00F408D4">
        <w:rPr>
          <w:rFonts w:ascii="Verdana" w:hAnsi="Verdana"/>
          <w:bCs/>
          <w:sz w:val="20"/>
          <w:szCs w:val="20"/>
        </w:rPr>
        <w:br/>
      </w:r>
      <w:r w:rsidRPr="00BF5307">
        <w:rPr>
          <w:rFonts w:ascii="Verdana" w:hAnsi="Verdana"/>
          <w:bCs/>
          <w:sz w:val="20"/>
          <w:szCs w:val="20"/>
        </w:rPr>
        <w:pict>
          <v:shape id="_x0000_i1058" type="#_x0000_t75" style="width:1in;height:18pt">
            <v:imagedata r:id="rId25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59" type="#_x0000_t75" style="width:1in;height:18pt">
            <v:imagedata r:id="rId26" o:title=""/>
          </v:shape>
        </w:pict>
      </w:r>
      <w:r w:rsidRPr="00BF5307">
        <w:rPr>
          <w:rFonts w:ascii="Verdana" w:hAnsi="Verdana"/>
          <w:bCs/>
          <w:sz w:val="20"/>
          <w:szCs w:val="20"/>
        </w:rPr>
        <w:pict>
          <v:shape id="_x0000_i1060" type="#_x0000_t75" style="width:1in;height:18pt">
            <v:imagedata r:id="rId2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 xml:space="preserve">10. You'd better get up </w:t>
      </w:r>
      <w:r w:rsidRPr="00BF5307">
        <w:rPr>
          <w:rFonts w:ascii="Verdana" w:hAnsi="Verdana"/>
          <w:bCs/>
          <w:sz w:val="20"/>
          <w:szCs w:val="20"/>
        </w:rPr>
        <w:pict>
          <v:shape id="_x0000_i1061" type="#_x0000_t75" style="width:53.25pt;height:18pt">
            <v:imagedata r:id="rId7" o:title=""/>
          </v:shape>
        </w:pict>
      </w:r>
      <w:r w:rsidRPr="00F408D4">
        <w:rPr>
          <w:rFonts w:ascii="Verdana" w:hAnsi="Verdana"/>
          <w:bCs/>
          <w:sz w:val="20"/>
          <w:szCs w:val="20"/>
        </w:rPr>
        <w:t>(early) tomo</w:t>
      </w:r>
      <w:r>
        <w:rPr>
          <w:rFonts w:ascii="Verdana" w:hAnsi="Verdana"/>
          <w:bCs/>
          <w:sz w:val="20"/>
          <w:szCs w:val="20"/>
        </w:rPr>
        <w:t>rrow, or you'll be late again.</w:t>
      </w:r>
    </w:p>
    <w:tbl>
      <w:tblPr>
        <w:tblpPr w:leftFromText="141" w:rightFromText="141" w:vertAnchor="text" w:horzAnchor="page" w:tblpX="930" w:tblpY="464"/>
        <w:tblW w:w="493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84"/>
        <w:gridCol w:w="220"/>
        <w:gridCol w:w="632"/>
        <w:gridCol w:w="1400"/>
        <w:gridCol w:w="2280"/>
        <w:gridCol w:w="2106"/>
        <w:gridCol w:w="2121"/>
      </w:tblGrid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  <w:r w:rsidRPr="004B74C4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eastAsia="tr-TR"/>
              </w:rPr>
              <w:t xml:space="preserve"> Complete the sentences with “will” or “going to” future tense.(10x2=20P)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 feel really tired. I think I 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 go to bed.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Where are you going?I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visit a customer.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Do you want me to help you?No thanks. John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help me.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1" w:type="pct"/>
            <w:gridSpan w:val="4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26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Would you prefer tea or coffee?I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have some coffee, please.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rHeight w:val="45"/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.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815" w:type="pct"/>
            <w:gridSpan w:val="6"/>
          </w:tcPr>
          <w:p w:rsidR="007D5835" w:rsidRPr="004B74C4" w:rsidRDefault="007D5835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Look at the clouds! It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______________ rain 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soon.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242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709" w:type="pct"/>
            <w:gridSpan w:val="5"/>
          </w:tcPr>
          <w:p w:rsidR="007D5835" w:rsidRPr="004B74C4" w:rsidRDefault="007D5835" w:rsidP="00D263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In 2020 people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_____________buy 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more hybrid cars.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 are your plans for next week?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 to fly to New York on business. Probably on Tuesday but I haven't bought my ticket yet.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What are your plans for the holidays?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visit my parents for a few days and then go walking in Scotland.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815" w:type="pct"/>
            <w:gridSpan w:val="6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I hope, that the sun _____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 xml:space="preserve">___shine tomorrow. </w:t>
            </w: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481" w:type="pct"/>
            <w:gridSpan w:val="4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135" w:type="pct"/>
          </w:tcPr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815" w:type="pct"/>
            <w:gridSpan w:val="6"/>
          </w:tcPr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Do you want to have the chicken or the beef?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br/>
              <w:t>I think ___</w:t>
            </w:r>
            <w:r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___________</w:t>
            </w:r>
            <w:r w:rsidRPr="004B74C4"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  <w:t>___ have the beef.</w:t>
            </w: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tr-TR"/>
              </w:rPr>
            </w:pPr>
            <w:r w:rsidRPr="004F3369">
              <w:rPr>
                <w:rFonts w:ascii="Verdana" w:hAnsi="Verdana"/>
                <w:b/>
                <w:bCs/>
                <w:sz w:val="20"/>
                <w:szCs w:val="20"/>
                <w:u w:val="single"/>
              </w:rPr>
              <w:t>E.Write the comparative and superlative forms of thje adjectives(20X1=20P)</w:t>
            </w:r>
            <w:r w:rsidRPr="004F3369">
              <w:rPr>
                <w:rFonts w:ascii="Verdana" w:hAnsi="Verdana"/>
                <w:bCs/>
                <w:sz w:val="20"/>
                <w:szCs w:val="20"/>
              </w:rPr>
              <w:pict>
                <v:shape id="_x0000_i1062" type="#_x0000_t75" style="width:1in;height:18pt">
                  <v:imagedata r:id="rId28" o:title=""/>
                </v:shape>
              </w:pict>
            </w:r>
            <w:r w:rsidRPr="004F3369">
              <w:rPr>
                <w:rFonts w:ascii="Verdana" w:hAnsi="Verdana"/>
                <w:bCs/>
                <w:sz w:val="20"/>
                <w:szCs w:val="20"/>
              </w:rPr>
              <w:pict>
                <v:shape id="_x0000_i1063" type="#_x0000_t75" style="width:1in;height:18pt">
                  <v:imagedata r:id="rId29" o:title=""/>
                </v:shape>
              </w:pict>
            </w:r>
            <w:r w:rsidRPr="004F3369">
              <w:rPr>
                <w:rFonts w:ascii="Verdana" w:hAnsi="Verdana"/>
                <w:bCs/>
                <w:sz w:val="20"/>
                <w:szCs w:val="20"/>
              </w:rPr>
              <w:pict>
                <v:shape id="_x0000_i1064" type="#_x0000_t75" style="width:1in;height:18pt">
                  <v:imagedata r:id="rId10" o:title=""/>
                </v:shape>
              </w:pict>
            </w:r>
            <w:r w:rsidRPr="00F408D4">
              <w:rPr>
                <w:rFonts w:ascii="Arial" w:hAnsi="Arial" w:cs="Arial"/>
                <w:vanish/>
                <w:color w:val="000000"/>
                <w:sz w:val="16"/>
                <w:szCs w:val="16"/>
                <w:lang w:eastAsia="tr-TR"/>
              </w:rPr>
              <w:t>Formun Altı</w:t>
            </w:r>
          </w:p>
          <w:p w:rsidR="007D5835" w:rsidRPr="004B74C4" w:rsidRDefault="007D5835" w:rsidP="004B74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581" w:type="pct"/>
            <w:gridSpan w:val="3"/>
            <w:vAlign w:val="center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2035" w:type="pct"/>
            <w:gridSpan w:val="2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0" w:type="auto"/>
          </w:tcPr>
          <w:p w:rsidR="007D5835" w:rsidRPr="006E7CB0" w:rsidRDefault="007D5835" w:rsidP="004B74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</w:tr>
      <w:tr w:rsidR="007D5835" w:rsidRPr="004F3369" w:rsidTr="004B74C4">
        <w:trPr>
          <w:tblCellSpacing w:w="15" w:type="dxa"/>
        </w:trPr>
        <w:tc>
          <w:tcPr>
            <w:tcW w:w="0" w:type="auto"/>
            <w:gridSpan w:val="7"/>
            <w:vAlign w:val="center"/>
          </w:tcPr>
          <w:p w:rsidR="007D5835" w:rsidRPr="006E7CB0" w:rsidRDefault="007D5835" w:rsidP="004B74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</w:tbl>
    <w:p w:rsidR="007D5835" w:rsidRPr="00F408D4" w:rsidRDefault="007D5835"/>
    <w:tbl>
      <w:tblPr>
        <w:tblpPr w:leftFromText="141" w:rightFromText="141" w:vertAnchor="page" w:horzAnchor="margin" w:tblpY="7770"/>
        <w:tblW w:w="491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2959"/>
        <w:gridCol w:w="3091"/>
        <w:gridCol w:w="2895"/>
      </w:tblGrid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Positive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Comparative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Superlative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big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Default="007D5835" w:rsidP="00A467D9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E7EAEF"/>
              </w:rPr>
            </w:pPr>
            <w:hyperlink r:id="rId30" w:history="1">
              <w:r w:rsidRPr="009B13DE">
                <w:rPr>
                  <w:rStyle w:val="Hyperlink"/>
                  <w:rFonts w:ascii="Verdana" w:hAnsi="Verdana"/>
                  <w:sz w:val="18"/>
                  <w:szCs w:val="18"/>
                  <w:shd w:val="clear" w:color="auto" w:fill="E7EAEF"/>
                </w:rPr>
                <w:t>www.sorubak.com</w:t>
              </w:r>
            </w:hyperlink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E7EAEF"/>
              </w:rPr>
              <w:t xml:space="preserve"> </w:t>
            </w:r>
          </w:p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busiest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bad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cleverest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beautiful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easier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fatter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The </w:t>
            </w: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funniest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lazy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laziest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F408D4">
              <w:rPr>
                <w:rFonts w:ascii="Times New Roman" w:hAnsi="Times New Roman"/>
                <w:sz w:val="24"/>
                <w:szCs w:val="24"/>
                <w:lang w:eastAsia="tr-TR"/>
              </w:rPr>
              <w:t>lighter</w:t>
            </w: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little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The least</w:t>
            </w: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good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dangerous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7D5835" w:rsidRPr="004F3369" w:rsidTr="00D26383">
        <w:trPr>
          <w:tblCellSpacing w:w="0" w:type="dxa"/>
        </w:trPr>
        <w:tc>
          <w:tcPr>
            <w:tcW w:w="295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expensive</w:t>
            </w:r>
          </w:p>
        </w:tc>
        <w:tc>
          <w:tcPr>
            <w:tcW w:w="30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7D5835" w:rsidRPr="00F408D4" w:rsidRDefault="007D5835" w:rsidP="00D2638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7D5835" w:rsidRPr="00F408D4" w:rsidRDefault="007D5835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98.25pt;margin-top:641.1pt;width:30.85pt;height:17.4pt;z-index:251658752;mso-position-horizontal-relative:text;mso-position-vertical-relative:tex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9.05pt;margin-top:636.35pt;width:183.6pt;height:43.55pt;z-index:251657728;mso-position-horizontal-relative:text;mso-position-vertical-relative:text">
            <v:textbox>
              <w:txbxContent>
                <w:p w:rsidR="007D5835" w:rsidRDefault="007D5835">
                  <w:r>
                    <w:t>GOOD LUCK!</w:t>
                  </w:r>
                </w:p>
                <w:p w:rsidR="007D5835" w:rsidRDefault="007D5835">
                  <w:r>
                    <w:t xml:space="preserve">                            SİBEL DOKUR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324.55pt;margin-top:615.8pt;width:410.65pt;height:78.3pt;z-index:251656704;mso-position-horizontal-relative:text;mso-position-vertical-relative:text"/>
        </w:pict>
      </w:r>
    </w:p>
    <w:sectPr w:rsidR="007D5835" w:rsidRPr="00F408D4" w:rsidSect="004B74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835" w:rsidRDefault="007D5835" w:rsidP="00BF3EAA">
      <w:pPr>
        <w:spacing w:after="0" w:line="240" w:lineRule="auto"/>
      </w:pPr>
      <w:r>
        <w:separator/>
      </w:r>
    </w:p>
  </w:endnote>
  <w:endnote w:type="continuationSeparator" w:id="0">
    <w:p w:rsidR="007D5835" w:rsidRDefault="007D5835" w:rsidP="00BF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835" w:rsidRDefault="007D5835" w:rsidP="00BF3EAA">
      <w:pPr>
        <w:spacing w:after="0" w:line="240" w:lineRule="auto"/>
      </w:pPr>
      <w:r>
        <w:separator/>
      </w:r>
    </w:p>
  </w:footnote>
  <w:footnote w:type="continuationSeparator" w:id="0">
    <w:p w:rsidR="007D5835" w:rsidRDefault="007D5835" w:rsidP="00BF3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3490"/>
    <w:multiLevelType w:val="multilevel"/>
    <w:tmpl w:val="D3D65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CB0"/>
    <w:rsid w:val="00004104"/>
    <w:rsid w:val="00115A7C"/>
    <w:rsid w:val="0019376A"/>
    <w:rsid w:val="002C58E1"/>
    <w:rsid w:val="003001B8"/>
    <w:rsid w:val="003E5570"/>
    <w:rsid w:val="004B74C4"/>
    <w:rsid w:val="004F3369"/>
    <w:rsid w:val="00552698"/>
    <w:rsid w:val="006E7CB0"/>
    <w:rsid w:val="00755162"/>
    <w:rsid w:val="007D5835"/>
    <w:rsid w:val="009B13DE"/>
    <w:rsid w:val="00A467D9"/>
    <w:rsid w:val="00BF3EAA"/>
    <w:rsid w:val="00BF5307"/>
    <w:rsid w:val="00D26383"/>
    <w:rsid w:val="00D532AA"/>
    <w:rsid w:val="00DC7405"/>
    <w:rsid w:val="00F11525"/>
    <w:rsid w:val="00F408D4"/>
    <w:rsid w:val="00F91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address"/>
  <w:smartTagType w:namespaceuri="urn:schemas-microsoft-com:office:smarttags" w:name="Street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B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tr-TR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6E7CB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6E7CB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tr-TR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6E7CB0"/>
    <w:rPr>
      <w:rFonts w:ascii="Arial" w:hAnsi="Arial" w:cs="Arial"/>
      <w:vanish/>
      <w:color w:val="000000"/>
      <w:sz w:val="16"/>
      <w:szCs w:val="16"/>
      <w:lang w:eastAsia="tr-TR"/>
    </w:rPr>
  </w:style>
  <w:style w:type="character" w:styleId="Strong">
    <w:name w:val="Strong"/>
    <w:basedOn w:val="DefaultParagraphFont"/>
    <w:uiPriority w:val="99"/>
    <w:qFormat/>
    <w:rsid w:val="00F408D4"/>
    <w:rPr>
      <w:rFonts w:cs="Times New Roman"/>
      <w:b/>
      <w:bCs/>
    </w:rPr>
  </w:style>
  <w:style w:type="character" w:customStyle="1" w:styleId="gapspan">
    <w:name w:val="gapspan"/>
    <w:basedOn w:val="DefaultParagraphFont"/>
    <w:uiPriority w:val="99"/>
    <w:rsid w:val="00F11525"/>
    <w:rPr>
      <w:rFonts w:cs="Times New Roman"/>
      <w:b/>
      <w:b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F3EA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F3E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F3EA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F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3E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467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57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3</Pages>
  <Words>474</Words>
  <Characters>2707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Taşkıran</dc:creator>
  <cp:keywords>www.sorubak.com</cp:keywords>
  <dc:description>www.sorubak.com</dc:description>
  <cp:lastModifiedBy>edanur</cp:lastModifiedBy>
  <cp:revision>www.sorubak.com</cp:revision>
  <dcterms:created xsi:type="dcterms:W3CDTF">2013-01-04T07:56:00Z</dcterms:created>
  <dcterms:modified xsi:type="dcterms:W3CDTF">2013-01-12T20:20:00Z</dcterms:modified>
  <cp:category>www.sorubak.com</cp:category>
  <cp:version>www.sorubak.com</cp:version>
</cp:coreProperties>
</file>