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CF" w:rsidRPr="00D65048" w:rsidRDefault="00162ECF" w:rsidP="00D65048">
      <w:pPr>
        <w:spacing w:after="0" w:line="240" w:lineRule="auto"/>
        <w:ind w:left="180" w:right="22" w:firstLine="180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FF0000"/>
          <w:sz w:val="18"/>
          <w:szCs w:val="18"/>
          <w:lang w:eastAsia="tr-TR"/>
        </w:rPr>
        <w:t>COĞRAFYA DERSİ 10. SINIF 1. DÖNEM 2. YAZILI SORULARI</w:t>
      </w:r>
      <w:r>
        <w:rPr>
          <w:rFonts w:ascii="Arial" w:hAnsi="Arial" w:cs="Arial"/>
          <w:b/>
          <w:bCs/>
          <w:color w:val="FF0000"/>
          <w:sz w:val="18"/>
          <w:szCs w:val="18"/>
          <w:lang w:eastAsia="tr-TR"/>
        </w:rPr>
        <w:t>DIR</w:t>
      </w:r>
    </w:p>
    <w:p w:rsidR="00162ECF" w:rsidRPr="00D65048" w:rsidRDefault="00162ECF" w:rsidP="00D65048">
      <w:pPr>
        <w:spacing w:after="0" w:line="240" w:lineRule="auto"/>
        <w:ind w:left="180" w:right="22" w:firstLine="180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22" w:firstLine="180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… – …  EĞİTİM VE ÖĞRETİM YILI ………..……………..… OKULU 10/… SINIFI</w:t>
      </w:r>
    </w:p>
    <w:p w:rsidR="00162ECF" w:rsidRPr="00D65048" w:rsidRDefault="00162ECF" w:rsidP="00D65048">
      <w:pPr>
        <w:spacing w:after="0" w:line="240" w:lineRule="auto"/>
        <w:ind w:left="180" w:right="22" w:firstLine="180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COĞRAFYA DERSİ 1. DÖNEM 2. YAZILISI</w:t>
      </w:r>
    </w:p>
    <w:p w:rsidR="00162ECF" w:rsidRPr="00D65048" w:rsidRDefault="00162ECF" w:rsidP="00D65048">
      <w:pPr>
        <w:spacing w:after="0" w:line="240" w:lineRule="auto"/>
        <w:ind w:left="180" w:right="22" w:firstLine="180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22" w:firstLine="180"/>
        <w:jc w:val="right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Tarih: …/…/……</w:t>
      </w:r>
    </w:p>
    <w:p w:rsidR="00162ECF" w:rsidRPr="00D65048" w:rsidRDefault="00162ECF" w:rsidP="00D65048">
      <w:pPr>
        <w:spacing w:after="0" w:line="240" w:lineRule="auto"/>
        <w:ind w:left="180" w:right="22" w:firstLine="180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ADI SOYADI:………………………… NU:………….. PUAN:………</w:t>
      </w:r>
    </w:p>
    <w:p w:rsidR="00162ECF" w:rsidRPr="00D65048" w:rsidRDefault="00162ECF" w:rsidP="00D65048">
      <w:pPr>
        <w:spacing w:after="0" w:line="240" w:lineRule="auto"/>
        <w:ind w:left="180" w:right="2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1.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8D5D07">
        <w:rPr>
          <w:rFonts w:ascii="Arial" w:hAnsi="Arial" w:cs="Arial"/>
          <w:noProof/>
          <w:color w:val="003366"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bilgiyelpazesi.net/egitim_ogretim/yazili_sorulari_yazili_arsivi/cografya_dersi_yazili_sorulari/cografya_dersi_10_1_2_yazili/cografya_dersi_10_sinif_1_donem_2_yazili_sorulari_5_c_a_dosyalar/image001.gif" style="width:198.75pt;height:114pt;visibility:visible">
            <v:imagedata r:id="rId4" o:title=""/>
          </v:shape>
        </w:pic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Aşağıda soruları yukarıdaki dünya haritasından yararlanarak yanıtlayınız. (10 puan)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a) Haritada gösterilen yerlerden hangilerinde kişi başına düşen tatlı su dağılımı daha azdır?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b) Haritada gösterilen yerlerden hangilerinde kişi başına düşen tatlı su dağılımı daha  fazladır?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2.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8D5D07">
        <w:rPr>
          <w:rFonts w:ascii="Arial" w:hAnsi="Arial" w:cs="Arial"/>
          <w:noProof/>
          <w:color w:val="003366"/>
          <w:sz w:val="18"/>
          <w:szCs w:val="18"/>
          <w:lang w:eastAsia="tr-TR"/>
        </w:rPr>
        <w:pict>
          <v:shape id="Resim 2" o:spid="_x0000_i1026" type="#_x0000_t75" alt="http://bilgiyelpazesi.net/egitim_ogretim/yazili_sorulari_yazili_arsivi/cografya_dersi_yazili_sorulari/cografya_dersi_10_1_2_yazili/cografya_dersi_10_sinif_1_donem_2_yazili_sorulari_5_c_a_dosyalar/image002.gif" style="width:191.25pt;height:162.75pt;visibility:visible">
            <v:imagedata r:id="rId5" o:title=""/>
          </v:shape>
        </w:pic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Aşağıdaki soruları yukarıdaki şekillerden yararlanarak yanıtlayınız. (10 puan)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a) İki geçirimsiz tabaka arasında biriken suyun sondaj yardımıyla yeryüzüne çıkarılmasıyla oluşan kaynak türüdür: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b) Kırıklı yapıların bulunduğu alanlarda oluşan kaynak türüdür: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 xml:space="preserve">c) Vadi yamaçlarında </w:t>
      </w:r>
      <w:hyperlink r:id="rId6" w:tgtFrame="_blank" w:history="1">
        <w:r w:rsidRPr="00D65048">
          <w:rPr>
            <w:rFonts w:ascii="Arial" w:hAnsi="Arial" w:cs="Arial"/>
            <w:color w:val="000066"/>
            <w:sz w:val="18"/>
            <w:lang w:eastAsia="tr-TR"/>
          </w:rPr>
          <w:t>(bilgi yelpazesi.net)</w:t>
        </w:r>
      </w:hyperlink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 xml:space="preserve"> oluşan kaynak türüdür: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d) Kaynak suları yıl boyunca sıcaktır: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3. Aşağıda verilen taşların türünü tam olarak yazınız. (10 puan)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a) Linyit :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b) Şist :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c) Jips: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d) Kumtaşı: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e) Obsidiyen: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4. Aşağıdaki soruları tabloya göre yanıtlayınız. (10 puan)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8D5D07">
        <w:rPr>
          <w:rFonts w:ascii="Arial" w:hAnsi="Arial" w:cs="Arial"/>
          <w:noProof/>
          <w:color w:val="003366"/>
          <w:sz w:val="18"/>
          <w:szCs w:val="18"/>
          <w:lang w:eastAsia="tr-TR"/>
        </w:rPr>
        <w:pict>
          <v:shape id="Resim 3" o:spid="_x0000_i1027" type="#_x0000_t75" alt="http://bilgiyelpazesi.net/egitim_ogretim/yazili_sorulari_yazili_arsivi/cografya_dersi_yazili_sorulari/cografya_dersi_10_1_2_yazili/cografya_dersi_10_sinif_1_donem_2_yazili_sorulari_5_c_a_dosyalar/image003.gif" style="width:191.25pt;height:119.25pt;visibility:visible">
            <v:imagedata r:id="rId7" o:title=""/>
          </v:shape>
        </w:pic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a)  Tabloda gösterilen yerlerin hangisinde kimyasal çözülme diğerlerinden daha fazladır.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b) Tabloda gösterilen yerlerin hangisinde mekanik çözülme diğerlerinden daha fazladır?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5.   Bitki Formasyonlarından ot formasyonuna ait özellikleri yazınız ve nelerden meydana geldiklerini yazınız. (10 puan)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6. Toprak horizonlarını gösteren şekli çiziniz ve kısaca açıklayınız. (10 puan)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7. Aşağıdaki tabloyu uygun ifadelerle doldurunuz. (10 puan)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8D5D07">
        <w:rPr>
          <w:rFonts w:ascii="Arial" w:hAnsi="Arial" w:cs="Arial"/>
          <w:noProof/>
          <w:color w:val="003366"/>
          <w:sz w:val="18"/>
          <w:szCs w:val="18"/>
          <w:lang w:eastAsia="tr-TR"/>
        </w:rPr>
        <w:pict>
          <v:shape id="Resim 4" o:spid="_x0000_i1028" type="#_x0000_t75" alt="http://bilgiyelpazesi.net/egitim_ogretim/yazili_sorulari_yazili_arsivi/cografya_dersi_yazili_sorulari/cografya_dersi_10_1_2_yazili/cografya_dersi_10_sinif_1_donem_2_yazili_sorulari_5_c_a_dosyalar/image004.gif" style="width:228.75pt;height:215.25pt;visibility:visible">
            <v:imagedata r:id="rId8" o:title=""/>
          </v:shape>
        </w:pic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8. Aşağıda yazılan göl çeşitlerinin nasıl oluştuklarını kısaca açıklayınız. (10 puan)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a) Volkanik Göller: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b)  Karstik göller: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c) Tektonik göller: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d) Heyelan set gölü: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9. Aşağıda verilen bulmacayı yanıtlayınız. (20 puan)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8D5D07">
        <w:rPr>
          <w:rFonts w:ascii="Arial" w:hAnsi="Arial" w:cs="Arial"/>
          <w:noProof/>
          <w:color w:val="003366"/>
          <w:sz w:val="18"/>
          <w:szCs w:val="18"/>
          <w:lang w:eastAsia="tr-TR"/>
        </w:rPr>
        <w:pict>
          <v:shape id="Resim 5" o:spid="_x0000_i1029" type="#_x0000_t75" alt="http://bilgiyelpazesi.net/egitim_ogretim/yazili_sorulari_yazili_arsivi/cografya_dersi_yazili_sorulari/cografya_dersi_10_1_2_yazili/cografya_dersi_10_sinif_1_donem_2_yazili_sorulari_5_c_a_dosyalar/image006.jpg" style="width:236.25pt;height:324pt;visibility:visible">
            <v:imagedata r:id="rId9" o:title=""/>
          </v:shape>
        </w:pic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1. Toprak kesitinde yüzeyden derine doğru birbirinden farklı özellikler gösteren katmanlar.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2. Çalı formasyonunda yer alan ağaççık topluluklarından biri.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3. Ekvatoral ikimin görüldüğü bölgelerde yaygın olan toprak türüdür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4. Dünyadaki suların %97’si …………….. sulardan meydana gelmektedir.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 xml:space="preserve">5. Dalga ve akıntıların </w:t>
      </w:r>
      <w:hyperlink r:id="rId10" w:tgtFrame="_blank" w:history="1">
        <w:r w:rsidRPr="00D65048">
          <w:rPr>
            <w:rFonts w:ascii="Arial" w:hAnsi="Arial" w:cs="Arial"/>
            <w:color w:val="000066"/>
            <w:sz w:val="18"/>
            <w:lang w:eastAsia="tr-TR"/>
          </w:rPr>
          <w:t>(bilgi yelpazesi.net)</w:t>
        </w:r>
      </w:hyperlink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 xml:space="preserve"> etkisi ile oluşan set gölü.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6. Etkin volkanların çevresinde görülen kaynak türü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7. Sıcak ve nemli iklim alanlarında …………….. yapraklı ormanlar yaygındır.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8. İçinde yer altı suyu barındıran tabaka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9. Çok uzun yol kat eden akarsular birden fazla kaynakla beslenmektedir. Bu tür akarsulara ……………….. rejimli akarsular denir.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10. Hangi kayaların yapısında fosiller bulunmaktadır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right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BAŞARILAR DİLERİM…</w:t>
      </w:r>
    </w:p>
    <w:p w:rsidR="00162ECF" w:rsidRPr="00D65048" w:rsidRDefault="00162ECF" w:rsidP="00D65048">
      <w:pPr>
        <w:spacing w:after="0" w:line="240" w:lineRule="auto"/>
        <w:ind w:left="180" w:right="72" w:firstLine="180"/>
        <w:jc w:val="both"/>
        <w:rPr>
          <w:rFonts w:ascii="Times New Roman" w:hAnsi="Times New Roman"/>
          <w:sz w:val="24"/>
          <w:szCs w:val="24"/>
          <w:lang w:eastAsia="tr-TR"/>
        </w:rPr>
      </w:pPr>
      <w:r w:rsidRPr="00D65048">
        <w:rPr>
          <w:rFonts w:ascii="Arial" w:hAnsi="Arial" w:cs="Arial"/>
          <w:color w:val="003366"/>
          <w:sz w:val="18"/>
          <w:szCs w:val="18"/>
          <w:lang w:eastAsia="tr-TR"/>
        </w:rPr>
        <w:t> </w:t>
      </w:r>
    </w:p>
    <w:p w:rsidR="00162ECF" w:rsidRDefault="00162ECF" w:rsidP="007D262C">
      <w:pPr>
        <w:tabs>
          <w:tab w:val="left" w:pos="1935"/>
          <w:tab w:val="left" w:pos="3345"/>
        </w:tabs>
        <w:jc w:val="center"/>
        <w:rPr>
          <w:b/>
          <w:bCs/>
          <w:color w:val="808080"/>
          <w:sz w:val="20"/>
          <w:szCs w:val="20"/>
        </w:rPr>
      </w:pPr>
      <w:hyperlink r:id="rId11" w:history="1">
        <w:r w:rsidRPr="006F246D"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b/>
          <w:bCs/>
          <w:color w:val="808080"/>
          <w:sz w:val="20"/>
          <w:szCs w:val="20"/>
        </w:rPr>
        <w:t xml:space="preserve"> </w:t>
      </w:r>
    </w:p>
    <w:p w:rsidR="00162ECF" w:rsidRDefault="00162ECF"/>
    <w:sectPr w:rsidR="00162ECF" w:rsidSect="00FC2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5048"/>
    <w:rsid w:val="00162ECF"/>
    <w:rsid w:val="006F246D"/>
    <w:rsid w:val="007D262C"/>
    <w:rsid w:val="008D5D07"/>
    <w:rsid w:val="00A96D16"/>
    <w:rsid w:val="00D54D4B"/>
    <w:rsid w:val="00D65048"/>
    <w:rsid w:val="00FC2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B2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D6504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65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50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96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lgiyelpazesi.net/" TargetMode="External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0" Type="http://schemas.openxmlformats.org/officeDocument/2006/relationships/hyperlink" Target="http://www.bilgiyelpazesi.net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412</Words>
  <Characters>2355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PRINCE OF PERSIA</dc:creator>
  <cp:keywords>www.sorubak.com</cp:keywords>
  <dc:description>www.sorubak.com</dc:description>
  <cp:lastModifiedBy>edanur</cp:lastModifiedBy>
  <cp:revision>3</cp:revision>
  <dcterms:created xsi:type="dcterms:W3CDTF">2012-12-12T18:21:00Z</dcterms:created>
  <dcterms:modified xsi:type="dcterms:W3CDTF">2012-12-12T19:18:00Z</dcterms:modified>
  <cp:category>www.sorubak.com</cp:category>
  <cp:version>www.sorubak.com</cp:version>
</cp:coreProperties>
</file>