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AE" w:rsidRPr="00C97256" w:rsidRDefault="00ED06AE" w:rsidP="00FD0FD3">
      <w:pPr>
        <w:jc w:val="center"/>
        <w:rPr>
          <w:rFonts w:ascii="Cataneo BT" w:hAnsi="Cataneo BT" w:cs="Cataneo BT"/>
          <w:b/>
          <w:sz w:val="28"/>
          <w:szCs w:val="28"/>
        </w:rPr>
      </w:pPr>
      <w:r w:rsidRPr="00C97256">
        <w:rPr>
          <w:rFonts w:ascii="Cataneo BT" w:hAnsi="Cataneo BT"/>
          <w:b/>
          <w:sz w:val="28"/>
          <w:szCs w:val="28"/>
        </w:rPr>
        <w:t>20</w:t>
      </w:r>
      <w:r>
        <w:rPr>
          <w:rFonts w:ascii="Cataneo BT" w:hAnsi="Cataneo BT"/>
          <w:b/>
          <w:sz w:val="28"/>
          <w:szCs w:val="28"/>
        </w:rPr>
        <w:t>12</w:t>
      </w:r>
      <w:r w:rsidRPr="00C97256">
        <w:rPr>
          <w:rFonts w:ascii="Cataneo BT" w:hAnsi="Cataneo BT"/>
          <w:b/>
          <w:sz w:val="28"/>
          <w:szCs w:val="28"/>
        </w:rPr>
        <w:t>–20</w:t>
      </w:r>
      <w:r>
        <w:rPr>
          <w:rFonts w:ascii="Cataneo BT" w:hAnsi="Cataneo BT"/>
          <w:b/>
          <w:sz w:val="28"/>
          <w:szCs w:val="28"/>
        </w:rPr>
        <w:t>13</w:t>
      </w:r>
      <w:r w:rsidRPr="00C97256">
        <w:rPr>
          <w:rFonts w:ascii="Cataneo BT Tur" w:hAnsi="Cataneo BT Tur"/>
          <w:b/>
          <w:sz w:val="28"/>
          <w:szCs w:val="28"/>
        </w:rPr>
        <w:t xml:space="preserve"> EĞİ</w:t>
      </w:r>
      <w:r w:rsidRPr="00C97256">
        <w:rPr>
          <w:rFonts w:ascii="Cataneo BT" w:hAnsi="Cataneo BT" w:cs="Cataneo BT"/>
          <w:b/>
          <w:sz w:val="28"/>
          <w:szCs w:val="28"/>
        </w:rPr>
        <w:t>T</w:t>
      </w:r>
      <w:r w:rsidRPr="00C97256">
        <w:rPr>
          <w:rFonts w:ascii="Cataneo BT Tur" w:hAnsi="Cataneo BT Tur"/>
          <w:b/>
          <w:sz w:val="28"/>
          <w:szCs w:val="28"/>
        </w:rPr>
        <w:t>İ</w:t>
      </w:r>
      <w:r w:rsidRPr="00C97256">
        <w:rPr>
          <w:rFonts w:ascii="Cataneo BT" w:hAnsi="Cataneo BT" w:cs="Cataneo BT"/>
          <w:b/>
          <w:sz w:val="28"/>
          <w:szCs w:val="28"/>
        </w:rPr>
        <w:t>M Ö</w:t>
      </w:r>
      <w:r w:rsidRPr="00C97256">
        <w:rPr>
          <w:rFonts w:ascii="Cataneo BT Tur" w:hAnsi="Cataneo BT Tur"/>
          <w:b/>
          <w:sz w:val="28"/>
          <w:szCs w:val="28"/>
        </w:rPr>
        <w:t>Ğ</w:t>
      </w:r>
      <w:r w:rsidRPr="00C97256">
        <w:rPr>
          <w:rFonts w:ascii="Cataneo BT" w:hAnsi="Cataneo BT" w:cs="Cataneo BT"/>
          <w:b/>
          <w:sz w:val="28"/>
          <w:szCs w:val="28"/>
        </w:rPr>
        <w:t>RET</w:t>
      </w:r>
      <w:r w:rsidRPr="00C97256">
        <w:rPr>
          <w:rFonts w:ascii="Cataneo BT Tur" w:hAnsi="Cataneo BT Tur"/>
          <w:b/>
          <w:sz w:val="28"/>
          <w:szCs w:val="28"/>
        </w:rPr>
        <w:t>İ</w:t>
      </w:r>
      <w:r w:rsidRPr="00C97256">
        <w:rPr>
          <w:rFonts w:ascii="Cataneo BT" w:hAnsi="Cataneo BT" w:cs="Cataneo BT"/>
          <w:b/>
          <w:sz w:val="28"/>
          <w:szCs w:val="28"/>
        </w:rPr>
        <w:t xml:space="preserve">M YILI </w:t>
      </w:r>
      <w:r>
        <w:rPr>
          <w:rFonts w:ascii="Cataneo BT" w:hAnsi="Cataneo BT" w:cs="Cataneo BT"/>
          <w:b/>
          <w:sz w:val="28"/>
          <w:szCs w:val="28"/>
        </w:rPr>
        <w:t>ALPARSLAN KIZ YATILI BÖLGE ORTAOKULU 6 – A-B-C</w:t>
      </w:r>
      <w:r w:rsidRPr="00C97256">
        <w:rPr>
          <w:rFonts w:ascii="Cataneo BT" w:hAnsi="Cataneo BT" w:cs="Cataneo BT"/>
          <w:b/>
          <w:sz w:val="28"/>
          <w:szCs w:val="28"/>
        </w:rPr>
        <w:t xml:space="preserve"> SINIFLAR TÜRKÇE DERS</w:t>
      </w:r>
      <w:r w:rsidRPr="00C97256">
        <w:rPr>
          <w:rFonts w:ascii="Cataneo BT Tur" w:hAnsi="Cataneo BT Tur"/>
          <w:b/>
          <w:sz w:val="28"/>
          <w:szCs w:val="28"/>
        </w:rPr>
        <w:t>İ</w:t>
      </w:r>
    </w:p>
    <w:p w:rsidR="00ED06AE" w:rsidRPr="00F36951" w:rsidRDefault="00ED06AE" w:rsidP="00FD0FD3">
      <w:pPr>
        <w:jc w:val="center"/>
        <w:rPr>
          <w:rFonts w:ascii="Cataneo BT" w:hAnsi="Cataneo BT"/>
          <w:b/>
          <w:sz w:val="28"/>
          <w:szCs w:val="28"/>
        </w:rPr>
      </w:pPr>
      <w:r>
        <w:rPr>
          <w:rFonts w:ascii="Cataneo BT" w:hAnsi="Cataneo BT"/>
          <w:b/>
          <w:sz w:val="28"/>
          <w:szCs w:val="28"/>
        </w:rPr>
        <w:t xml:space="preserve"> I</w:t>
      </w:r>
      <w:r w:rsidRPr="00C97256">
        <w:rPr>
          <w:rFonts w:ascii="Cataneo BT" w:hAnsi="Cataneo BT"/>
          <w:b/>
          <w:sz w:val="28"/>
          <w:szCs w:val="28"/>
        </w:rPr>
        <w:t xml:space="preserve">. DÖNEM </w:t>
      </w:r>
      <w:r>
        <w:rPr>
          <w:rFonts w:ascii="Cataneo BT" w:hAnsi="Cataneo BT"/>
          <w:b/>
          <w:sz w:val="28"/>
          <w:szCs w:val="28"/>
        </w:rPr>
        <w:t>I</w:t>
      </w:r>
      <w:r w:rsidRPr="00C97256">
        <w:rPr>
          <w:rFonts w:ascii="Cataneo BT" w:hAnsi="Cataneo BT"/>
          <w:b/>
          <w:sz w:val="28"/>
          <w:szCs w:val="28"/>
        </w:rPr>
        <w:t>. YAZILI SINAV SORULARI:</w:t>
      </w:r>
    </w:p>
    <w:p w:rsidR="00ED06AE" w:rsidRPr="00FD0FD3" w:rsidRDefault="00ED06AE" w:rsidP="00FD0FD3">
      <w:pPr>
        <w:pStyle w:val="PlainText"/>
        <w:jc w:val="center"/>
        <w:rPr>
          <w:rFonts w:ascii="Cataneo BT" w:eastAsia="MS Mincho" w:hAnsi="Cataneo BT" w:cs="Times New Roman"/>
          <w:b/>
          <w:color w:val="000000"/>
          <w:sz w:val="28"/>
          <w:szCs w:val="28"/>
          <w:u w:val="single"/>
        </w:rPr>
      </w:pPr>
      <w:r w:rsidRPr="00FD0FD3">
        <w:rPr>
          <w:rFonts w:ascii="Cataneo BT Tur" w:hAnsi="Cataneo BT Tur"/>
          <w:b/>
          <w:sz w:val="28"/>
          <w:szCs w:val="28"/>
        </w:rPr>
        <w:t>Adı Soyadı:</w:t>
      </w:r>
      <w:r w:rsidRPr="00FD0FD3">
        <w:rPr>
          <w:rFonts w:ascii="Cataneo BT" w:hAnsi="Cataneo BT"/>
          <w:b/>
          <w:sz w:val="16"/>
          <w:szCs w:val="16"/>
        </w:rPr>
        <w:t>……………………….…………..…………………….……</w:t>
      </w:r>
      <w:r w:rsidRPr="00FD0FD3">
        <w:rPr>
          <w:rFonts w:ascii="Cataneo BT Tur" w:hAnsi="Cataneo BT Tur"/>
          <w:b/>
          <w:sz w:val="28"/>
          <w:szCs w:val="28"/>
        </w:rPr>
        <w:t xml:space="preserve">        Sınıfı: 6 / </w:t>
      </w:r>
      <w:r w:rsidRPr="00FD0FD3">
        <w:rPr>
          <w:rFonts w:ascii="Cataneo BT" w:hAnsi="Cataneo BT"/>
          <w:b/>
          <w:sz w:val="16"/>
          <w:szCs w:val="16"/>
        </w:rPr>
        <w:t xml:space="preserve">…….….. </w:t>
      </w:r>
      <w:r w:rsidRPr="00FD0FD3">
        <w:rPr>
          <w:rFonts w:ascii="Cataneo BT" w:hAnsi="Cataneo BT"/>
          <w:b/>
          <w:sz w:val="28"/>
          <w:szCs w:val="28"/>
        </w:rPr>
        <w:t xml:space="preserve">   No :</w:t>
      </w:r>
      <w:r w:rsidRPr="00FD0FD3">
        <w:rPr>
          <w:rFonts w:ascii="Cataneo BT" w:hAnsi="Cataneo BT"/>
          <w:b/>
          <w:sz w:val="16"/>
          <w:szCs w:val="16"/>
        </w:rPr>
        <w:t xml:space="preserve">…………… </w:t>
      </w:r>
      <w:r w:rsidRPr="00FD0FD3">
        <w:rPr>
          <w:rFonts w:ascii="Cataneo BT Tur" w:hAnsi="Cataneo BT Tur"/>
          <w:b/>
          <w:sz w:val="28"/>
          <w:szCs w:val="28"/>
        </w:rPr>
        <w:t xml:space="preserve">     Aldığı Not:</w:t>
      </w:r>
      <w:r w:rsidRPr="00FD0FD3">
        <w:rPr>
          <w:rFonts w:ascii="Cataneo BT" w:hAnsi="Cataneo BT"/>
          <w:b/>
          <w:sz w:val="16"/>
          <w:szCs w:val="16"/>
        </w:rPr>
        <w:t>………….</w:t>
      </w:r>
    </w:p>
    <w:p w:rsidR="00ED06AE" w:rsidRDefault="00ED06AE" w:rsidP="00484927">
      <w:pPr>
        <w:jc w:val="center"/>
        <w:rPr>
          <w:b/>
        </w:rPr>
      </w:pPr>
    </w:p>
    <w:p w:rsidR="00ED06AE" w:rsidRPr="00C86AF5" w:rsidRDefault="00ED06AE" w:rsidP="00484927">
      <w:pPr>
        <w:jc w:val="center"/>
        <w:rPr>
          <w:b/>
        </w:rPr>
        <w:sectPr w:rsidR="00ED06AE" w:rsidRPr="00C86AF5" w:rsidSect="00FC006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D06AE" w:rsidRDefault="00ED06AE" w:rsidP="00484927">
      <w:pPr>
        <w:rPr>
          <w:b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>
        <w:rPr>
          <w:noProof/>
          <w:lang w:eastAsia="tr-TR"/>
        </w:rPr>
        <w:pict>
          <v:line id="Düz Bağlayıcı 3" o:spid="_x0000_s1026" style="position:absolute;z-index:251656192;visibility:visible" from="401.25pt,0" to="402pt,3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alt="040" style="position:absolute;margin-left:-6pt;margin-top:8.1pt;width:138pt;height:150.05pt;z-index:251653120;visibility:visible">
            <v:imagedata r:id="rId7" o:title=""/>
            <w10:wrap type="square" side="right"/>
          </v:shape>
        </w:pict>
      </w:r>
      <w:r w:rsidRPr="00AE25C6">
        <w:rPr>
          <w:b/>
          <w:bCs/>
          <w:sz w:val="22"/>
          <w:szCs w:val="22"/>
        </w:rPr>
        <w:t xml:space="preserve">                                                            …………???????……………….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 Bir gün Çankaya yöresinde bir köylü evine gitmiştik. İhtiyar bir köylü, karısı ile oturuyordu. Bize ikram edilen kahveleri içerken Atatürk bana köylü ile konuşmamı söyledi. Köylüye aklıma ilk geleni sordum.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----- Sen Gazi’yi tanır mısın?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İhtiyar beni saçma bir soru sormuşum gibi küçümseyerek süzdü: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----- Gazi’yi tanımayan var mı ki, dedi ekledi: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----- Ben görmedim ama her hafta Hacı Bayram Camisinde Cuma namazı kılarmış. Taaa göbeğine kadar sakalları varmış. Melek gibi nur yüzlü, peygamber gibi mübarek bir ihtiyarmış…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     Gülmemi zor tutarak Atatürk’ün genç ve traşlı yüzüne baktım. O,kaşlarını çatarak kendisini tanıtmamamı emretti. Dışarı çıktığımız zaman da güldü ve: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jc w:val="both"/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--- Varsın, dedi, o öyle bilsin. Gerçeği öğrenmek belki biçarenin hayalini yıkar, onun hayalindeki şirin sakallıyı öldürüp de sevgisini kaybetmenin ne anlamı var.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S.1 Köylü Atatürk’ü nasıl hayal etmiştir? ( 10 puan)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S.2 Köylünün hayali ile gerçek Atatürk arasında ne gibi farklar vardır? ( 10 Puan )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S.3 Metne en uygun başlık aşağıdakilerden hangisidir? ( 5 Puan )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A) Kurtuluş Savaşı                      B) Köylü ve Karısı            C) Gazi’yi Tanır  mısın?</w:t>
      </w:r>
      <w:r>
        <w:rPr>
          <w:bCs/>
          <w:sz w:val="22"/>
          <w:szCs w:val="22"/>
        </w:rPr>
        <w:t xml:space="preserve">      </w:t>
      </w:r>
      <w:r w:rsidRPr="00AE25C6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>D) Köylünün Hatırası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/>
          <w:bCs/>
          <w:sz w:val="22"/>
          <w:szCs w:val="22"/>
        </w:rPr>
      </w:pPr>
      <w:r w:rsidRPr="00AE25C6">
        <w:rPr>
          <w:b/>
          <w:bCs/>
          <w:sz w:val="22"/>
          <w:szCs w:val="22"/>
        </w:rPr>
        <w:t>S.4 Metinde Atatürk’ün hangi kişilik özelliği ön plandadır? ( 5 Puan )</w:t>
      </w:r>
    </w:p>
    <w:p w:rsidR="00ED06AE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  <w:r w:rsidRPr="00AE25C6">
        <w:rPr>
          <w:bCs/>
          <w:sz w:val="22"/>
          <w:szCs w:val="22"/>
        </w:rPr>
        <w:t xml:space="preserve">    A) Hoşgörü                           B) Vatan sevgisi    </w:t>
      </w:r>
      <w:r>
        <w:rPr>
          <w:bCs/>
          <w:sz w:val="22"/>
          <w:szCs w:val="22"/>
        </w:rPr>
        <w:t xml:space="preserve">          </w:t>
      </w:r>
      <w:r w:rsidRPr="00AE25C6">
        <w:rPr>
          <w:bCs/>
          <w:sz w:val="22"/>
          <w:szCs w:val="22"/>
        </w:rPr>
        <w:t xml:space="preserve">        C) Dürüstlük                                       D) Çalışkanlık</w:t>
      </w:r>
    </w:p>
    <w:p w:rsidR="00ED06AE" w:rsidRPr="00AE25C6" w:rsidRDefault="00ED06AE" w:rsidP="00CF1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rPr>
          <w:bCs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tbl>
      <w:tblPr>
        <w:tblW w:w="0" w:type="auto"/>
        <w:tblInd w:w="-72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38"/>
      </w:tblGrid>
      <w:tr w:rsidR="00ED06AE" w:rsidTr="00CF18DB">
        <w:trPr>
          <w:trHeight w:val="2515"/>
        </w:trPr>
        <w:tc>
          <w:tcPr>
            <w:tcW w:w="6238" w:type="dxa"/>
            <w:vAlign w:val="center"/>
          </w:tcPr>
          <w:p w:rsidR="00ED06AE" w:rsidRPr="00AE25C6" w:rsidRDefault="00ED06AE" w:rsidP="00CF18DB">
            <w:pPr>
              <w:ind w:left="330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0;text-align:left;margin-left:323.85pt;margin-top:-10.55pt;width:222.75pt;height:134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">
                  <v:textbox>
                    <w:txbxContent>
                      <w:p w:rsidR="00ED06AE" w:rsidRDefault="00ED06AE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S.6 </w:t>
                        </w:r>
                        <w:r w:rsidRPr="00C86AF5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“Bil-” </w:t>
                        </w:r>
                        <w:r>
                          <w:rPr>
                            <w:bCs/>
                            <w:sz w:val="22"/>
                            <w:szCs w:val="22"/>
                          </w:rPr>
                          <w:t xml:space="preserve">kelimesi, 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aşağıdaki</w:t>
                        </w:r>
                        <w:r>
                          <w:rPr>
                            <w:bCs/>
                            <w:sz w:val="22"/>
                            <w:szCs w:val="22"/>
                          </w:rPr>
                          <w:t xml:space="preserve"> yapım ek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ler</w:t>
                        </w:r>
                        <w:r>
                          <w:rPr>
                            <w:bCs/>
                            <w:sz w:val="22"/>
                            <w:szCs w:val="22"/>
                          </w:rPr>
                          <w:t>in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den hangisinin eklenmesiyle</w:t>
                        </w:r>
                        <w:r w:rsidRPr="00C86AF5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“öğrenme, araştırma veya gözlem yolu ile elde edilen gerçek” 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t>anlamı</w:t>
                        </w:r>
                        <w:r w:rsidRPr="00C86AF5">
                          <w:rPr>
                            <w:bCs/>
                            <w:sz w:val="22"/>
                            <w:szCs w:val="22"/>
                          </w:rPr>
                          <w:softHyphen/>
                          <w:t>nı kazanır?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r w:rsidRPr="00E10F62">
                          <w:rPr>
                            <w:b/>
                            <w:sz w:val="22"/>
                            <w:szCs w:val="22"/>
                          </w:rPr>
                          <w:t>(5p)</w:t>
                        </w:r>
                      </w:p>
                      <w:p w:rsidR="00ED06AE" w:rsidRDefault="00ED06AE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</w:p>
                      <w:p w:rsidR="00ED06AE" w:rsidRDefault="00ED06AE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  A)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–ge      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 B) -gi  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  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      </w:t>
                        </w:r>
                      </w:p>
                      <w:p w:rsidR="00ED06AE" w:rsidRDefault="00ED06AE" w:rsidP="003125F9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  <w:p w:rsidR="00ED06AE" w:rsidRPr="00C86AF5" w:rsidRDefault="00ED06AE" w:rsidP="003125F9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C) -giç      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Pr="00C86AF5">
                          <w:rPr>
                            <w:sz w:val="22"/>
                            <w:szCs w:val="22"/>
                          </w:rPr>
                          <w:t xml:space="preserve"> D) –gin</w:t>
                        </w:r>
                      </w:p>
                      <w:p w:rsidR="00ED06AE" w:rsidRDefault="00ED06AE" w:rsidP="003125F9"/>
                    </w:txbxContent>
                  </v:textbox>
                </v:shape>
              </w:pict>
            </w:r>
            <w:r>
              <w:rPr>
                <w:b/>
                <w:bCs/>
                <w:sz w:val="22"/>
                <w:szCs w:val="22"/>
              </w:rPr>
              <w:t xml:space="preserve">S.5 </w:t>
            </w:r>
            <w:r w:rsidRPr="005A0632">
              <w:rPr>
                <w:b/>
                <w:bCs/>
                <w:sz w:val="20"/>
                <w:szCs w:val="20"/>
              </w:rPr>
              <w:t>Aşağıdaki sözcüklerin kökünü bulup karşılarına yazınız. (10p)</w:t>
            </w:r>
          </w:p>
          <w:p w:rsidR="00ED06AE" w:rsidRPr="00AE25C6" w:rsidRDefault="00ED06AE" w:rsidP="00CF18DB">
            <w:pPr>
              <w:ind w:left="33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32"/>
              <w:gridCol w:w="1432"/>
              <w:gridCol w:w="1432"/>
              <w:gridCol w:w="1432"/>
            </w:tblGrid>
            <w:tr w:rsidR="00ED06AE" w:rsidTr="00717D66">
              <w:trPr>
                <w:trHeight w:val="257"/>
              </w:trPr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56581D">
                  <w:pPr>
                    <w:rPr>
                      <w:b/>
                      <w:sz w:val="22"/>
                      <w:szCs w:val="22"/>
                    </w:rPr>
                  </w:pPr>
                  <w:r w:rsidRPr="00717D66">
                    <w:rPr>
                      <w:b/>
                      <w:sz w:val="22"/>
                      <w:szCs w:val="22"/>
                    </w:rPr>
                    <w:t>Sözcük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17D66">
                    <w:rPr>
                      <w:b/>
                      <w:sz w:val="22"/>
                      <w:szCs w:val="22"/>
                    </w:rPr>
                    <w:t>Kökü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17D66">
                    <w:rPr>
                      <w:b/>
                      <w:sz w:val="22"/>
                      <w:szCs w:val="22"/>
                    </w:rPr>
                    <w:t>Sözcük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17D66">
                    <w:rPr>
                      <w:b/>
                      <w:sz w:val="22"/>
                      <w:szCs w:val="22"/>
                    </w:rPr>
                    <w:t>Kökü</w:t>
                  </w:r>
                </w:p>
              </w:tc>
            </w:tr>
            <w:tr w:rsidR="00ED06AE" w:rsidTr="00717D66">
              <w:trPr>
                <w:trHeight w:val="289"/>
              </w:trPr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414271" w:rsidRDefault="00ED06AE" w:rsidP="0056581D">
                  <w:r w:rsidRPr="00414271">
                    <w:t>arkadaşlık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DB1E44" w:rsidRDefault="00ED06AE" w:rsidP="0056581D">
                  <w:r w:rsidRPr="00DB1E44">
                    <w:t>geçip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Tr="00717D66">
              <w:trPr>
                <w:trHeight w:val="307"/>
              </w:trPr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414271" w:rsidRDefault="00ED06AE" w:rsidP="0056581D">
                  <w:r w:rsidRPr="00414271">
                    <w:t>dilenci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DB1E44" w:rsidRDefault="00ED06AE" w:rsidP="0056581D">
                  <w:r w:rsidRPr="00DB1E44">
                    <w:t>çiçekçinin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Tr="00717D66">
              <w:trPr>
                <w:trHeight w:val="289"/>
              </w:trPr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414271" w:rsidRDefault="00ED06AE" w:rsidP="0056581D">
                  <w:r w:rsidRPr="00414271">
                    <w:t>barışı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DB1E44" w:rsidRDefault="00ED06AE" w:rsidP="0056581D">
                  <w:r w:rsidRPr="00DB1E44">
                    <w:t>yakacaklar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Tr="00717D66">
              <w:trPr>
                <w:trHeight w:val="289"/>
              </w:trPr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414271" w:rsidRDefault="00ED06AE" w:rsidP="0056581D">
                  <w:r w:rsidRPr="00414271">
                    <w:t>gönlü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DB1E44" w:rsidRDefault="00ED06AE" w:rsidP="0056581D">
                  <w:r w:rsidRPr="00DB1E44">
                    <w:t>sağlıklı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Tr="00717D66">
              <w:trPr>
                <w:trHeight w:val="289"/>
              </w:trPr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Default="00ED06AE" w:rsidP="0056581D">
                  <w:r w:rsidRPr="00414271">
                    <w:t>savaştan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Default="00ED06AE" w:rsidP="0056581D">
                  <w:r w:rsidRPr="00DB1E44">
                    <w:t>dertsiz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06AE" w:rsidRPr="00717D66" w:rsidRDefault="00ED06AE" w:rsidP="00717D6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ED06AE" w:rsidRDefault="00ED06AE" w:rsidP="00CF18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ED06AE" w:rsidRDefault="00ED06AE" w:rsidP="000312BE">
      <w:pPr>
        <w:rPr>
          <w:b/>
          <w:sz w:val="22"/>
          <w:szCs w:val="22"/>
        </w:rPr>
      </w:pPr>
    </w:p>
    <w:tbl>
      <w:tblPr>
        <w:tblpPr w:leftFromText="141" w:rightFromText="141" w:vertAnchor="text" w:horzAnchor="page" w:tblpX="576" w:tblpY="-12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06"/>
      </w:tblGrid>
      <w:tr w:rsidR="00ED06AE" w:rsidTr="000933EB">
        <w:trPr>
          <w:trHeight w:val="3203"/>
        </w:trPr>
        <w:tc>
          <w:tcPr>
            <w:tcW w:w="6206" w:type="dxa"/>
            <w:tcBorders>
              <w:top w:val="triple" w:sz="4" w:space="0" w:color="auto"/>
              <w:bottom w:val="triple" w:sz="4" w:space="0" w:color="auto"/>
            </w:tcBorders>
          </w:tcPr>
          <w:tbl>
            <w:tblPr>
              <w:tblpPr w:leftFromText="141" w:rightFromText="141" w:vertAnchor="page" w:horzAnchor="page" w:tblpX="150" w:tblpY="870"/>
              <w:tblOverlap w:val="never"/>
              <w:tblW w:w="5759" w:type="dxa"/>
              <w:tblInd w:w="9" w:type="dxa"/>
              <w:tblBorders>
                <w:top w:val="single" w:sz="8" w:space="0" w:color="8064A2"/>
                <w:left w:val="single" w:sz="8" w:space="0" w:color="8064A2"/>
                <w:bottom w:val="single" w:sz="8" w:space="0" w:color="8064A2"/>
                <w:right w:val="single" w:sz="8" w:space="0" w:color="8064A2"/>
                <w:insideH w:val="single" w:sz="8" w:space="0" w:color="8064A2"/>
                <w:insideV w:val="single" w:sz="8" w:space="0" w:color="8064A2"/>
              </w:tblBorders>
              <w:tblLook w:val="00A0"/>
            </w:tblPr>
            <w:tblGrid>
              <w:gridCol w:w="1770"/>
              <w:gridCol w:w="1994"/>
              <w:gridCol w:w="1995"/>
            </w:tblGrid>
            <w:tr w:rsidR="00ED06AE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8064A2"/>
                    <w:left w:val="single" w:sz="8" w:space="0" w:color="8064A2"/>
                    <w:bottom w:val="single" w:sz="1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94" w:type="dxa"/>
                  <w:tcBorders>
                    <w:top w:val="single" w:sz="8" w:space="0" w:color="8064A2"/>
                    <w:left w:val="single" w:sz="8" w:space="0" w:color="8064A2"/>
                    <w:bottom w:val="single" w:sz="1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İSİM KÖKÜ</w:t>
                  </w:r>
                </w:p>
              </w:tc>
              <w:tc>
                <w:tcPr>
                  <w:tcW w:w="1995" w:type="dxa"/>
                  <w:tcBorders>
                    <w:top w:val="single" w:sz="8" w:space="0" w:color="8064A2"/>
                    <w:left w:val="single" w:sz="8" w:space="0" w:color="8064A2"/>
                    <w:bottom w:val="single" w:sz="1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FİİL KÖKÜ</w:t>
                  </w:r>
                </w:p>
              </w:tc>
            </w:tr>
            <w:tr w:rsidR="00ED06AE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auto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Sevgi</w:t>
                  </w:r>
                </w:p>
              </w:tc>
              <w:tc>
                <w:tcPr>
                  <w:tcW w:w="1994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auto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995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auto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Birlik</w:t>
                  </w:r>
                </w:p>
              </w:tc>
              <w:tc>
                <w:tcPr>
                  <w:tcW w:w="1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Görgü</w:t>
                  </w:r>
                </w:p>
              </w:tc>
              <w:tc>
                <w:tcPr>
                  <w:tcW w:w="1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RPr="005A0632" w:rsidTr="00FC0067">
              <w:trPr>
                <w:trHeight w:val="341"/>
              </w:trPr>
              <w:tc>
                <w:tcPr>
                  <w:tcW w:w="1770" w:type="dxa"/>
                  <w:tcBorders>
                    <w:top w:val="single" w:sz="8" w:space="0" w:color="auto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5A0632">
                    <w:rPr>
                      <w:b/>
                      <w:bCs/>
                      <w:sz w:val="22"/>
                      <w:szCs w:val="22"/>
                    </w:rPr>
                    <w:t>Kokulu</w:t>
                  </w:r>
                </w:p>
              </w:tc>
              <w:tc>
                <w:tcPr>
                  <w:tcW w:w="1994" w:type="dxa"/>
                  <w:tcBorders>
                    <w:top w:val="single" w:sz="8" w:space="0" w:color="auto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auto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D06AE" w:rsidRPr="005A0632" w:rsidTr="00FC0067">
              <w:trPr>
                <w:trHeight w:val="321"/>
              </w:trPr>
              <w:tc>
                <w:tcPr>
                  <w:tcW w:w="1770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Gözlükçü</w:t>
                  </w:r>
                </w:p>
              </w:tc>
              <w:tc>
                <w:tcPr>
                  <w:tcW w:w="1994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8" w:space="0" w:color="8064A2"/>
                    <w:left w:val="single" w:sz="8" w:space="0" w:color="8064A2"/>
                    <w:bottom w:val="single" w:sz="8" w:space="0" w:color="8064A2"/>
                    <w:right w:val="single" w:sz="8" w:space="0" w:color="8064A2"/>
                  </w:tcBorders>
                </w:tcPr>
                <w:p w:rsidR="00ED06AE" w:rsidRPr="005A0632" w:rsidRDefault="00ED06AE" w:rsidP="000933E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ED06AE" w:rsidRDefault="00ED06AE" w:rsidP="000933EB">
            <w:pPr>
              <w:rPr>
                <w:b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shape id="Text Box 7" o:spid="_x0000_s1029" type="#_x0000_t202" style="position:absolute;margin-left:4.5pt;margin-top:.65pt;width:295.5pt;height:3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31TgwIAABc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" stroked="f">
                  <v:textbox>
                    <w:txbxContent>
                      <w:p w:rsidR="00ED06AE" w:rsidRPr="00CF18DB" w:rsidRDefault="00ED06AE" w:rsidP="00EB525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CF18DB">
                          <w:rPr>
                            <w:b/>
                            <w:sz w:val="22"/>
                            <w:szCs w:val="22"/>
                          </w:rPr>
                          <w:t>S.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  <w:r w:rsidRPr="00CF18DB">
                          <w:rPr>
                            <w:b/>
                            <w:sz w:val="22"/>
                            <w:szCs w:val="22"/>
                          </w:rPr>
                          <w:t xml:space="preserve"> Aşağıdaki sözcükleri isim ve fiil kökü olanlar şeklinde tabloya işaretleyiniz.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(10p)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D06AE" w:rsidRDefault="00ED06AE" w:rsidP="00CF18DB">
      <w:pPr>
        <w:ind w:right="-497"/>
        <w:rPr>
          <w:b/>
          <w:sz w:val="22"/>
          <w:szCs w:val="22"/>
        </w:rPr>
      </w:pPr>
      <w:r>
        <w:rPr>
          <w:noProof/>
          <w:lang w:eastAsia="tr-TR"/>
        </w:rPr>
        <w:pict>
          <v:shape id="Resim 20" o:spid="_x0000_s1030" type="#_x0000_t75" style="position:absolute;margin-left:34.15pt;margin-top:9.3pt;width:165pt;height:49.45pt;z-index:251661312;visibility:visible;mso-position-horizontal-relative:text;mso-position-vertical-relative:text">
            <v:imagedata r:id="rId8" o:title=""/>
          </v:shape>
        </w:pict>
      </w:r>
      <w:r>
        <w:rPr>
          <w:noProof/>
          <w:lang w:eastAsia="tr-TR"/>
        </w:rPr>
        <w:pict>
          <v:shape id="_x0000_s1031" type="#_x0000_t202" style="position:absolute;margin-left:6.4pt;margin-top:4pt;width:226.5pt;height:14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" strokeweight="1.5pt">
            <v:stroke dashstyle="dash" joinstyle="round" endcap="round"/>
            <v:textbox>
              <w:txbxContent>
                <w:p w:rsidR="00ED06AE" w:rsidRDefault="00ED06AE" w:rsidP="000933EB">
                  <w:pPr>
                    <w:rPr>
                      <w:b/>
                    </w:rPr>
                  </w:pPr>
                </w:p>
                <w:p w:rsidR="00ED06AE" w:rsidRDefault="00ED06AE" w:rsidP="000933EB">
                  <w:pPr>
                    <w:rPr>
                      <w:b/>
                    </w:rPr>
                  </w:pPr>
                </w:p>
                <w:p w:rsidR="00ED06AE" w:rsidRDefault="00ED06AE" w:rsidP="000933EB">
                  <w:pPr>
                    <w:rPr>
                      <w:b/>
                    </w:rPr>
                  </w:pPr>
                </w:p>
                <w:p w:rsidR="00ED06AE" w:rsidRDefault="00ED06AE" w:rsidP="000933EB">
                  <w:pPr>
                    <w:rPr>
                      <w:b/>
                    </w:rPr>
                  </w:pPr>
                </w:p>
                <w:p w:rsidR="00ED06AE" w:rsidRDefault="00ED06AE" w:rsidP="000933EB">
                  <w:pPr>
                    <w:rPr>
                      <w:b/>
                    </w:rPr>
                  </w:pPr>
                  <w:r w:rsidRPr="0056581D">
                    <w:rPr>
                      <w:b/>
                    </w:rPr>
                    <w:t>S.8 Aşağıdaki cümlede bulunan “de”nin yazımı doğruysa ba</w:t>
                  </w:r>
                  <w:r>
                    <w:rPr>
                      <w:b/>
                    </w:rPr>
                    <w:t xml:space="preserve">şına (D), yanlışsa başına (Y) koyunuz. </w:t>
                  </w:r>
                  <w:r w:rsidRPr="0056581D">
                    <w:rPr>
                      <w:b/>
                    </w:rPr>
                    <w:t>(5p)</w:t>
                  </w:r>
                </w:p>
                <w:p w:rsidR="00ED06AE" w:rsidRDefault="00ED06AE" w:rsidP="000933EB">
                  <w:pPr>
                    <w:rPr>
                      <w:b/>
                    </w:rPr>
                  </w:pPr>
                </w:p>
                <w:p w:rsidR="00ED06AE" w:rsidRPr="0056581D" w:rsidRDefault="00ED06AE" w:rsidP="000933EB">
                  <w:pPr>
                    <w:rPr>
                      <w:b/>
                    </w:rPr>
                  </w:pPr>
                  <w:r>
                    <w:t>(…….) Zor günlerimde hep yanımdaydı.</w:t>
                  </w:r>
                </w:p>
              </w:txbxContent>
            </v:textbox>
          </v:shape>
        </w:pict>
      </w:r>
    </w:p>
    <w:p w:rsidR="00ED06AE" w:rsidRPr="005A0632" w:rsidRDefault="00ED06AE" w:rsidP="005A0632">
      <w:pPr>
        <w:rPr>
          <w:b/>
          <w:sz w:val="22"/>
          <w:szCs w:val="22"/>
        </w:rPr>
      </w:pPr>
      <w:r w:rsidRPr="005A0632">
        <w:rPr>
          <w:b/>
          <w:sz w:val="22"/>
          <w:szCs w:val="22"/>
        </w:rPr>
        <w:t xml:space="preserve">       </w:t>
      </w:r>
    </w:p>
    <w:p w:rsidR="00ED06AE" w:rsidRPr="005A0632" w:rsidRDefault="00ED06AE" w:rsidP="005A0632">
      <w:pPr>
        <w:rPr>
          <w:b/>
          <w:sz w:val="22"/>
          <w:szCs w:val="22"/>
        </w:rPr>
      </w:pPr>
      <w:r w:rsidRPr="005A0632">
        <w:rPr>
          <w:b/>
          <w:sz w:val="22"/>
          <w:szCs w:val="22"/>
        </w:rPr>
        <w:t xml:space="preserve">                                                    </w:t>
      </w: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Pr="00AE25C6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  <w:r>
        <w:rPr>
          <w:noProof/>
          <w:lang w:eastAsia="tr-TR"/>
        </w:rPr>
        <w:pict>
          <v:shape id="Resim 17" o:spid="_x0000_s1032" type="#_x0000_t75" style="position:absolute;margin-left:-16.45pt;margin-top:-2.85pt;width:73.5pt;height:81.55pt;z-index:251658240;visibility:visible">
            <v:imagedata r:id="rId9" o:title=""/>
          </v:shape>
        </w:pict>
      </w:r>
      <w:r>
        <w:rPr>
          <w:noProof/>
          <w:lang w:eastAsia="tr-TR"/>
        </w:rPr>
        <w:pict>
          <v:roundrect id="Yuvarlatılmış Dikdörtgen 7" o:spid="_x0000_s1033" style="position:absolute;margin-left:-8.25pt;margin-top:-2.7pt;width:554.25pt;height:117.7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" strokeweight="2pt">
            <v:textbox>
              <w:txbxContent>
                <w:tbl>
                  <w:tblPr>
                    <w:tblW w:w="0" w:type="auto"/>
                    <w:tblInd w:w="51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809"/>
                    <w:gridCol w:w="426"/>
                    <w:gridCol w:w="2693"/>
                    <w:gridCol w:w="444"/>
                  </w:tblGrid>
                  <w:tr w:rsidR="00ED06AE" w:rsidRPr="005F3C19" w:rsidTr="00717D66">
                    <w:tc>
                      <w:tcPr>
                        <w:tcW w:w="1809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Ad</w:t>
                        </w:r>
                      </w:p>
                    </w:tc>
                    <w:tc>
                      <w:tcPr>
                        <w:tcW w:w="426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Yapım Eki</w:t>
                        </w:r>
                      </w:p>
                    </w:tc>
                    <w:tc>
                      <w:tcPr>
                        <w:tcW w:w="444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D06AE" w:rsidRPr="005F3C19" w:rsidTr="00717D66">
                    <w:tc>
                      <w:tcPr>
                        <w:tcW w:w="1809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Gez</w:t>
                        </w:r>
                      </w:p>
                    </w:tc>
                    <w:tc>
                      <w:tcPr>
                        <w:tcW w:w="426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-r</w:t>
                        </w:r>
                      </w:p>
                    </w:tc>
                    <w:tc>
                      <w:tcPr>
                        <w:tcW w:w="444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ED06AE" w:rsidRPr="005F3C19" w:rsidTr="00717D66">
                    <w:tc>
                      <w:tcPr>
                        <w:tcW w:w="1809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Öz</w:t>
                        </w:r>
                      </w:p>
                    </w:tc>
                    <w:tc>
                      <w:tcPr>
                        <w:tcW w:w="426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ED06AE" w:rsidRPr="00717D66" w:rsidRDefault="00ED06AE" w:rsidP="00A81A5C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-gin</w:t>
                        </w:r>
                      </w:p>
                    </w:tc>
                    <w:tc>
                      <w:tcPr>
                        <w:tcW w:w="444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B</w:t>
                        </w:r>
                      </w:p>
                    </w:tc>
                  </w:tr>
                  <w:tr w:rsidR="00ED06AE" w:rsidRPr="005F3C19" w:rsidTr="00717D66">
                    <w:tc>
                      <w:tcPr>
                        <w:tcW w:w="1809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Deli</w:t>
                        </w:r>
                      </w:p>
                    </w:tc>
                    <w:tc>
                      <w:tcPr>
                        <w:tcW w:w="426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-la</w:t>
                        </w:r>
                      </w:p>
                    </w:tc>
                    <w:tc>
                      <w:tcPr>
                        <w:tcW w:w="444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C</w:t>
                        </w:r>
                      </w:p>
                    </w:tc>
                  </w:tr>
                  <w:tr w:rsidR="00ED06AE" w:rsidRPr="005F3C19" w:rsidTr="00717D66">
                    <w:tc>
                      <w:tcPr>
                        <w:tcW w:w="1809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Öfke</w:t>
                        </w:r>
                      </w:p>
                    </w:tc>
                    <w:tc>
                      <w:tcPr>
                        <w:tcW w:w="426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-li</w:t>
                        </w:r>
                      </w:p>
                    </w:tc>
                    <w:tc>
                      <w:tcPr>
                        <w:tcW w:w="444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ED06AE" w:rsidRPr="005F3C19" w:rsidTr="00717D66">
                    <w:tc>
                      <w:tcPr>
                        <w:tcW w:w="1809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Su</w:t>
                        </w:r>
                      </w:p>
                    </w:tc>
                    <w:tc>
                      <w:tcPr>
                        <w:tcW w:w="426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:rsidR="00ED06AE" w:rsidRPr="00717D66" w:rsidRDefault="00ED06AE" w:rsidP="005F3C19">
                        <w:pPr>
                          <w:rPr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sz w:val="22"/>
                            <w:szCs w:val="22"/>
                          </w:rPr>
                          <w:t>-en</w:t>
                        </w:r>
                      </w:p>
                    </w:tc>
                    <w:tc>
                      <w:tcPr>
                        <w:tcW w:w="444" w:type="dxa"/>
                      </w:tcPr>
                      <w:p w:rsidR="00ED06AE" w:rsidRPr="00717D66" w:rsidRDefault="00ED06AE" w:rsidP="005F3C19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717D66"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</w:tbl>
                <w:p w:rsidR="00ED06AE" w:rsidRPr="00AE25C6" w:rsidRDefault="00ED06AE" w:rsidP="005D1D9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ED06AE" w:rsidRDefault="00ED06AE" w:rsidP="000312BE">
      <w:pPr>
        <w:rPr>
          <w:b/>
          <w:sz w:val="22"/>
          <w:szCs w:val="22"/>
        </w:rPr>
      </w:pPr>
      <w:r>
        <w:rPr>
          <w:noProof/>
          <w:lang w:eastAsia="tr-TR"/>
        </w:rPr>
        <w:pict>
          <v:shape id="Metin Kutusu 18" o:spid="_x0000_s1034" type="#_x0000_t202" style="position:absolute;margin-left:53.25pt;margin-top:.4pt;width:174.7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" strokeweight=".5pt">
            <v:textbox>
              <w:txbxContent>
                <w:p w:rsidR="00ED06AE" w:rsidRPr="005F3C19" w:rsidRDefault="00ED06AE">
                  <w:pPr>
                    <w:rPr>
                      <w:b/>
                      <w:sz w:val="22"/>
                      <w:szCs w:val="22"/>
                    </w:rPr>
                  </w:pPr>
                  <w:r w:rsidRPr="005F3C19">
                    <w:rPr>
                      <w:b/>
                      <w:sz w:val="22"/>
                      <w:szCs w:val="22"/>
                    </w:rPr>
                    <w:t xml:space="preserve">S. </w:t>
                  </w:r>
                  <w:r>
                    <w:rPr>
                      <w:b/>
                      <w:sz w:val="22"/>
                      <w:szCs w:val="22"/>
                    </w:rPr>
                    <w:t>9</w:t>
                  </w:r>
                  <w:r w:rsidRPr="005F3C19">
                    <w:rPr>
                      <w:b/>
                      <w:sz w:val="22"/>
                      <w:szCs w:val="22"/>
                    </w:rPr>
                    <w:t xml:space="preserve"> Yandaki adları karışık olarak verilen yapım eklerinden uygun olanlarla eşleştirip yeni sözcükler türetelim. (10p)</w:t>
                  </w:r>
                </w:p>
              </w:txbxContent>
            </v:textbox>
          </v:shape>
        </w:pict>
      </w: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Default="00ED06AE" w:rsidP="000312BE">
      <w:pPr>
        <w:rPr>
          <w:b/>
          <w:sz w:val="22"/>
          <w:szCs w:val="22"/>
        </w:rPr>
      </w:pPr>
    </w:p>
    <w:p w:rsidR="00ED06AE" w:rsidRPr="005D1D96" w:rsidRDefault="00ED06AE" w:rsidP="005D1D96">
      <w:pPr>
        <w:rPr>
          <w:b/>
          <w:sz w:val="22"/>
          <w:szCs w:val="22"/>
          <w:lang w:eastAsia="tr-TR"/>
        </w:rPr>
      </w:pPr>
      <w:r>
        <w:rPr>
          <w:b/>
          <w:sz w:val="22"/>
          <w:szCs w:val="22"/>
          <w:lang w:eastAsia="tr-TR"/>
        </w:rPr>
        <w:t>S.10</w:t>
      </w:r>
      <w:r w:rsidRPr="005D1D96">
        <w:rPr>
          <w:sz w:val="22"/>
          <w:szCs w:val="22"/>
          <w:lang w:eastAsia="tr-TR"/>
        </w:rPr>
        <w:t xml:space="preserve"> </w:t>
      </w:r>
      <w:r w:rsidRPr="005D1D96">
        <w:rPr>
          <w:b/>
          <w:sz w:val="22"/>
          <w:szCs w:val="22"/>
          <w:lang w:eastAsia="tr-TR"/>
        </w:rPr>
        <w:t xml:space="preserve">Aşağıdaki plana dikkat ederek </w:t>
      </w:r>
      <w:r>
        <w:rPr>
          <w:b/>
          <w:sz w:val="22"/>
          <w:szCs w:val="22"/>
          <w:lang w:eastAsia="tr-TR"/>
        </w:rPr>
        <w:t>“</w:t>
      </w:r>
      <w:r w:rsidRPr="005D1D96">
        <w:rPr>
          <w:b/>
          <w:sz w:val="22"/>
          <w:szCs w:val="22"/>
          <w:lang w:eastAsia="tr-TR"/>
        </w:rPr>
        <w:t>okumanın yararlarını</w:t>
      </w:r>
      <w:r>
        <w:rPr>
          <w:b/>
          <w:sz w:val="22"/>
          <w:szCs w:val="22"/>
          <w:lang w:eastAsia="tr-TR"/>
        </w:rPr>
        <w:t>”</w:t>
      </w:r>
      <w:r w:rsidRPr="005D1D96">
        <w:rPr>
          <w:b/>
          <w:sz w:val="22"/>
          <w:szCs w:val="22"/>
          <w:lang w:eastAsia="tr-TR"/>
        </w:rPr>
        <w:t xml:space="preserve"> anlatan bir kompozisyon yazınız. (30</w:t>
      </w:r>
      <w:r>
        <w:rPr>
          <w:b/>
          <w:sz w:val="22"/>
          <w:szCs w:val="22"/>
          <w:lang w:eastAsia="tr-TR"/>
        </w:rPr>
        <w:t>p</w:t>
      </w:r>
      <w:r w:rsidRPr="005D1D96">
        <w:rPr>
          <w:b/>
          <w:sz w:val="22"/>
          <w:szCs w:val="22"/>
          <w:lang w:eastAsia="tr-TR"/>
        </w:rPr>
        <w:t>)</w:t>
      </w:r>
    </w:p>
    <w:p w:rsidR="00ED06AE" w:rsidRPr="005D1D96" w:rsidRDefault="00ED06AE" w:rsidP="005D1D96">
      <w:pPr>
        <w:rPr>
          <w:b/>
          <w:sz w:val="22"/>
          <w:szCs w:val="22"/>
          <w:lang w:eastAsia="tr-TR"/>
        </w:rPr>
      </w:pPr>
      <w:r w:rsidRPr="005D1D96">
        <w:rPr>
          <w:b/>
          <w:sz w:val="22"/>
          <w:szCs w:val="22"/>
          <w:lang w:eastAsia="tr-TR"/>
        </w:rPr>
        <w:t xml:space="preserve">a) Giriş bölümünde, </w:t>
      </w:r>
      <w:r w:rsidRPr="005D1D96">
        <w:rPr>
          <w:sz w:val="22"/>
          <w:szCs w:val="22"/>
          <w:lang w:eastAsia="tr-TR"/>
        </w:rPr>
        <w:t>insanların niçin okumaya ihtiyaç duyduğunu belirtiniz.</w:t>
      </w:r>
    </w:p>
    <w:p w:rsidR="00ED06AE" w:rsidRPr="005D1D96" w:rsidRDefault="00ED06AE" w:rsidP="005D1D96">
      <w:pPr>
        <w:rPr>
          <w:b/>
          <w:sz w:val="22"/>
          <w:szCs w:val="22"/>
          <w:lang w:eastAsia="tr-TR"/>
        </w:rPr>
      </w:pPr>
      <w:r w:rsidRPr="005D1D96">
        <w:rPr>
          <w:b/>
          <w:sz w:val="22"/>
          <w:szCs w:val="22"/>
          <w:lang w:eastAsia="tr-TR"/>
        </w:rPr>
        <w:t>b) Gelişme bölümünde</w:t>
      </w:r>
      <w:r w:rsidRPr="005D1D96">
        <w:rPr>
          <w:sz w:val="22"/>
          <w:szCs w:val="22"/>
          <w:lang w:eastAsia="tr-TR"/>
        </w:rPr>
        <w:t>, kitap okuyanlarla okumayanlar arasındaki farklılıkları örneklerle</w:t>
      </w:r>
      <w:r w:rsidRPr="005D1D96">
        <w:rPr>
          <w:b/>
          <w:sz w:val="22"/>
          <w:szCs w:val="22"/>
          <w:lang w:eastAsia="tr-TR"/>
        </w:rPr>
        <w:t xml:space="preserve"> </w:t>
      </w:r>
      <w:r w:rsidRPr="005D1D96">
        <w:rPr>
          <w:sz w:val="22"/>
          <w:szCs w:val="22"/>
          <w:lang w:eastAsia="tr-TR"/>
        </w:rPr>
        <w:t>açıklayınız.</w:t>
      </w:r>
    </w:p>
    <w:p w:rsidR="00ED06AE" w:rsidRPr="005D1D96" w:rsidRDefault="00ED06AE" w:rsidP="005D1D96">
      <w:pPr>
        <w:rPr>
          <w:b/>
          <w:sz w:val="22"/>
          <w:szCs w:val="22"/>
          <w:lang w:eastAsia="tr-TR"/>
        </w:rPr>
      </w:pPr>
      <w:r w:rsidRPr="005D1D96">
        <w:rPr>
          <w:b/>
          <w:sz w:val="22"/>
          <w:szCs w:val="22"/>
          <w:lang w:eastAsia="tr-TR"/>
        </w:rPr>
        <w:t xml:space="preserve">c) Sonuç bölümünde </w:t>
      </w:r>
      <w:r w:rsidRPr="005D1D96">
        <w:rPr>
          <w:sz w:val="22"/>
          <w:szCs w:val="22"/>
          <w:lang w:eastAsia="tr-TR"/>
        </w:rPr>
        <w:t>ise kitap okumanın yararları konusunda değerlendirme yapınız.</w:t>
      </w:r>
    </w:p>
    <w:p w:rsidR="00ED06AE" w:rsidRPr="005D1D96" w:rsidRDefault="00ED06AE" w:rsidP="005D1D96">
      <w:pPr>
        <w:rPr>
          <w:b/>
          <w:sz w:val="22"/>
          <w:szCs w:val="22"/>
          <w:lang w:eastAsia="tr-TR"/>
        </w:rPr>
      </w:pPr>
      <w:r w:rsidRPr="005D1D96">
        <w:rPr>
          <w:b/>
          <w:sz w:val="22"/>
          <w:szCs w:val="22"/>
          <w:lang w:eastAsia="tr-TR"/>
        </w:rPr>
        <w:t xml:space="preserve">d) </w:t>
      </w:r>
      <w:r w:rsidRPr="005D1D96">
        <w:rPr>
          <w:sz w:val="22"/>
          <w:szCs w:val="22"/>
          <w:lang w:eastAsia="tr-TR"/>
        </w:rPr>
        <w:t>Yazınıza uygun bir</w:t>
      </w:r>
      <w:r w:rsidRPr="005D1D96">
        <w:rPr>
          <w:b/>
          <w:sz w:val="22"/>
          <w:szCs w:val="22"/>
          <w:lang w:eastAsia="tr-TR"/>
        </w:rPr>
        <w:t xml:space="preserve"> başlık </w:t>
      </w:r>
      <w:r w:rsidRPr="005D1D96">
        <w:rPr>
          <w:sz w:val="22"/>
          <w:szCs w:val="22"/>
          <w:lang w:eastAsia="tr-TR"/>
        </w:rPr>
        <w:t>koyunuz.</w:t>
      </w:r>
      <w:r w:rsidRPr="005D1D96">
        <w:rPr>
          <w:b/>
          <w:sz w:val="22"/>
          <w:szCs w:val="22"/>
          <w:lang w:eastAsia="tr-TR"/>
        </w:rPr>
        <w:t xml:space="preserve"> (Noktalama kurallarına ve biçim kurallarına uymayı unutmayınız.)</w:t>
      </w:r>
    </w:p>
    <w:p w:rsidR="00ED06AE" w:rsidRPr="00AB6D37" w:rsidRDefault="00ED06AE" w:rsidP="00AB6D37">
      <w:pPr>
        <w:ind w:left="360"/>
        <w:jc w:val="center"/>
        <w:rPr>
          <w:rFonts w:ascii="Cataneo BT" w:hAnsi="Cataneo BT"/>
          <w:b/>
          <w:sz w:val="40"/>
          <w:szCs w:val="40"/>
        </w:rPr>
      </w:pPr>
      <w:r w:rsidRPr="00AB6D37">
        <w:rPr>
          <w:rFonts w:ascii="Cataneo BT Tur" w:hAnsi="Cataneo BT Tur"/>
          <w:b/>
        </w:rPr>
        <w:t>BAŞARILAR DİLERİM.</w:t>
      </w:r>
    </w:p>
    <w:p w:rsidR="00ED06AE" w:rsidRDefault="00ED06AE" w:rsidP="00AB6D37">
      <w:pPr>
        <w:rPr>
          <w:rStyle w:val="Strong"/>
          <w:rFonts w:eastAsia="SimSun"/>
          <w:b w:val="0"/>
          <w:bCs/>
          <w:sz w:val="22"/>
          <w:szCs w:val="22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35" type="#_x0000_t98" style="position:absolute;margin-left:-8.25pt;margin-top:2.95pt;width:549pt;height:60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" adj="682">
            <v:textbox>
              <w:txbxContent>
                <w:p w:rsidR="00ED06AE" w:rsidRPr="0028299A" w:rsidRDefault="00ED06AE" w:rsidP="00AB6D37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ED06AE" w:rsidRDefault="00ED06AE" w:rsidP="00D600BE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hyperlink r:id="rId10" w:history="1">
                    <w:r>
                      <w:rPr>
                        <w:rStyle w:val="Hyperlink"/>
                        <w:rFonts w:ascii="Arial Narrow" w:hAnsi="Arial Narrow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</w:p>
                <w:p w:rsidR="00ED06AE" w:rsidRPr="00B0437B" w:rsidRDefault="00ED06AE" w:rsidP="00AB6D37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Cataneo BT" w:hAnsi="Cataneo BT"/>
          <w:b/>
          <w:sz w:val="16"/>
          <w:szCs w:val="16"/>
        </w:rPr>
        <w:t xml:space="preserve">                                                     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C036DF">
        <w:rPr>
          <w:rFonts w:ascii="Cataneo BT Tur" w:hAnsi="Cataneo BT Tur"/>
          <w:b/>
        </w:rPr>
        <w:t>YUNUS KÖSE – Türkçe Öğretmeni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ED06AE" w:rsidRDefault="00ED06AE" w:rsidP="000312BE">
      <w:pPr>
        <w:rPr>
          <w:b/>
          <w:sz w:val="20"/>
          <w:szCs w:val="20"/>
        </w:rPr>
      </w:pPr>
    </w:p>
    <w:p w:rsidR="00ED06AE" w:rsidRDefault="00ED06AE" w:rsidP="000312BE">
      <w:pPr>
        <w:rPr>
          <w:b/>
          <w:sz w:val="20"/>
          <w:szCs w:val="20"/>
        </w:rPr>
      </w:pPr>
    </w:p>
    <w:sectPr w:rsidR="00ED06AE" w:rsidSect="00FC0067">
      <w:type w:val="continuous"/>
      <w:pgSz w:w="11906" w:h="16838"/>
      <w:pgMar w:top="339" w:right="746" w:bottom="227" w:left="600" w:header="709" w:footer="709" w:gutter="0"/>
      <w:cols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6AE" w:rsidRDefault="00ED06AE" w:rsidP="00853114">
      <w:r>
        <w:separator/>
      </w:r>
    </w:p>
  </w:endnote>
  <w:endnote w:type="continuationSeparator" w:id="0">
    <w:p w:rsidR="00ED06AE" w:rsidRDefault="00ED06AE" w:rsidP="00853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taneo BT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taneo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6AE" w:rsidRDefault="00ED06AE" w:rsidP="00853114">
      <w:r>
        <w:separator/>
      </w:r>
    </w:p>
  </w:footnote>
  <w:footnote w:type="continuationSeparator" w:id="0">
    <w:p w:rsidR="00ED06AE" w:rsidRDefault="00ED06AE" w:rsidP="00853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C7C1D"/>
    <w:multiLevelType w:val="hybridMultilevel"/>
    <w:tmpl w:val="B66CC3F8"/>
    <w:lvl w:ilvl="0" w:tplc="156AC9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C68"/>
    <w:rsid w:val="000312BE"/>
    <w:rsid w:val="00086D38"/>
    <w:rsid w:val="000933EB"/>
    <w:rsid w:val="000F6C68"/>
    <w:rsid w:val="001C73AE"/>
    <w:rsid w:val="001D06C5"/>
    <w:rsid w:val="00214C8B"/>
    <w:rsid w:val="0028054C"/>
    <w:rsid w:val="0028299A"/>
    <w:rsid w:val="003125F9"/>
    <w:rsid w:val="003374F1"/>
    <w:rsid w:val="00362E7E"/>
    <w:rsid w:val="00414271"/>
    <w:rsid w:val="004422FB"/>
    <w:rsid w:val="004611CE"/>
    <w:rsid w:val="00484927"/>
    <w:rsid w:val="004E51CE"/>
    <w:rsid w:val="0056581D"/>
    <w:rsid w:val="005A0632"/>
    <w:rsid w:val="005D1D96"/>
    <w:rsid w:val="005E3951"/>
    <w:rsid w:val="005F3C19"/>
    <w:rsid w:val="006007B0"/>
    <w:rsid w:val="006907AB"/>
    <w:rsid w:val="00717D66"/>
    <w:rsid w:val="0074542D"/>
    <w:rsid w:val="00745E35"/>
    <w:rsid w:val="00816FD4"/>
    <w:rsid w:val="00853114"/>
    <w:rsid w:val="009F20F9"/>
    <w:rsid w:val="009F7251"/>
    <w:rsid w:val="00A81A5C"/>
    <w:rsid w:val="00AB6D37"/>
    <w:rsid w:val="00AE25C6"/>
    <w:rsid w:val="00B0437B"/>
    <w:rsid w:val="00B82B2E"/>
    <w:rsid w:val="00BE048D"/>
    <w:rsid w:val="00BE551B"/>
    <w:rsid w:val="00BE5862"/>
    <w:rsid w:val="00C036DF"/>
    <w:rsid w:val="00C47E2E"/>
    <w:rsid w:val="00C56072"/>
    <w:rsid w:val="00C86AF5"/>
    <w:rsid w:val="00C97256"/>
    <w:rsid w:val="00CE7F4C"/>
    <w:rsid w:val="00CF18DB"/>
    <w:rsid w:val="00D166E0"/>
    <w:rsid w:val="00D44C0A"/>
    <w:rsid w:val="00D600BE"/>
    <w:rsid w:val="00DB1E44"/>
    <w:rsid w:val="00DC6A53"/>
    <w:rsid w:val="00E02AE1"/>
    <w:rsid w:val="00E10F62"/>
    <w:rsid w:val="00E60344"/>
    <w:rsid w:val="00E86428"/>
    <w:rsid w:val="00EB525B"/>
    <w:rsid w:val="00ED06AE"/>
    <w:rsid w:val="00F36951"/>
    <w:rsid w:val="00F405C8"/>
    <w:rsid w:val="00F6001B"/>
    <w:rsid w:val="00F72693"/>
    <w:rsid w:val="00F84592"/>
    <w:rsid w:val="00FA7855"/>
    <w:rsid w:val="00FC0067"/>
    <w:rsid w:val="00FD0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CE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864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26D"/>
    <w:rPr>
      <w:sz w:val="0"/>
      <w:szCs w:val="0"/>
      <w:lang w:eastAsia="en-US"/>
    </w:rPr>
  </w:style>
  <w:style w:type="paragraph" w:customStyle="1" w:styleId="Pa12">
    <w:name w:val="Pa12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D166E0"/>
    <w:rPr>
      <w:color w:val="000000"/>
    </w:rPr>
  </w:style>
  <w:style w:type="character" w:customStyle="1" w:styleId="A7">
    <w:name w:val="A7"/>
    <w:uiPriority w:val="99"/>
    <w:rsid w:val="00D166E0"/>
    <w:rPr>
      <w:b/>
      <w:color w:val="000000"/>
      <w:sz w:val="20"/>
      <w:u w:val="single"/>
    </w:rPr>
  </w:style>
  <w:style w:type="paragraph" w:customStyle="1" w:styleId="Pa13">
    <w:name w:val="Pa13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4">
    <w:name w:val="Pa14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5">
    <w:name w:val="Pa15"/>
    <w:basedOn w:val="Normal"/>
    <w:next w:val="Normal"/>
    <w:uiPriority w:val="99"/>
    <w:rsid w:val="00B82B2E"/>
    <w:pPr>
      <w:autoSpaceDE w:val="0"/>
      <w:autoSpaceDN w:val="0"/>
      <w:adjustRightInd w:val="0"/>
      <w:spacing w:line="201" w:lineRule="atLeast"/>
    </w:pPr>
    <w:rPr>
      <w:rFonts w:ascii="Arial" w:hAnsi="Arial" w:cs="Arial"/>
      <w:lang w:eastAsia="tr-TR"/>
    </w:rPr>
  </w:style>
  <w:style w:type="table" w:styleId="TableGrid">
    <w:name w:val="Table Grid"/>
    <w:basedOn w:val="TableNormal"/>
    <w:uiPriority w:val="99"/>
    <w:rsid w:val="003374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FD0FD3"/>
    <w:rPr>
      <w:rFonts w:ascii="Courier New" w:hAnsi="Courier New" w:cs="Courier New"/>
      <w:sz w:val="20"/>
      <w:szCs w:val="20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D0FD3"/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8531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114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8531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114"/>
    <w:rPr>
      <w:rFonts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sid w:val="00AB6D37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600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411</Words>
  <Characters>2346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SERHAN</dc:creator>
  <cp:keywords>www.sorubak.com</cp:keywords>
  <dc:description>www.sorubak.com</dc:description>
  <cp:lastModifiedBy>edanur</cp:lastModifiedBy>
  <cp:revision>12</cp:revision>
  <cp:lastPrinted>2009-10-30T13:58:00Z</cp:lastPrinted>
  <dcterms:created xsi:type="dcterms:W3CDTF">2011-11-14T21:02:00Z</dcterms:created>
  <dcterms:modified xsi:type="dcterms:W3CDTF">2012-11-11T15:16:00Z</dcterms:modified>
  <cp:category>www.sorubak.com</cp:category>
  <cp:contentStatus>www.sorubak.com</cp:contentStatus>
</cp:coreProperties>
</file>