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8CD" w:rsidRDefault="00F948CD" w:rsidP="00F8156D">
      <w:pPr>
        <w:pStyle w:val="NoSpacing"/>
      </w:pPr>
      <w:r>
        <w:t xml:space="preserve">                                 </w:t>
      </w:r>
      <w:r w:rsidRPr="00C377E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images" style="width:74.25pt;height:55.5pt;visibility:visible">
            <v:imagedata r:id="rId7" o:title="" gain="69719f"/>
          </v:shape>
        </w:pict>
      </w:r>
    </w:p>
    <w:p w:rsidR="00F948CD" w:rsidRDefault="00F948CD" w:rsidP="00F8156D">
      <w:pPr>
        <w:jc w:val="center"/>
        <w:rPr>
          <w:sz w:val="20"/>
          <w:szCs w:val="20"/>
        </w:rPr>
      </w:pPr>
      <w:r>
        <w:rPr>
          <w:sz w:val="20"/>
          <w:szCs w:val="20"/>
        </w:rPr>
        <w:t>2012-2013 EĞİTİM ÖĞRETİM YILI</w:t>
      </w:r>
    </w:p>
    <w:p w:rsidR="00F948CD" w:rsidRPr="00353DD3" w:rsidRDefault="00F948CD" w:rsidP="00F8156D">
      <w:pPr>
        <w:jc w:val="center"/>
        <w:rPr>
          <w:sz w:val="20"/>
          <w:szCs w:val="20"/>
        </w:rPr>
      </w:pPr>
      <w:r>
        <w:rPr>
          <w:sz w:val="20"/>
          <w:szCs w:val="20"/>
        </w:rPr>
        <w:t>İMKB ATATÜRK ÇPL 12/B</w:t>
      </w:r>
      <w:r w:rsidRPr="00353DD3">
        <w:rPr>
          <w:sz w:val="20"/>
          <w:szCs w:val="20"/>
        </w:rPr>
        <w:t xml:space="preserve"> SINIFI COĞRAFYA DERSİ I.DÖNEM I.YAZILI YOKLAMA SINAV SORULARI</w:t>
      </w:r>
    </w:p>
    <w:p w:rsidR="00F948CD" w:rsidRDefault="00F948CD" w:rsidP="00F8156D">
      <w:pPr>
        <w:jc w:val="center"/>
        <w:rPr>
          <w:sz w:val="18"/>
          <w:szCs w:val="18"/>
        </w:rPr>
      </w:pPr>
    </w:p>
    <w:p w:rsidR="00F948CD" w:rsidRDefault="00F948CD" w:rsidP="00D95B32">
      <w:pPr>
        <w:rPr>
          <w:sz w:val="18"/>
          <w:szCs w:val="18"/>
        </w:rPr>
      </w:pPr>
    </w:p>
    <w:p w:rsidR="00F948CD" w:rsidRDefault="00F948CD" w:rsidP="00D95B32">
      <w:pPr>
        <w:rPr>
          <w:sz w:val="18"/>
          <w:szCs w:val="18"/>
        </w:rPr>
      </w:pPr>
    </w:p>
    <w:p w:rsidR="00F948CD" w:rsidRPr="00FE02EE" w:rsidRDefault="00F948CD" w:rsidP="00FE02EE">
      <w:pPr>
        <w:pStyle w:val="ListParagraph"/>
        <w:numPr>
          <w:ilvl w:val="0"/>
          <w:numId w:val="12"/>
        </w:numPr>
        <w:rPr>
          <w:sz w:val="18"/>
          <w:szCs w:val="18"/>
        </w:rPr>
      </w:pPr>
      <w:r w:rsidRPr="00FE02EE">
        <w:rPr>
          <w:sz w:val="18"/>
          <w:szCs w:val="18"/>
        </w:rPr>
        <w:t xml:space="preserve"> Aşağıda doğal süreçler üzerinde etkili olan doğal ekstrem olaylar şema şeklinde gösterilmiştir. Boş bı</w:t>
      </w:r>
      <w:r>
        <w:rPr>
          <w:sz w:val="18"/>
          <w:szCs w:val="18"/>
        </w:rPr>
        <w:t>rakılan alanları doldurunuz. 8p</w:t>
      </w:r>
    </w:p>
    <w:p w:rsidR="00F948CD" w:rsidRDefault="00F948CD" w:rsidP="00F8156D">
      <w:pPr>
        <w:jc w:val="center"/>
        <w:rPr>
          <w:sz w:val="18"/>
          <w:szCs w:val="18"/>
        </w:rPr>
      </w:pPr>
    </w:p>
    <w:p w:rsidR="00F948CD" w:rsidRDefault="00F948CD" w:rsidP="00B6227C">
      <w:pPr>
        <w:pStyle w:val="NoSpacing"/>
        <w:rPr>
          <w:sz w:val="18"/>
          <w:szCs w:val="18"/>
        </w:rPr>
      </w:pPr>
      <w:r w:rsidRPr="00CD5755">
        <w:rPr>
          <w:noProof/>
          <w:sz w:val="18"/>
          <w:szCs w:val="18"/>
          <w:lang w:eastAsia="tr-TR"/>
        </w:rPr>
        <w:pict>
          <v:shape id="Diyagram 4" o:spid="_x0000_i1026" type="#_x0000_t75" style="width:263.25pt;height:217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">
            <v:imagedata r:id="rId8" o:title=""/>
            <o:lock v:ext="edit" aspectratio="f"/>
          </v:shape>
        </w:pict>
      </w:r>
    </w:p>
    <w:p w:rsidR="00F948CD" w:rsidRDefault="00F948CD" w:rsidP="00B6227C">
      <w:pPr>
        <w:pStyle w:val="NoSpacing"/>
        <w:rPr>
          <w:sz w:val="18"/>
          <w:szCs w:val="18"/>
        </w:rPr>
      </w:pPr>
    </w:p>
    <w:p w:rsidR="00F948CD" w:rsidRDefault="00F948CD" w:rsidP="00B6227C">
      <w:pPr>
        <w:pStyle w:val="NoSpacing"/>
        <w:rPr>
          <w:sz w:val="18"/>
          <w:szCs w:val="18"/>
        </w:rPr>
      </w:pPr>
    </w:p>
    <w:p w:rsidR="00F948CD" w:rsidRDefault="00F948CD" w:rsidP="00B6227C">
      <w:pPr>
        <w:pStyle w:val="NoSpacing"/>
        <w:rPr>
          <w:sz w:val="18"/>
          <w:szCs w:val="18"/>
        </w:rPr>
      </w:pPr>
    </w:p>
    <w:p w:rsidR="00F948CD" w:rsidRDefault="00F948CD" w:rsidP="00FE02EE">
      <w:pPr>
        <w:pStyle w:val="NoSpacing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 xml:space="preserve"> Günümüzün ve geleceğin ekonomik unsurlarından istenen özelliklerinin bir tanesini tablo üzerine yazınız. 10p</w:t>
      </w:r>
    </w:p>
    <w:p w:rsidR="00F948CD" w:rsidRDefault="00F948CD" w:rsidP="00B6227C">
      <w:pPr>
        <w:pStyle w:val="NoSpacing"/>
        <w:rPr>
          <w:sz w:val="18"/>
          <w:szCs w:val="18"/>
        </w:rPr>
      </w:pPr>
    </w:p>
    <w:tbl>
      <w:tblPr>
        <w:tblW w:w="51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24"/>
        <w:gridCol w:w="1870"/>
        <w:gridCol w:w="1861"/>
      </w:tblGrid>
      <w:tr w:rsidR="00F948CD" w:rsidRPr="00CD5755" w:rsidTr="00CD5755">
        <w:trPr>
          <w:trHeight w:val="115"/>
        </w:trPr>
        <w:tc>
          <w:tcPr>
            <w:tcW w:w="1424" w:type="dxa"/>
          </w:tcPr>
          <w:p w:rsidR="00F948CD" w:rsidRPr="00CD5755" w:rsidRDefault="00F948CD" w:rsidP="00B6227C">
            <w:pPr>
              <w:pStyle w:val="NoSpacing"/>
              <w:rPr>
                <w:b/>
                <w:sz w:val="18"/>
                <w:szCs w:val="18"/>
              </w:rPr>
            </w:pPr>
            <w:r w:rsidRPr="00CD5755">
              <w:rPr>
                <w:b/>
                <w:sz w:val="18"/>
                <w:szCs w:val="18"/>
              </w:rPr>
              <w:t>Değişim Unsuru</w:t>
            </w:r>
          </w:p>
        </w:tc>
        <w:tc>
          <w:tcPr>
            <w:tcW w:w="1870" w:type="dxa"/>
          </w:tcPr>
          <w:p w:rsidR="00F948CD" w:rsidRPr="00CD5755" w:rsidRDefault="00F948CD" w:rsidP="00D631AE">
            <w:pPr>
              <w:pStyle w:val="NoSpacing"/>
              <w:rPr>
                <w:b/>
                <w:sz w:val="18"/>
                <w:szCs w:val="18"/>
              </w:rPr>
            </w:pPr>
            <w:r w:rsidRPr="00CD5755">
              <w:rPr>
                <w:b/>
                <w:sz w:val="18"/>
                <w:szCs w:val="18"/>
              </w:rPr>
              <w:t>Günümüz Ekonomisi</w:t>
            </w: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NoSpacing"/>
              <w:rPr>
                <w:b/>
                <w:sz w:val="18"/>
                <w:szCs w:val="18"/>
              </w:rPr>
            </w:pPr>
            <w:r w:rsidRPr="00CD5755">
              <w:rPr>
                <w:b/>
                <w:sz w:val="18"/>
                <w:szCs w:val="18"/>
              </w:rPr>
              <w:t>Geleceğin Ekonomisi</w:t>
            </w:r>
          </w:p>
        </w:tc>
      </w:tr>
      <w:tr w:rsidR="00F948CD" w:rsidRPr="00CD5755" w:rsidTr="00CD5755">
        <w:trPr>
          <w:trHeight w:val="446"/>
        </w:trPr>
        <w:tc>
          <w:tcPr>
            <w:tcW w:w="1424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Gerekli Eğitim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</w:tr>
      <w:tr w:rsidR="00F948CD" w:rsidRPr="00CD5755" w:rsidTr="00CD5755">
        <w:trPr>
          <w:trHeight w:val="446"/>
        </w:trPr>
        <w:tc>
          <w:tcPr>
            <w:tcW w:w="1424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Büyümeyi Belirleyen Faktörler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</w:tr>
      <w:tr w:rsidR="00F948CD" w:rsidRPr="00CD5755" w:rsidTr="00CD5755">
        <w:trPr>
          <w:trHeight w:val="446"/>
        </w:trPr>
        <w:tc>
          <w:tcPr>
            <w:tcW w:w="1424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Üretim Organizasyonu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</w:tr>
      <w:tr w:rsidR="00F948CD" w:rsidRPr="00CD5755" w:rsidTr="00CD5755">
        <w:trPr>
          <w:trHeight w:val="446"/>
        </w:trPr>
        <w:tc>
          <w:tcPr>
            <w:tcW w:w="1424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Sektörel Yapı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</w:tr>
      <w:tr w:rsidR="00F948CD" w:rsidRPr="00CD5755" w:rsidTr="00CD5755">
        <w:trPr>
          <w:trHeight w:val="336"/>
        </w:trPr>
        <w:tc>
          <w:tcPr>
            <w:tcW w:w="1424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İş Gücünün Yapısı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</w:tr>
      <w:tr w:rsidR="00F948CD" w:rsidRPr="00CD5755" w:rsidTr="00CD5755">
        <w:trPr>
          <w:trHeight w:val="446"/>
        </w:trPr>
        <w:tc>
          <w:tcPr>
            <w:tcW w:w="1424" w:type="dxa"/>
          </w:tcPr>
          <w:p w:rsidR="00F948CD" w:rsidRPr="00CD5755" w:rsidRDefault="00F948CD" w:rsidP="00353DD3">
            <w:pPr>
              <w:pStyle w:val="NoSpacing"/>
              <w:rPr>
                <w:sz w:val="18"/>
                <w:szCs w:val="18"/>
              </w:rPr>
            </w:pPr>
            <w:r w:rsidRPr="00CD5755">
              <w:rPr>
                <w:sz w:val="18"/>
                <w:szCs w:val="18"/>
              </w:rPr>
              <w:t>Üretim ve Rekabet Alanı</w:t>
            </w:r>
          </w:p>
        </w:tc>
        <w:tc>
          <w:tcPr>
            <w:tcW w:w="1870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1861" w:type="dxa"/>
          </w:tcPr>
          <w:p w:rsidR="00F948CD" w:rsidRPr="00CD5755" w:rsidRDefault="00F948CD" w:rsidP="00B6227C">
            <w:pPr>
              <w:pStyle w:val="NoSpacing"/>
              <w:rPr>
                <w:sz w:val="18"/>
                <w:szCs w:val="18"/>
              </w:rPr>
            </w:pPr>
          </w:p>
        </w:tc>
      </w:tr>
    </w:tbl>
    <w:p w:rsidR="00F948CD" w:rsidRDefault="00F948CD" w:rsidP="00A9007F">
      <w:pPr>
        <w:pStyle w:val="NoSpacing"/>
        <w:rPr>
          <w:sz w:val="18"/>
          <w:szCs w:val="18"/>
        </w:rPr>
      </w:pPr>
    </w:p>
    <w:p w:rsidR="00F948CD" w:rsidRDefault="00F948CD" w:rsidP="00A9007F">
      <w:pPr>
        <w:pStyle w:val="NoSpacing"/>
        <w:rPr>
          <w:sz w:val="18"/>
          <w:szCs w:val="18"/>
        </w:rPr>
      </w:pPr>
    </w:p>
    <w:p w:rsidR="00F948CD" w:rsidRDefault="00F948CD" w:rsidP="00A9007F">
      <w:pPr>
        <w:pStyle w:val="NoSpacing"/>
        <w:rPr>
          <w:sz w:val="24"/>
          <w:szCs w:val="24"/>
        </w:rPr>
      </w:pPr>
    </w:p>
    <w:p w:rsidR="00F948CD" w:rsidRPr="004113F0" w:rsidRDefault="00F948CD" w:rsidP="00364A5D">
      <w:pPr>
        <w:pStyle w:val="NoSpacing"/>
        <w:numPr>
          <w:ilvl w:val="0"/>
          <w:numId w:val="12"/>
        </w:numPr>
        <w:ind w:right="-142"/>
        <w:rPr>
          <w:b/>
          <w:sz w:val="18"/>
          <w:szCs w:val="18"/>
        </w:rPr>
      </w:pPr>
      <w:r w:rsidRPr="004113F0">
        <w:rPr>
          <w:b/>
          <w:sz w:val="18"/>
          <w:szCs w:val="18"/>
        </w:rPr>
        <w:t xml:space="preserve">Mezopotamya uygarlığının gelişmesinde aşağıdakilerden hangisi etkili </w:t>
      </w:r>
      <w:r w:rsidRPr="004113F0">
        <w:rPr>
          <w:b/>
          <w:sz w:val="18"/>
          <w:szCs w:val="18"/>
          <w:u w:val="single"/>
        </w:rPr>
        <w:t>olmamıştır</w:t>
      </w:r>
      <w:r w:rsidRPr="004113F0">
        <w:rPr>
          <w:b/>
          <w:sz w:val="18"/>
          <w:szCs w:val="18"/>
        </w:rPr>
        <w:t xml:space="preserve">? </w:t>
      </w:r>
      <w:r>
        <w:rPr>
          <w:b/>
          <w:sz w:val="18"/>
          <w:szCs w:val="18"/>
        </w:rPr>
        <w:t>4p</w:t>
      </w:r>
    </w:p>
    <w:p w:rsidR="00F948CD" w:rsidRDefault="00F948CD" w:rsidP="00364A5D">
      <w:pPr>
        <w:pStyle w:val="ListParagraph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Verimli taşkın ovalarının varlığı</w:t>
      </w:r>
    </w:p>
    <w:p w:rsidR="00F948CD" w:rsidRDefault="00F948CD" w:rsidP="00364A5D">
      <w:pPr>
        <w:pStyle w:val="ListParagraph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 xml:space="preserve"> Dicle ve Fırat nehirlerinin bulunması</w:t>
      </w:r>
    </w:p>
    <w:p w:rsidR="00F948CD" w:rsidRDefault="00F948CD" w:rsidP="00364A5D">
      <w:pPr>
        <w:pStyle w:val="ListParagraph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İklim koşullarının tarıma uygun olması</w:t>
      </w:r>
    </w:p>
    <w:p w:rsidR="00F948CD" w:rsidRDefault="00F948CD" w:rsidP="00364A5D">
      <w:pPr>
        <w:pStyle w:val="ListParagraph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>Nüfus artışına bağlı olarak üretimin hızlandırılması</w:t>
      </w:r>
    </w:p>
    <w:p w:rsidR="00F948CD" w:rsidRPr="008F24E2" w:rsidRDefault="00F948CD" w:rsidP="00364A5D">
      <w:pPr>
        <w:pStyle w:val="ListParagraph"/>
        <w:numPr>
          <w:ilvl w:val="0"/>
          <w:numId w:val="4"/>
        </w:numPr>
        <w:rPr>
          <w:sz w:val="18"/>
          <w:szCs w:val="18"/>
        </w:rPr>
      </w:pPr>
      <w:r>
        <w:rPr>
          <w:sz w:val="18"/>
          <w:szCs w:val="18"/>
        </w:rPr>
        <w:t xml:space="preserve">Geçimlerini avcılık ve toplayıcılıkla sağlamaları </w:t>
      </w:r>
    </w:p>
    <w:p w:rsidR="00F948CD" w:rsidRDefault="00F948CD" w:rsidP="00A9007F">
      <w:pPr>
        <w:pStyle w:val="NoSpacing"/>
        <w:rPr>
          <w:sz w:val="24"/>
          <w:szCs w:val="24"/>
        </w:rPr>
      </w:pPr>
    </w:p>
    <w:p w:rsidR="00F948CD" w:rsidRDefault="00F948CD" w:rsidP="00A9007F">
      <w:pPr>
        <w:pStyle w:val="NoSpacing"/>
        <w:rPr>
          <w:sz w:val="24"/>
          <w:szCs w:val="24"/>
        </w:rPr>
      </w:pPr>
    </w:p>
    <w:p w:rsidR="00F948CD" w:rsidRDefault="00F948CD" w:rsidP="00A9007F">
      <w:pPr>
        <w:pStyle w:val="NoSpacing"/>
        <w:rPr>
          <w:sz w:val="24"/>
          <w:szCs w:val="24"/>
        </w:rPr>
      </w:pPr>
    </w:p>
    <w:p w:rsidR="00F948CD" w:rsidRPr="00353DD3" w:rsidRDefault="00F948CD" w:rsidP="00A9007F">
      <w:pPr>
        <w:pStyle w:val="NoSpacing"/>
        <w:rPr>
          <w:sz w:val="24"/>
          <w:szCs w:val="24"/>
        </w:rPr>
      </w:pPr>
      <w:r w:rsidRPr="00353DD3">
        <w:rPr>
          <w:sz w:val="24"/>
          <w:szCs w:val="24"/>
        </w:rPr>
        <w:t xml:space="preserve">  Adı Soyadı:</w:t>
      </w:r>
      <w:r>
        <w:rPr>
          <w:sz w:val="24"/>
          <w:szCs w:val="24"/>
        </w:rPr>
        <w:t>_____________________</w:t>
      </w:r>
    </w:p>
    <w:p w:rsidR="00F948CD" w:rsidRPr="00353DD3" w:rsidRDefault="00F948CD" w:rsidP="00A9007F">
      <w:pPr>
        <w:pStyle w:val="NoSpacing"/>
        <w:rPr>
          <w:sz w:val="24"/>
          <w:szCs w:val="24"/>
        </w:rPr>
      </w:pPr>
      <w:r w:rsidRPr="00353DD3">
        <w:rPr>
          <w:sz w:val="24"/>
          <w:szCs w:val="24"/>
        </w:rPr>
        <w:t xml:space="preserve">               No:</w:t>
      </w:r>
      <w:r>
        <w:rPr>
          <w:sz w:val="24"/>
          <w:szCs w:val="24"/>
        </w:rPr>
        <w:t>______</w:t>
      </w:r>
      <w:r w:rsidRPr="00353DD3">
        <w:rPr>
          <w:sz w:val="24"/>
          <w:szCs w:val="24"/>
        </w:rPr>
        <w:t xml:space="preserve">                                            </w:t>
      </w:r>
    </w:p>
    <w:p w:rsidR="00F948CD" w:rsidRPr="00353DD3" w:rsidRDefault="00F948CD" w:rsidP="00FC489C">
      <w:pPr>
        <w:pStyle w:val="NoSpacing"/>
        <w:rPr>
          <w:sz w:val="24"/>
          <w:szCs w:val="24"/>
        </w:rPr>
      </w:pPr>
      <w:r w:rsidRPr="00353DD3">
        <w:rPr>
          <w:sz w:val="24"/>
          <w:szCs w:val="24"/>
        </w:rPr>
        <w:t xml:space="preserve">           Puan:                                       </w:t>
      </w:r>
    </w:p>
    <w:p w:rsidR="00F948CD" w:rsidRDefault="00F948CD" w:rsidP="00A9007F">
      <w:pPr>
        <w:pStyle w:val="NoSpacing"/>
        <w:rPr>
          <w:sz w:val="18"/>
          <w:szCs w:val="18"/>
        </w:rPr>
      </w:pPr>
    </w:p>
    <w:p w:rsidR="00F948CD" w:rsidRDefault="00F948CD" w:rsidP="00A9007F">
      <w:pPr>
        <w:pStyle w:val="NoSpacing"/>
        <w:rPr>
          <w:sz w:val="18"/>
          <w:szCs w:val="18"/>
        </w:rPr>
      </w:pPr>
    </w:p>
    <w:p w:rsidR="00F948CD" w:rsidRPr="004113F0" w:rsidRDefault="00F948CD" w:rsidP="00D30EBC">
      <w:pPr>
        <w:pStyle w:val="NoSpacing"/>
        <w:numPr>
          <w:ilvl w:val="0"/>
          <w:numId w:val="12"/>
        </w:numPr>
        <w:ind w:right="-142"/>
        <w:rPr>
          <w:sz w:val="18"/>
          <w:szCs w:val="18"/>
        </w:rPr>
      </w:pPr>
      <w:r w:rsidRPr="004113F0">
        <w:rPr>
          <w:sz w:val="18"/>
          <w:szCs w:val="18"/>
        </w:rPr>
        <w:t xml:space="preserve"> Teknolojinin insana sağladığı yararlar ve verdiği zararlar tablo şeklinde gösterilmiştir. İlgili kutucukları doldurunuz. 8p</w:t>
      </w:r>
      <w:r w:rsidRPr="00CD5755">
        <w:rPr>
          <w:noProof/>
          <w:sz w:val="18"/>
          <w:szCs w:val="18"/>
          <w:lang w:eastAsia="tr-TR"/>
        </w:rPr>
        <w:pict>
          <v:shape id="Diyagram 5" o:spid="_x0000_i1027" type="#_x0000_t75" style="width:252.75pt;height:146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">
            <v:imagedata r:id="rId9" o:title="" cropleft="-9062f" cropright="-9045f"/>
            <o:lock v:ext="edit" aspectratio="f"/>
          </v:shape>
        </w:pict>
      </w:r>
    </w:p>
    <w:p w:rsidR="00F948CD" w:rsidRDefault="00F948CD" w:rsidP="00D30EBC">
      <w:pPr>
        <w:pStyle w:val="NoSpacing"/>
        <w:ind w:right="-142"/>
        <w:rPr>
          <w:sz w:val="18"/>
          <w:szCs w:val="18"/>
        </w:rPr>
      </w:pPr>
    </w:p>
    <w:p w:rsidR="00F948CD" w:rsidRDefault="00F948CD" w:rsidP="00D30EBC">
      <w:pPr>
        <w:pStyle w:val="NoSpacing"/>
        <w:ind w:right="-142"/>
        <w:rPr>
          <w:sz w:val="18"/>
          <w:szCs w:val="18"/>
        </w:rPr>
      </w:pPr>
    </w:p>
    <w:p w:rsidR="00F948CD" w:rsidRDefault="00F948CD" w:rsidP="00D30EBC">
      <w:pPr>
        <w:pStyle w:val="NoSpacing"/>
        <w:ind w:right="-142"/>
        <w:rPr>
          <w:sz w:val="18"/>
          <w:szCs w:val="18"/>
        </w:rPr>
      </w:pPr>
    </w:p>
    <w:p w:rsidR="00F948CD" w:rsidRDefault="00F948CD" w:rsidP="00FE02EE">
      <w:pPr>
        <w:pStyle w:val="NoSpacing"/>
        <w:numPr>
          <w:ilvl w:val="0"/>
          <w:numId w:val="12"/>
        </w:numPr>
        <w:ind w:right="-142"/>
        <w:rPr>
          <w:sz w:val="18"/>
          <w:szCs w:val="18"/>
        </w:rPr>
      </w:pPr>
      <w:r>
        <w:rPr>
          <w:sz w:val="18"/>
          <w:szCs w:val="18"/>
        </w:rPr>
        <w:t xml:space="preserve"> Aşağıdaki cümlelerde boş bırakılan yerleri uygun ifadelerle tamamlayınız. 22p</w:t>
      </w:r>
    </w:p>
    <w:p w:rsidR="00F948CD" w:rsidRDefault="00F948CD" w:rsidP="00D30EBC">
      <w:pPr>
        <w:pStyle w:val="NoSpacing"/>
        <w:ind w:right="-142"/>
        <w:rPr>
          <w:sz w:val="18"/>
          <w:szCs w:val="18"/>
        </w:rPr>
      </w:pPr>
    </w:p>
    <w:p w:rsidR="00F948CD" w:rsidRDefault="00F948CD" w:rsidP="00D30EBC">
      <w:pPr>
        <w:pStyle w:val="NoSpacing"/>
        <w:ind w:right="-142"/>
        <w:rPr>
          <w:sz w:val="18"/>
          <w:szCs w:val="18"/>
        </w:rPr>
      </w:pPr>
      <w:r>
        <w:rPr>
          <w:sz w:val="18"/>
          <w:szCs w:val="18"/>
        </w:rPr>
        <w:t>1.Hint medeniyeti ……………………..ve……………………… nehirleri arasında kurulmuştur.</w:t>
      </w:r>
    </w:p>
    <w:p w:rsidR="00F948CD" w:rsidRDefault="00F948CD" w:rsidP="00D30EBC">
      <w:pPr>
        <w:pStyle w:val="NoSpacing"/>
        <w:ind w:right="-142"/>
        <w:rPr>
          <w:sz w:val="18"/>
          <w:szCs w:val="18"/>
        </w:rPr>
      </w:pPr>
      <w:r>
        <w:rPr>
          <w:sz w:val="18"/>
          <w:szCs w:val="18"/>
        </w:rPr>
        <w:t>2. Mısır medeniyeti …………………………… kıtasınının kuzeyinde …….......................... nehri etrafında kurulmuştur.</w:t>
      </w:r>
    </w:p>
    <w:p w:rsidR="00F948CD" w:rsidRDefault="00F948CD" w:rsidP="00D30EBC">
      <w:pPr>
        <w:pStyle w:val="NoSpacing"/>
        <w:ind w:right="-142"/>
        <w:rPr>
          <w:sz w:val="18"/>
          <w:szCs w:val="18"/>
        </w:rPr>
      </w:pPr>
      <w:r>
        <w:rPr>
          <w:sz w:val="18"/>
          <w:szCs w:val="18"/>
        </w:rPr>
        <w:t>3.Akdeniz uygarlıklarından …………………………….. ve …………………………. zamanla gemi yapımında ustalaşmış ve Akdeniz kıyılarında ticaretle uğraşmışlardır.</w:t>
      </w:r>
    </w:p>
    <w:p w:rsidR="00F948CD" w:rsidRDefault="00F948CD" w:rsidP="00D30EBC">
      <w:pPr>
        <w:pStyle w:val="NoSpacing"/>
        <w:ind w:right="-142"/>
        <w:rPr>
          <w:sz w:val="18"/>
          <w:szCs w:val="18"/>
        </w:rPr>
      </w:pPr>
      <w:r>
        <w:rPr>
          <w:sz w:val="18"/>
          <w:szCs w:val="18"/>
        </w:rPr>
        <w:t>4. …………………………………… medeniyeti kuzey ve kuzeydoğudan yüksek dağlarla çevrili, güneyden Suriye ve Arabistan çöllerine açık ,  geniş bir düzlüktür.</w:t>
      </w:r>
    </w:p>
    <w:p w:rsidR="00F948CD" w:rsidRDefault="00F948CD" w:rsidP="00FD6656">
      <w:pPr>
        <w:pStyle w:val="NoSpacing"/>
        <w:ind w:right="-142"/>
        <w:rPr>
          <w:sz w:val="18"/>
          <w:szCs w:val="18"/>
        </w:rPr>
      </w:pPr>
      <w:r>
        <w:rPr>
          <w:sz w:val="18"/>
          <w:szCs w:val="18"/>
        </w:rPr>
        <w:t xml:space="preserve">5. İnka uygarlığı …………………………..  okyanus kıyısına paralel uzanan ………………………………………….  sıradağları üzerinde ………-…….. yüzyıllar arasında yaşamış ve büyük bir imparatorluk </w:t>
      </w:r>
    </w:p>
    <w:p w:rsidR="00F948CD" w:rsidRDefault="00F948CD" w:rsidP="00FD6656">
      <w:pPr>
        <w:pStyle w:val="NoSpacing"/>
        <w:ind w:right="-142"/>
        <w:rPr>
          <w:sz w:val="18"/>
          <w:szCs w:val="18"/>
        </w:rPr>
      </w:pPr>
      <w:r>
        <w:rPr>
          <w:sz w:val="18"/>
          <w:szCs w:val="18"/>
        </w:rPr>
        <w:t>kurmuşlardır.</w:t>
      </w:r>
    </w:p>
    <w:p w:rsidR="00F948CD" w:rsidRDefault="00F948CD" w:rsidP="00FD6656">
      <w:pPr>
        <w:pStyle w:val="NoSpacing"/>
        <w:ind w:right="-142"/>
        <w:rPr>
          <w:sz w:val="18"/>
          <w:szCs w:val="18"/>
        </w:rPr>
      </w:pPr>
    </w:p>
    <w:p w:rsidR="00F948CD" w:rsidRPr="004113F0" w:rsidRDefault="00F948CD" w:rsidP="00DF4DC0">
      <w:pPr>
        <w:pStyle w:val="ListParagraph"/>
        <w:numPr>
          <w:ilvl w:val="0"/>
          <w:numId w:val="12"/>
        </w:numPr>
        <w:rPr>
          <w:b/>
          <w:sz w:val="18"/>
          <w:szCs w:val="18"/>
        </w:rPr>
      </w:pPr>
      <w:bookmarkStart w:id="0" w:name="_GoBack"/>
      <w:bookmarkEnd w:id="0"/>
      <w:r w:rsidRPr="004113F0">
        <w:rPr>
          <w:b/>
          <w:sz w:val="18"/>
          <w:szCs w:val="18"/>
        </w:rPr>
        <w:t xml:space="preserve"> Aşağıdakilerden hangisi dünyanın en fazla göç alan bölgelerinden biridir? </w:t>
      </w:r>
      <w:r>
        <w:rPr>
          <w:b/>
          <w:sz w:val="18"/>
          <w:szCs w:val="18"/>
        </w:rPr>
        <w:t>4p</w:t>
      </w:r>
    </w:p>
    <w:p w:rsidR="00F948CD" w:rsidRPr="00FF1741" w:rsidRDefault="00F948CD" w:rsidP="00FF1741">
      <w:pPr>
        <w:pStyle w:val="ListParagraph"/>
        <w:numPr>
          <w:ilvl w:val="0"/>
          <w:numId w:val="8"/>
        </w:numPr>
        <w:rPr>
          <w:sz w:val="18"/>
          <w:szCs w:val="18"/>
        </w:rPr>
      </w:pPr>
      <w:r w:rsidRPr="00FF1741">
        <w:rPr>
          <w:sz w:val="18"/>
          <w:szCs w:val="18"/>
        </w:rPr>
        <w:t>Kuzey Rusya</w:t>
      </w:r>
    </w:p>
    <w:p w:rsidR="00F948CD" w:rsidRPr="00FF1741" w:rsidRDefault="00F948CD" w:rsidP="00FF1741">
      <w:pPr>
        <w:pStyle w:val="ListParagraph"/>
        <w:numPr>
          <w:ilvl w:val="0"/>
          <w:numId w:val="8"/>
        </w:numPr>
        <w:rPr>
          <w:sz w:val="18"/>
          <w:szCs w:val="18"/>
        </w:rPr>
      </w:pPr>
      <w:r w:rsidRPr="00FF1741">
        <w:rPr>
          <w:sz w:val="18"/>
          <w:szCs w:val="18"/>
        </w:rPr>
        <w:t>Orta Asya</w:t>
      </w:r>
    </w:p>
    <w:p w:rsidR="00F948CD" w:rsidRPr="00FF1741" w:rsidRDefault="00F948CD" w:rsidP="00FF1741">
      <w:pPr>
        <w:pStyle w:val="ListParagraph"/>
        <w:numPr>
          <w:ilvl w:val="0"/>
          <w:numId w:val="8"/>
        </w:numPr>
        <w:rPr>
          <w:sz w:val="18"/>
          <w:szCs w:val="18"/>
        </w:rPr>
      </w:pPr>
      <w:r w:rsidRPr="00FF1741">
        <w:rPr>
          <w:sz w:val="18"/>
          <w:szCs w:val="18"/>
        </w:rPr>
        <w:t>Batı Avrupa</w:t>
      </w:r>
    </w:p>
    <w:p w:rsidR="00F948CD" w:rsidRPr="00FF1741" w:rsidRDefault="00F948CD" w:rsidP="00FF1741">
      <w:pPr>
        <w:pStyle w:val="ListParagraph"/>
        <w:numPr>
          <w:ilvl w:val="0"/>
          <w:numId w:val="8"/>
        </w:numPr>
        <w:rPr>
          <w:sz w:val="18"/>
          <w:szCs w:val="18"/>
        </w:rPr>
      </w:pPr>
      <w:r w:rsidRPr="00FF1741">
        <w:rPr>
          <w:sz w:val="18"/>
          <w:szCs w:val="18"/>
        </w:rPr>
        <w:t>Orta Amerika</w:t>
      </w:r>
    </w:p>
    <w:p w:rsidR="00F948CD" w:rsidRDefault="00F948CD" w:rsidP="00FF1741">
      <w:pPr>
        <w:pStyle w:val="ListParagraph"/>
        <w:numPr>
          <w:ilvl w:val="0"/>
          <w:numId w:val="8"/>
        </w:numPr>
        <w:rPr>
          <w:sz w:val="18"/>
          <w:szCs w:val="18"/>
        </w:rPr>
      </w:pPr>
      <w:r w:rsidRPr="00FF1741">
        <w:rPr>
          <w:sz w:val="18"/>
          <w:szCs w:val="18"/>
        </w:rPr>
        <w:t>Kuzey Afrika</w:t>
      </w:r>
    </w:p>
    <w:p w:rsidR="00F948CD" w:rsidRPr="00FF1741" w:rsidRDefault="00F948CD" w:rsidP="008D0BF8">
      <w:pPr>
        <w:pStyle w:val="ListParagraph"/>
        <w:rPr>
          <w:sz w:val="18"/>
          <w:szCs w:val="18"/>
        </w:rPr>
      </w:pPr>
    </w:p>
    <w:p w:rsidR="00F948CD" w:rsidRPr="00DF4DC0" w:rsidRDefault="00F948CD" w:rsidP="00DF4DC0">
      <w:pPr>
        <w:pStyle w:val="ListParagraph"/>
        <w:numPr>
          <w:ilvl w:val="0"/>
          <w:numId w:val="12"/>
        </w:numPr>
        <w:rPr>
          <w:sz w:val="18"/>
          <w:szCs w:val="18"/>
        </w:rPr>
      </w:pPr>
      <w:r w:rsidRPr="00DF4DC0">
        <w:rPr>
          <w:sz w:val="18"/>
          <w:szCs w:val="18"/>
        </w:rPr>
        <w:t xml:space="preserve"> Almanya’da metalürji sanayisinin Ruhr Havzası’nda yoğunlaşmasında;</w:t>
      </w:r>
    </w:p>
    <w:p w:rsidR="00F948CD" w:rsidRDefault="00F948CD" w:rsidP="00FF1741">
      <w:pPr>
        <w:pStyle w:val="ListParagraph"/>
        <w:numPr>
          <w:ilvl w:val="0"/>
          <w:numId w:val="9"/>
        </w:numPr>
        <w:rPr>
          <w:sz w:val="18"/>
          <w:szCs w:val="18"/>
        </w:rPr>
      </w:pPr>
      <w:r w:rsidRPr="00FF1741">
        <w:rPr>
          <w:sz w:val="18"/>
          <w:szCs w:val="18"/>
        </w:rPr>
        <w:t>Taş kömür</w:t>
      </w:r>
      <w:r>
        <w:rPr>
          <w:sz w:val="18"/>
          <w:szCs w:val="18"/>
        </w:rPr>
        <w:t xml:space="preserve"> yataklarının bulunması</w:t>
      </w:r>
    </w:p>
    <w:p w:rsidR="00F948CD" w:rsidRDefault="00F948CD" w:rsidP="00FF1741">
      <w:pPr>
        <w:pStyle w:val="ListParagraph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İş gücünün fazla olması</w:t>
      </w:r>
    </w:p>
    <w:p w:rsidR="00F948CD" w:rsidRDefault="00F948CD" w:rsidP="00FF1741">
      <w:pPr>
        <w:pStyle w:val="ListParagraph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Demir yataklarının fazla olması</w:t>
      </w:r>
    </w:p>
    <w:p w:rsidR="00F948CD" w:rsidRDefault="00F948CD" w:rsidP="002023AB">
      <w:pPr>
        <w:ind w:left="360"/>
        <w:rPr>
          <w:sz w:val="18"/>
          <w:szCs w:val="18"/>
        </w:rPr>
      </w:pPr>
      <w:r>
        <w:rPr>
          <w:sz w:val="18"/>
          <w:szCs w:val="18"/>
        </w:rPr>
        <w:t>Faktörlerinden hangisi ya da hangileri öncelikli olmuştur?4p</w:t>
      </w:r>
    </w:p>
    <w:p w:rsidR="00F948CD" w:rsidRDefault="00F948CD" w:rsidP="002023AB">
      <w:pPr>
        <w:pStyle w:val="ListParagraph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Yalnız I</w:t>
      </w:r>
    </w:p>
    <w:p w:rsidR="00F948CD" w:rsidRDefault="00F948CD" w:rsidP="002023AB">
      <w:pPr>
        <w:pStyle w:val="ListParagraph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Yalnız II</w:t>
      </w:r>
    </w:p>
    <w:p w:rsidR="00F948CD" w:rsidRDefault="00F948CD" w:rsidP="002023AB">
      <w:pPr>
        <w:pStyle w:val="ListParagraph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I ve II</w:t>
      </w:r>
    </w:p>
    <w:p w:rsidR="00F948CD" w:rsidRDefault="00F948CD" w:rsidP="002023AB">
      <w:pPr>
        <w:pStyle w:val="ListParagraph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I ve III</w:t>
      </w:r>
    </w:p>
    <w:p w:rsidR="00F948CD" w:rsidRPr="00D5050A" w:rsidRDefault="00F948CD" w:rsidP="00B767FB">
      <w:pPr>
        <w:pStyle w:val="ListParagraph"/>
        <w:numPr>
          <w:ilvl w:val="0"/>
          <w:numId w:val="10"/>
        </w:numPr>
        <w:rPr>
          <w:sz w:val="18"/>
          <w:szCs w:val="18"/>
        </w:rPr>
      </w:pPr>
      <w:r w:rsidRPr="00D5050A">
        <w:rPr>
          <w:sz w:val="18"/>
          <w:szCs w:val="18"/>
        </w:rPr>
        <w:t xml:space="preserve">II ve III </w:t>
      </w:r>
    </w:p>
    <w:p w:rsidR="00F948CD" w:rsidRDefault="00F948CD" w:rsidP="00CB5A63"/>
    <w:p w:rsidR="00F948CD" w:rsidRPr="004113F0" w:rsidRDefault="00F948CD" w:rsidP="00DF4DC0">
      <w:pPr>
        <w:pStyle w:val="ListParagraph"/>
        <w:numPr>
          <w:ilvl w:val="0"/>
          <w:numId w:val="12"/>
        </w:numPr>
        <w:rPr>
          <w:rFonts w:cs="Calibri"/>
          <w:b/>
          <w:sz w:val="18"/>
          <w:szCs w:val="18"/>
        </w:rPr>
      </w:pPr>
      <w:r w:rsidRPr="004113F0">
        <w:rPr>
          <w:rFonts w:cs="Calibri"/>
          <w:b/>
          <w:sz w:val="18"/>
          <w:szCs w:val="18"/>
        </w:rPr>
        <w:t xml:space="preserve"> Aşağıdaki cümlelerde boş bırakılan yerleri uygun ifadelerle tamamlayınız. 12p</w:t>
      </w:r>
    </w:p>
    <w:p w:rsidR="00F948CD" w:rsidRDefault="00F948CD" w:rsidP="00B16BF3">
      <w:pPr>
        <w:pStyle w:val="ListParagraph"/>
        <w:numPr>
          <w:ilvl w:val="0"/>
          <w:numId w:val="11"/>
        </w:numPr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Yazıyı ilk kullanan uygarlık ………………………….</w:t>
      </w:r>
    </w:p>
    <w:p w:rsidR="00F948CD" w:rsidRDefault="00F948CD" w:rsidP="00B16BF3">
      <w:pPr>
        <w:pStyle w:val="ListParagraph"/>
        <w:numPr>
          <w:ilvl w:val="0"/>
          <w:numId w:val="11"/>
        </w:numPr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Essen şehri ……………………………. Bölgesinin en kalabalık şehridir.</w:t>
      </w:r>
    </w:p>
    <w:p w:rsidR="00F948CD" w:rsidRDefault="00F948CD" w:rsidP="00B16BF3">
      <w:pPr>
        <w:pStyle w:val="ListParagraph"/>
        <w:numPr>
          <w:ilvl w:val="0"/>
          <w:numId w:val="11"/>
        </w:numPr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………………………… ve ……………………………… nehirleri Himalaya Dağlarından doğar ve Kuzey Hindistan’a ulaşır.</w:t>
      </w:r>
    </w:p>
    <w:p w:rsidR="00F948CD" w:rsidRDefault="00F948CD" w:rsidP="008D0BF8">
      <w:pPr>
        <w:pStyle w:val="ListParagraph"/>
        <w:rPr>
          <w:rFonts w:cs="Calibri"/>
          <w:sz w:val="18"/>
          <w:szCs w:val="18"/>
        </w:rPr>
      </w:pPr>
    </w:p>
    <w:p w:rsidR="00F948CD" w:rsidRDefault="00F948CD" w:rsidP="00B16BF3">
      <w:pPr>
        <w:pStyle w:val="ListParagraph"/>
        <w:numPr>
          <w:ilvl w:val="0"/>
          <w:numId w:val="11"/>
        </w:numPr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Dünyada şehirleşmenin artmasının en önemli nedeni ………………… dir.</w:t>
      </w:r>
    </w:p>
    <w:p w:rsidR="00F948CD" w:rsidRPr="00DD27C1" w:rsidRDefault="00F948CD" w:rsidP="00DD27C1">
      <w:pPr>
        <w:pStyle w:val="ListParagraph"/>
        <w:rPr>
          <w:rFonts w:cs="Calibri"/>
          <w:sz w:val="18"/>
          <w:szCs w:val="18"/>
        </w:rPr>
      </w:pPr>
    </w:p>
    <w:p w:rsidR="00F948CD" w:rsidRPr="00B16BF3" w:rsidRDefault="00F948CD" w:rsidP="00DD27C1">
      <w:pPr>
        <w:pStyle w:val="ListParagraph"/>
        <w:rPr>
          <w:rFonts w:cs="Calibri"/>
          <w:sz w:val="18"/>
          <w:szCs w:val="18"/>
        </w:rPr>
      </w:pPr>
    </w:p>
    <w:p w:rsidR="00F948CD" w:rsidRDefault="00F948CD" w:rsidP="00DD27C1"/>
    <w:p w:rsidR="00F948CD" w:rsidRDefault="00F948CD" w:rsidP="00CB5A63"/>
    <w:p w:rsidR="00F948CD" w:rsidRDefault="00F948CD" w:rsidP="00B767FB">
      <w:pPr>
        <w:pStyle w:val="ListParagraph"/>
        <w:numPr>
          <w:ilvl w:val="0"/>
          <w:numId w:val="12"/>
        </w:numPr>
        <w:rPr>
          <w:sz w:val="18"/>
          <w:szCs w:val="18"/>
        </w:rPr>
      </w:pPr>
      <w:r w:rsidRPr="00B767FB">
        <w:rPr>
          <w:sz w:val="18"/>
          <w:szCs w:val="18"/>
        </w:rPr>
        <w:t>Mısır uygarlığının Mezopotamya uygarlığı kadar saldırıya maruz</w:t>
      </w:r>
      <w:r>
        <w:rPr>
          <w:sz w:val="18"/>
          <w:szCs w:val="18"/>
        </w:rPr>
        <w:t xml:space="preserve"> kalmamasının nedenini yazınız. 6p</w:t>
      </w:r>
    </w:p>
    <w:p w:rsidR="00F948CD" w:rsidRDefault="00F948CD" w:rsidP="00B767FB">
      <w:pPr>
        <w:rPr>
          <w:sz w:val="18"/>
          <w:szCs w:val="18"/>
        </w:rPr>
      </w:pPr>
    </w:p>
    <w:p w:rsidR="00F948CD" w:rsidRDefault="00F948CD" w:rsidP="00B767FB">
      <w:pPr>
        <w:rPr>
          <w:sz w:val="18"/>
          <w:szCs w:val="18"/>
        </w:rPr>
      </w:pPr>
    </w:p>
    <w:p w:rsidR="00F948CD" w:rsidRPr="00DD27C1" w:rsidRDefault="00F948CD" w:rsidP="00DD27C1">
      <w:pPr>
        <w:spacing w:after="200" w:line="276" w:lineRule="auto"/>
        <w:ind w:left="426"/>
      </w:pPr>
    </w:p>
    <w:p w:rsidR="00F948CD" w:rsidRPr="00DD27C1" w:rsidRDefault="00F948CD" w:rsidP="00DD27C1">
      <w:pPr>
        <w:pStyle w:val="ListParagraph"/>
        <w:numPr>
          <w:ilvl w:val="0"/>
          <w:numId w:val="15"/>
        </w:numPr>
        <w:spacing w:after="200" w:line="276" w:lineRule="auto"/>
        <w:rPr>
          <w:sz w:val="18"/>
          <w:szCs w:val="18"/>
        </w:rPr>
      </w:pPr>
      <w:r w:rsidRPr="00DD27C1">
        <w:rPr>
          <w:b/>
          <w:bCs/>
          <w:sz w:val="18"/>
          <w:szCs w:val="18"/>
        </w:rPr>
        <w:t>Aşağıdakilerden hangisi bir Akdeniz Uygarlığı değildir?</w:t>
      </w:r>
    </w:p>
    <w:p w:rsidR="00F948CD" w:rsidRPr="00DD27C1" w:rsidRDefault="00F948CD" w:rsidP="00DD27C1">
      <w:pPr>
        <w:pStyle w:val="ListParagraph"/>
        <w:numPr>
          <w:ilvl w:val="0"/>
          <w:numId w:val="14"/>
        </w:numPr>
        <w:spacing w:after="200"/>
        <w:ind w:left="709" w:firstLine="0"/>
        <w:rPr>
          <w:sz w:val="18"/>
          <w:szCs w:val="18"/>
        </w:rPr>
      </w:pPr>
      <w:r w:rsidRPr="00DD27C1">
        <w:rPr>
          <w:sz w:val="18"/>
          <w:szCs w:val="18"/>
        </w:rPr>
        <w:t xml:space="preserve">Lidya </w:t>
      </w:r>
    </w:p>
    <w:p w:rsidR="00F948CD" w:rsidRPr="00DD27C1" w:rsidRDefault="00F948CD" w:rsidP="00DD27C1">
      <w:pPr>
        <w:pStyle w:val="ListParagraph"/>
        <w:numPr>
          <w:ilvl w:val="0"/>
          <w:numId w:val="14"/>
        </w:numPr>
        <w:spacing w:after="200"/>
        <w:ind w:left="709" w:firstLine="0"/>
        <w:rPr>
          <w:sz w:val="18"/>
          <w:szCs w:val="18"/>
        </w:rPr>
      </w:pPr>
      <w:r w:rsidRPr="00DD27C1">
        <w:rPr>
          <w:sz w:val="18"/>
          <w:szCs w:val="18"/>
        </w:rPr>
        <w:t>Fenike</w:t>
      </w:r>
    </w:p>
    <w:p w:rsidR="00F948CD" w:rsidRPr="00DD27C1" w:rsidRDefault="00F948CD" w:rsidP="00DD27C1">
      <w:pPr>
        <w:pStyle w:val="ListParagraph"/>
        <w:numPr>
          <w:ilvl w:val="0"/>
          <w:numId w:val="14"/>
        </w:numPr>
        <w:spacing w:after="200"/>
        <w:ind w:left="709" w:firstLine="0"/>
        <w:rPr>
          <w:sz w:val="18"/>
          <w:szCs w:val="18"/>
        </w:rPr>
      </w:pPr>
      <w:r w:rsidRPr="00DD27C1">
        <w:rPr>
          <w:sz w:val="18"/>
          <w:szCs w:val="18"/>
        </w:rPr>
        <w:t>Asur</w:t>
      </w:r>
    </w:p>
    <w:p w:rsidR="00F948CD" w:rsidRPr="00DD27C1" w:rsidRDefault="00F948CD" w:rsidP="00DD27C1">
      <w:pPr>
        <w:pStyle w:val="ListParagraph"/>
        <w:numPr>
          <w:ilvl w:val="0"/>
          <w:numId w:val="14"/>
        </w:numPr>
        <w:spacing w:after="200"/>
        <w:ind w:left="709" w:firstLine="0"/>
        <w:rPr>
          <w:sz w:val="18"/>
          <w:szCs w:val="18"/>
        </w:rPr>
      </w:pPr>
      <w:r w:rsidRPr="00DD27C1">
        <w:rPr>
          <w:sz w:val="18"/>
          <w:szCs w:val="18"/>
        </w:rPr>
        <w:t xml:space="preserve">Roma </w:t>
      </w:r>
    </w:p>
    <w:p w:rsidR="00F948CD" w:rsidRDefault="00F948CD" w:rsidP="00DD27C1">
      <w:pPr>
        <w:pStyle w:val="ListParagraph"/>
        <w:numPr>
          <w:ilvl w:val="0"/>
          <w:numId w:val="14"/>
        </w:numPr>
        <w:spacing w:after="200"/>
        <w:ind w:left="709" w:firstLine="0"/>
        <w:rPr>
          <w:sz w:val="18"/>
          <w:szCs w:val="18"/>
        </w:rPr>
      </w:pPr>
      <w:r w:rsidRPr="00DD27C1">
        <w:rPr>
          <w:sz w:val="18"/>
          <w:szCs w:val="18"/>
        </w:rPr>
        <w:t>İyon</w:t>
      </w:r>
    </w:p>
    <w:p w:rsidR="00F948CD" w:rsidRPr="00DD27C1" w:rsidRDefault="00F948CD" w:rsidP="00DD27C1">
      <w:pPr>
        <w:spacing w:after="200"/>
        <w:rPr>
          <w:sz w:val="18"/>
          <w:szCs w:val="18"/>
        </w:rPr>
      </w:pPr>
    </w:p>
    <w:p w:rsidR="00F948CD" w:rsidRPr="00DD27C1" w:rsidRDefault="00F948CD" w:rsidP="00DD27C1">
      <w:pPr>
        <w:pStyle w:val="ListParagraph"/>
        <w:numPr>
          <w:ilvl w:val="0"/>
          <w:numId w:val="15"/>
        </w:numPr>
        <w:spacing w:after="200" w:line="276" w:lineRule="auto"/>
        <w:rPr>
          <w:sz w:val="18"/>
          <w:szCs w:val="18"/>
        </w:rPr>
      </w:pPr>
      <w:r w:rsidRPr="00DD27C1">
        <w:rPr>
          <w:b/>
          <w:bCs/>
          <w:sz w:val="18"/>
          <w:szCs w:val="18"/>
        </w:rPr>
        <w:t xml:space="preserve"> Aşağıdakilerden hangisi bir Akdeniz Uygarlığı değildir?</w:t>
      </w:r>
    </w:p>
    <w:p w:rsidR="00F948CD" w:rsidRPr="00DD27C1" w:rsidRDefault="00F948CD" w:rsidP="00DD27C1">
      <w:pPr>
        <w:pStyle w:val="ListParagraph"/>
        <w:numPr>
          <w:ilvl w:val="0"/>
          <w:numId w:val="14"/>
        </w:numPr>
        <w:spacing w:after="200"/>
        <w:ind w:left="1418" w:firstLine="0"/>
        <w:rPr>
          <w:sz w:val="18"/>
          <w:szCs w:val="18"/>
        </w:rPr>
      </w:pPr>
      <w:r w:rsidRPr="00DD27C1">
        <w:rPr>
          <w:sz w:val="18"/>
          <w:szCs w:val="18"/>
        </w:rPr>
        <w:t xml:space="preserve">Lidya </w:t>
      </w:r>
    </w:p>
    <w:p w:rsidR="00F948CD" w:rsidRPr="00DD27C1" w:rsidRDefault="00F948CD" w:rsidP="00DD27C1">
      <w:pPr>
        <w:pStyle w:val="ListParagraph"/>
        <w:numPr>
          <w:ilvl w:val="0"/>
          <w:numId w:val="14"/>
        </w:numPr>
        <w:spacing w:after="200"/>
        <w:ind w:left="1418" w:firstLine="0"/>
        <w:rPr>
          <w:sz w:val="18"/>
          <w:szCs w:val="18"/>
        </w:rPr>
      </w:pPr>
      <w:r w:rsidRPr="00DD27C1">
        <w:rPr>
          <w:sz w:val="18"/>
          <w:szCs w:val="18"/>
        </w:rPr>
        <w:t>Fenike</w:t>
      </w:r>
    </w:p>
    <w:p w:rsidR="00F948CD" w:rsidRPr="00DD27C1" w:rsidRDefault="00F948CD" w:rsidP="00DD27C1">
      <w:pPr>
        <w:pStyle w:val="ListParagraph"/>
        <w:numPr>
          <w:ilvl w:val="0"/>
          <w:numId w:val="14"/>
        </w:numPr>
        <w:spacing w:after="200"/>
        <w:ind w:left="1418" w:firstLine="0"/>
        <w:rPr>
          <w:sz w:val="18"/>
          <w:szCs w:val="18"/>
        </w:rPr>
      </w:pPr>
      <w:r w:rsidRPr="00DD27C1">
        <w:rPr>
          <w:sz w:val="18"/>
          <w:szCs w:val="18"/>
        </w:rPr>
        <w:t>Asur</w:t>
      </w:r>
    </w:p>
    <w:p w:rsidR="00F948CD" w:rsidRPr="00DD27C1" w:rsidRDefault="00F948CD" w:rsidP="00DD27C1">
      <w:pPr>
        <w:pStyle w:val="ListParagraph"/>
        <w:numPr>
          <w:ilvl w:val="0"/>
          <w:numId w:val="14"/>
        </w:numPr>
        <w:spacing w:after="200"/>
        <w:ind w:left="1418" w:firstLine="0"/>
        <w:rPr>
          <w:sz w:val="18"/>
          <w:szCs w:val="18"/>
        </w:rPr>
      </w:pPr>
      <w:r w:rsidRPr="00DD27C1">
        <w:rPr>
          <w:sz w:val="18"/>
          <w:szCs w:val="18"/>
        </w:rPr>
        <w:t xml:space="preserve">Roma </w:t>
      </w:r>
    </w:p>
    <w:p w:rsidR="00F948CD" w:rsidRPr="00DD27C1" w:rsidRDefault="00F948CD" w:rsidP="00DD27C1">
      <w:pPr>
        <w:pStyle w:val="ListParagraph"/>
        <w:numPr>
          <w:ilvl w:val="0"/>
          <w:numId w:val="14"/>
        </w:numPr>
        <w:spacing w:after="200"/>
        <w:ind w:left="1418" w:firstLine="0"/>
        <w:rPr>
          <w:sz w:val="18"/>
          <w:szCs w:val="18"/>
        </w:rPr>
      </w:pPr>
      <w:r w:rsidRPr="00DD27C1">
        <w:rPr>
          <w:sz w:val="18"/>
          <w:szCs w:val="18"/>
        </w:rPr>
        <w:t>İyon</w:t>
      </w:r>
    </w:p>
    <w:p w:rsidR="00F948CD" w:rsidRPr="004113F0" w:rsidRDefault="00F948CD" w:rsidP="00DD27C1">
      <w:pPr>
        <w:pStyle w:val="ListParagraph"/>
        <w:numPr>
          <w:ilvl w:val="0"/>
          <w:numId w:val="15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b/>
          <w:bCs/>
          <w:color w:val="000000"/>
          <w:sz w:val="18"/>
          <w:szCs w:val="18"/>
          <w:lang w:eastAsia="tr-TR"/>
        </w:rPr>
        <w:t>Aşağıda verilen ilk kültür merkezlerini oluşturan</w:t>
      </w:r>
      <w:r w:rsidRPr="004113F0">
        <w:rPr>
          <w:rFonts w:cs="Calibri"/>
          <w:color w:val="103EF5"/>
          <w:sz w:val="17"/>
          <w:szCs w:val="17"/>
          <w:lang w:eastAsia="tr-TR"/>
        </w:rPr>
        <w:t xml:space="preserve"> </w:t>
      </w:r>
      <w:r w:rsidRPr="004113F0">
        <w:rPr>
          <w:rFonts w:cs="Calibri"/>
          <w:b/>
          <w:bCs/>
          <w:color w:val="000000"/>
          <w:sz w:val="18"/>
          <w:szCs w:val="18"/>
          <w:lang w:eastAsia="tr-TR"/>
        </w:rPr>
        <w:t>uygarlıklarını oluşturan medeniyetlerden hangisi diğerlerinden daha güneyde yer almaktadır?</w:t>
      </w:r>
    </w:p>
    <w:p w:rsidR="00F948CD" w:rsidRPr="004113F0" w:rsidRDefault="00F948CD" w:rsidP="00DD27C1">
      <w:pPr>
        <w:pStyle w:val="ListParagraph"/>
        <w:numPr>
          <w:ilvl w:val="1"/>
          <w:numId w:val="14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color w:val="000000"/>
          <w:sz w:val="18"/>
          <w:szCs w:val="18"/>
          <w:lang w:eastAsia="tr-TR"/>
        </w:rPr>
        <w:t>Çin</w:t>
      </w:r>
    </w:p>
    <w:p w:rsidR="00F948CD" w:rsidRPr="004113F0" w:rsidRDefault="00F948CD" w:rsidP="00DD27C1">
      <w:pPr>
        <w:pStyle w:val="ListParagraph"/>
        <w:numPr>
          <w:ilvl w:val="1"/>
          <w:numId w:val="14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color w:val="000000"/>
          <w:sz w:val="18"/>
          <w:szCs w:val="18"/>
          <w:lang w:eastAsia="tr-TR"/>
        </w:rPr>
        <w:t>Hindistan</w:t>
      </w:r>
    </w:p>
    <w:p w:rsidR="00F948CD" w:rsidRPr="004113F0" w:rsidRDefault="00F948CD" w:rsidP="00DD27C1">
      <w:pPr>
        <w:pStyle w:val="ListParagraph"/>
        <w:numPr>
          <w:ilvl w:val="1"/>
          <w:numId w:val="14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color w:val="000000"/>
          <w:sz w:val="18"/>
          <w:szCs w:val="18"/>
          <w:lang w:eastAsia="tr-TR"/>
        </w:rPr>
        <w:t>Mısır</w:t>
      </w:r>
    </w:p>
    <w:p w:rsidR="00F948CD" w:rsidRPr="004113F0" w:rsidRDefault="00F948CD" w:rsidP="00DD27C1">
      <w:pPr>
        <w:pStyle w:val="ListParagraph"/>
        <w:numPr>
          <w:ilvl w:val="1"/>
          <w:numId w:val="14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color w:val="000000"/>
          <w:sz w:val="18"/>
          <w:szCs w:val="18"/>
          <w:lang w:eastAsia="tr-TR"/>
        </w:rPr>
        <w:t>İnka</w:t>
      </w:r>
    </w:p>
    <w:p w:rsidR="00F948CD" w:rsidRPr="004113F0" w:rsidRDefault="00F948CD" w:rsidP="00DD27C1">
      <w:pPr>
        <w:pStyle w:val="ListParagraph"/>
        <w:numPr>
          <w:ilvl w:val="1"/>
          <w:numId w:val="14"/>
        </w:numPr>
        <w:spacing w:before="75" w:after="75"/>
        <w:ind w:right="75"/>
        <w:rPr>
          <w:rFonts w:cs="Calibri"/>
          <w:color w:val="103EF5"/>
          <w:sz w:val="17"/>
          <w:szCs w:val="17"/>
          <w:lang w:eastAsia="tr-TR"/>
        </w:rPr>
      </w:pPr>
      <w:r w:rsidRPr="004113F0">
        <w:rPr>
          <w:rFonts w:cs="Calibri"/>
          <w:color w:val="000000"/>
          <w:sz w:val="18"/>
          <w:szCs w:val="18"/>
          <w:lang w:eastAsia="tr-TR"/>
        </w:rPr>
        <w:t>Maya</w:t>
      </w:r>
    </w:p>
    <w:p w:rsidR="00F948CD" w:rsidRPr="00DD27C1" w:rsidRDefault="00F948CD" w:rsidP="00DD27C1">
      <w:pPr>
        <w:rPr>
          <w:sz w:val="18"/>
          <w:szCs w:val="18"/>
        </w:rPr>
      </w:pPr>
    </w:p>
    <w:p w:rsidR="00F948CD" w:rsidRPr="004113F0" w:rsidRDefault="00F948CD" w:rsidP="00DD27C1">
      <w:pPr>
        <w:pStyle w:val="ListParagraph"/>
        <w:numPr>
          <w:ilvl w:val="0"/>
          <w:numId w:val="15"/>
        </w:numPr>
        <w:spacing w:line="240" w:lineRule="atLeast"/>
        <w:rPr>
          <w:b/>
          <w:sz w:val="18"/>
          <w:szCs w:val="18"/>
        </w:rPr>
      </w:pPr>
      <w:r>
        <w:t xml:space="preserve"> </w:t>
      </w:r>
      <w:r w:rsidRPr="004113F0">
        <w:rPr>
          <w:b/>
          <w:sz w:val="18"/>
          <w:szCs w:val="18"/>
        </w:rPr>
        <w:t>Küresel ısınmanın aşağıda verilenlerden hangileri üzerinde arttırıcı etkisi olacağını söylemek doğru olmaz?</w:t>
      </w:r>
    </w:p>
    <w:p w:rsidR="00F948CD" w:rsidRDefault="00F948CD" w:rsidP="00DD27C1">
      <w:pPr>
        <w:pStyle w:val="ListParagraph"/>
        <w:spacing w:before="75" w:after="75"/>
        <w:ind w:right="75"/>
        <w:rPr>
          <w:rFonts w:ascii="Tahoma" w:hAnsi="Tahoma" w:cs="Tahoma"/>
          <w:color w:val="000000"/>
          <w:sz w:val="18"/>
          <w:szCs w:val="18"/>
          <w:lang w:eastAsia="tr-TR"/>
        </w:rPr>
      </w:pPr>
    </w:p>
    <w:p w:rsidR="00F948CD" w:rsidRPr="00F6611A" w:rsidRDefault="00F948CD" w:rsidP="00DD27C1">
      <w:pPr>
        <w:pStyle w:val="ListParagraph"/>
        <w:rPr>
          <w:rFonts w:ascii="Tahoma" w:hAnsi="Tahoma" w:cs="Tahoma"/>
          <w:color w:val="103EF5"/>
          <w:sz w:val="17"/>
          <w:szCs w:val="17"/>
          <w:lang w:eastAsia="tr-TR"/>
        </w:rPr>
      </w:pPr>
      <w:r w:rsidRPr="00F6611A">
        <w:rPr>
          <w:rFonts w:ascii="Tahoma" w:hAnsi="Tahoma" w:cs="Tahoma"/>
          <w:color w:val="000000"/>
          <w:sz w:val="18"/>
          <w:szCs w:val="18"/>
          <w:lang w:eastAsia="tr-TR"/>
        </w:rPr>
        <w:t>I-Yerleşme üst sınırı</w:t>
      </w:r>
    </w:p>
    <w:p w:rsidR="00F948CD" w:rsidRPr="00F6611A" w:rsidRDefault="00F948CD" w:rsidP="00DD27C1">
      <w:pPr>
        <w:pStyle w:val="ListParagraph"/>
        <w:rPr>
          <w:rFonts w:ascii="Tahoma" w:hAnsi="Tahoma" w:cs="Tahoma"/>
          <w:color w:val="103EF5"/>
          <w:sz w:val="17"/>
          <w:szCs w:val="17"/>
          <w:lang w:eastAsia="tr-TR"/>
        </w:rPr>
      </w:pPr>
      <w:r w:rsidRPr="00F6611A">
        <w:rPr>
          <w:rFonts w:ascii="Tahoma" w:hAnsi="Tahoma" w:cs="Tahoma"/>
          <w:color w:val="000000"/>
          <w:sz w:val="18"/>
          <w:szCs w:val="18"/>
          <w:lang w:eastAsia="tr-TR"/>
        </w:rPr>
        <w:t>II-Karlı günlerin sayısı</w:t>
      </w:r>
    </w:p>
    <w:p w:rsidR="00F948CD" w:rsidRPr="00F6611A" w:rsidRDefault="00F948CD" w:rsidP="00DD27C1">
      <w:pPr>
        <w:pStyle w:val="ListParagraph"/>
        <w:rPr>
          <w:rFonts w:ascii="Tahoma" w:hAnsi="Tahoma" w:cs="Tahoma"/>
          <w:color w:val="103EF5"/>
          <w:sz w:val="17"/>
          <w:szCs w:val="17"/>
          <w:lang w:eastAsia="tr-TR"/>
        </w:rPr>
      </w:pPr>
      <w:r w:rsidRPr="00F6611A">
        <w:rPr>
          <w:rFonts w:ascii="Tahoma" w:hAnsi="Tahoma" w:cs="Tahoma"/>
          <w:color w:val="000000"/>
          <w:sz w:val="18"/>
          <w:szCs w:val="18"/>
          <w:lang w:eastAsia="tr-TR"/>
        </w:rPr>
        <w:t>III-Tarım ürünlerinin olgunlaşma süresi</w:t>
      </w:r>
    </w:p>
    <w:p w:rsidR="00F948CD" w:rsidRPr="00F6611A" w:rsidRDefault="00F948CD" w:rsidP="00DD27C1">
      <w:pPr>
        <w:ind w:left="360" w:firstLine="348"/>
        <w:rPr>
          <w:rFonts w:ascii="Tahoma" w:hAnsi="Tahoma" w:cs="Tahoma"/>
          <w:color w:val="103EF5"/>
          <w:sz w:val="17"/>
          <w:szCs w:val="17"/>
          <w:lang w:eastAsia="tr-TR"/>
        </w:rPr>
      </w:pPr>
      <w:r w:rsidRPr="00F6611A">
        <w:rPr>
          <w:rFonts w:ascii="Tahoma" w:hAnsi="Tahoma" w:cs="Tahoma"/>
          <w:color w:val="000000"/>
          <w:sz w:val="18"/>
          <w:szCs w:val="18"/>
          <w:lang w:eastAsia="tr-TR"/>
        </w:rPr>
        <w:t>IV-Tarımda sulama ihtiyacı</w:t>
      </w:r>
    </w:p>
    <w:p w:rsidR="00F948CD" w:rsidRDefault="00F948CD" w:rsidP="00DD27C1">
      <w:pPr>
        <w:ind w:firstLine="708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F6611A">
        <w:rPr>
          <w:rFonts w:ascii="Tahoma" w:hAnsi="Tahoma" w:cs="Tahoma"/>
          <w:color w:val="000000"/>
          <w:sz w:val="18"/>
          <w:szCs w:val="18"/>
          <w:lang w:eastAsia="tr-TR"/>
        </w:rPr>
        <w:t>V-Deniz suyu sıcaklığı</w:t>
      </w:r>
    </w:p>
    <w:p w:rsidR="00F948CD" w:rsidRDefault="00F948CD" w:rsidP="00DD27C1">
      <w:pPr>
        <w:ind w:firstLine="708"/>
        <w:rPr>
          <w:rFonts w:ascii="Tahoma" w:hAnsi="Tahoma" w:cs="Tahoma"/>
          <w:color w:val="000000"/>
          <w:sz w:val="18"/>
          <w:szCs w:val="18"/>
          <w:lang w:eastAsia="tr-TR"/>
        </w:rPr>
      </w:pPr>
    </w:p>
    <w:p w:rsidR="00F948CD" w:rsidRPr="004113F0" w:rsidRDefault="00F948CD" w:rsidP="00DD27C1">
      <w:pPr>
        <w:pStyle w:val="ListParagraph"/>
        <w:spacing w:line="240" w:lineRule="atLeast"/>
        <w:rPr>
          <w:sz w:val="18"/>
          <w:szCs w:val="18"/>
        </w:rPr>
      </w:pPr>
      <w:r w:rsidRPr="004113F0">
        <w:rPr>
          <w:sz w:val="18"/>
          <w:szCs w:val="18"/>
        </w:rPr>
        <w:t xml:space="preserve">A) I-III </w:t>
      </w:r>
      <w:r w:rsidRPr="004113F0">
        <w:rPr>
          <w:sz w:val="18"/>
          <w:szCs w:val="18"/>
        </w:rPr>
        <w:tab/>
        <w:t xml:space="preserve">B) II-III </w:t>
      </w:r>
      <w:r w:rsidRPr="004113F0">
        <w:rPr>
          <w:sz w:val="18"/>
          <w:szCs w:val="18"/>
        </w:rPr>
        <w:tab/>
        <w:t xml:space="preserve">C) III-IV </w:t>
      </w:r>
      <w:r w:rsidRPr="004113F0">
        <w:rPr>
          <w:sz w:val="18"/>
          <w:szCs w:val="18"/>
        </w:rPr>
        <w:tab/>
        <w:t xml:space="preserve"> D) I-V    E) II-I </w:t>
      </w:r>
    </w:p>
    <w:p w:rsidR="00F948CD" w:rsidRPr="004113F0" w:rsidRDefault="00F948CD" w:rsidP="00DD27C1">
      <w:pPr>
        <w:pStyle w:val="ListParagraph"/>
        <w:spacing w:line="240" w:lineRule="atLeast"/>
        <w:rPr>
          <w:sz w:val="18"/>
          <w:szCs w:val="18"/>
        </w:rPr>
      </w:pPr>
    </w:p>
    <w:p w:rsidR="00F948CD" w:rsidRPr="004113F0" w:rsidRDefault="00F948CD" w:rsidP="00DD27C1">
      <w:pPr>
        <w:pStyle w:val="ListParagraph"/>
        <w:numPr>
          <w:ilvl w:val="0"/>
          <w:numId w:val="15"/>
        </w:numPr>
        <w:spacing w:after="200" w:line="240" w:lineRule="atLeast"/>
        <w:rPr>
          <w:rFonts w:cs="Calibri"/>
          <w:b/>
          <w:color w:val="000000"/>
          <w:sz w:val="18"/>
          <w:szCs w:val="18"/>
          <w:lang w:eastAsia="tr-TR"/>
        </w:rPr>
      </w:pPr>
      <w:r w:rsidRPr="004113F0">
        <w:rPr>
          <w:rFonts w:cs="Calibri"/>
          <w:b/>
          <w:color w:val="000000"/>
          <w:sz w:val="18"/>
          <w:szCs w:val="18"/>
          <w:lang w:eastAsia="tr-TR"/>
        </w:rPr>
        <w:t>Aşağıda verilen bilgilerin önünde boş bırakılan yere bilgi doğru ise “D” yanlış ise “Y” harfini yazınız.</w:t>
      </w:r>
    </w:p>
    <w:p w:rsidR="00F948CD" w:rsidRPr="004113F0" w:rsidRDefault="00F948CD" w:rsidP="00DD27C1">
      <w:pPr>
        <w:pStyle w:val="ListParagraph"/>
        <w:spacing w:line="240" w:lineRule="atLeast"/>
        <w:rPr>
          <w:rFonts w:ascii="Tahoma" w:hAnsi="Tahoma" w:cs="Tahoma"/>
          <w:color w:val="000000"/>
          <w:sz w:val="18"/>
          <w:szCs w:val="18"/>
          <w:lang w:eastAsia="tr-TR"/>
        </w:rPr>
      </w:pPr>
    </w:p>
    <w:p w:rsidR="00F948CD" w:rsidRPr="004113F0" w:rsidRDefault="00F948CD" w:rsidP="00DD27C1">
      <w:pPr>
        <w:pStyle w:val="ListParagraph"/>
        <w:numPr>
          <w:ilvl w:val="0"/>
          <w:numId w:val="16"/>
        </w:numPr>
        <w:spacing w:after="200" w:line="240" w:lineRule="atLeast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>(   ) Tsunamiler hidrolojik kökenli ekstrem olaylardır.</w:t>
      </w:r>
    </w:p>
    <w:p w:rsidR="00F948CD" w:rsidRPr="004113F0" w:rsidRDefault="00F948CD" w:rsidP="00DD27C1">
      <w:pPr>
        <w:pStyle w:val="ListParagraph"/>
        <w:numPr>
          <w:ilvl w:val="0"/>
          <w:numId w:val="16"/>
        </w:numPr>
        <w:spacing w:after="200" w:line="240" w:lineRule="atLeast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>(   )</w:t>
      </w:r>
      <w:r w:rsidRPr="004113F0">
        <w:rPr>
          <w:sz w:val="18"/>
          <w:szCs w:val="18"/>
        </w:rPr>
        <w:t xml:space="preserve"> </w:t>
      </w: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>Deniz seviyelerinin yükselmesi kıyılarda tsunamiye oluşumuna yol açar.</w:t>
      </w:r>
    </w:p>
    <w:p w:rsidR="00F948CD" w:rsidRPr="004113F0" w:rsidRDefault="00F948CD" w:rsidP="00DD27C1">
      <w:pPr>
        <w:pStyle w:val="ListParagraph"/>
        <w:numPr>
          <w:ilvl w:val="0"/>
          <w:numId w:val="16"/>
        </w:numPr>
        <w:spacing w:after="200" w:line="240" w:lineRule="atLeast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>(   ) Mezopotamya uygarlığının ortaya çıkmasında  İndus nehri önemlidir.</w:t>
      </w:r>
    </w:p>
    <w:p w:rsidR="00F948CD" w:rsidRPr="004113F0" w:rsidRDefault="00F948CD" w:rsidP="00CB5A63">
      <w:pPr>
        <w:rPr>
          <w:sz w:val="18"/>
          <w:szCs w:val="18"/>
        </w:rPr>
      </w:pPr>
    </w:p>
    <w:p w:rsidR="00F948CD" w:rsidRPr="004113F0" w:rsidRDefault="00F948CD" w:rsidP="004113F0">
      <w:pPr>
        <w:pStyle w:val="ListParagraph"/>
        <w:numPr>
          <w:ilvl w:val="0"/>
          <w:numId w:val="15"/>
        </w:numPr>
        <w:spacing w:after="200" w:line="240" w:lineRule="atLeast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>Türkiye'de, aşırı sıcakların meydana getirdiği olumsuzluklar arasında aşağıdakilerden hangisi gösterilemez?</w:t>
      </w:r>
    </w:p>
    <w:p w:rsidR="00F948CD" w:rsidRPr="004113F0" w:rsidRDefault="00F948CD" w:rsidP="004113F0">
      <w:pPr>
        <w:pStyle w:val="ListParagraph"/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</w:t>
      </w:r>
    </w:p>
    <w:p w:rsidR="00F948CD" w:rsidRPr="004113F0" w:rsidRDefault="00F948CD" w:rsidP="004113F0">
      <w:pPr>
        <w:pStyle w:val="ListParagraph"/>
        <w:numPr>
          <w:ilvl w:val="1"/>
          <w:numId w:val="15"/>
        </w:numPr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Hidroelektrik üretimin azalması </w:t>
      </w: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ab/>
      </w:r>
    </w:p>
    <w:p w:rsidR="00F948CD" w:rsidRPr="004113F0" w:rsidRDefault="00F948CD" w:rsidP="004113F0">
      <w:pPr>
        <w:pStyle w:val="ListParagraph"/>
        <w:numPr>
          <w:ilvl w:val="1"/>
          <w:numId w:val="15"/>
        </w:numPr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Tarım ürünleri çeşidinin azalması </w:t>
      </w:r>
    </w:p>
    <w:p w:rsidR="00F948CD" w:rsidRPr="004113F0" w:rsidRDefault="00F948CD" w:rsidP="004113F0">
      <w:pPr>
        <w:pStyle w:val="ListParagraph"/>
        <w:numPr>
          <w:ilvl w:val="1"/>
          <w:numId w:val="15"/>
        </w:numPr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Yer altı sularının seviyesinin düşmesi </w:t>
      </w:r>
    </w:p>
    <w:p w:rsidR="00F948CD" w:rsidRPr="004113F0" w:rsidRDefault="00F948CD" w:rsidP="004113F0">
      <w:pPr>
        <w:pStyle w:val="ListParagraph"/>
        <w:numPr>
          <w:ilvl w:val="1"/>
          <w:numId w:val="15"/>
        </w:numPr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Tarımsal alanda sulama sorununun yaşanması </w:t>
      </w:r>
    </w:p>
    <w:p w:rsidR="00F948CD" w:rsidRPr="004113F0" w:rsidRDefault="00F948CD" w:rsidP="004113F0">
      <w:pPr>
        <w:pStyle w:val="ListParagraph"/>
        <w:numPr>
          <w:ilvl w:val="1"/>
          <w:numId w:val="15"/>
        </w:numPr>
        <w:spacing w:line="240" w:lineRule="atLeast"/>
        <w:outlineLvl w:val="0"/>
        <w:rPr>
          <w:rFonts w:ascii="Tahoma" w:hAnsi="Tahoma" w:cs="Tahoma"/>
          <w:color w:val="000000"/>
          <w:sz w:val="18"/>
          <w:szCs w:val="18"/>
          <w:lang w:eastAsia="tr-TR"/>
        </w:rPr>
      </w:pPr>
      <w:r w:rsidRPr="004113F0">
        <w:rPr>
          <w:rFonts w:ascii="Tahoma" w:hAnsi="Tahoma" w:cs="Tahoma"/>
          <w:color w:val="000000"/>
          <w:sz w:val="18"/>
          <w:szCs w:val="18"/>
          <w:lang w:eastAsia="tr-TR"/>
        </w:rPr>
        <w:t xml:space="preserve"> Büyük şehirlerde içme ve kullanma suyu sıkıntısının yaşanması</w:t>
      </w:r>
    </w:p>
    <w:p w:rsidR="00F948CD" w:rsidRPr="004113F0" w:rsidRDefault="00F948CD" w:rsidP="004113F0">
      <w:pPr>
        <w:ind w:left="708"/>
        <w:rPr>
          <w:sz w:val="18"/>
          <w:szCs w:val="18"/>
        </w:rPr>
      </w:pPr>
    </w:p>
    <w:p w:rsidR="00F948CD" w:rsidRPr="004113F0" w:rsidRDefault="00F948CD" w:rsidP="004113F0">
      <w:pPr>
        <w:pStyle w:val="ListParagraph"/>
        <w:numPr>
          <w:ilvl w:val="0"/>
          <w:numId w:val="15"/>
        </w:numPr>
        <w:spacing w:after="200" w:line="276" w:lineRule="auto"/>
        <w:rPr>
          <w:sz w:val="18"/>
          <w:szCs w:val="18"/>
        </w:rPr>
      </w:pPr>
      <w:r w:rsidRPr="004113F0">
        <w:rPr>
          <w:b/>
          <w:bCs/>
          <w:sz w:val="18"/>
          <w:szCs w:val="18"/>
        </w:rPr>
        <w:t>Aşağıdakilerden hangisi jeolojik ve jeomorfolojik karakterli ekstrem olaylar arasında gösterilemez?</w:t>
      </w:r>
    </w:p>
    <w:p w:rsidR="00F948CD" w:rsidRPr="004113F0" w:rsidRDefault="00F948CD" w:rsidP="004113F0">
      <w:pPr>
        <w:pStyle w:val="ListParagraph"/>
        <w:numPr>
          <w:ilvl w:val="0"/>
          <w:numId w:val="17"/>
        </w:numPr>
        <w:spacing w:line="240" w:lineRule="atLeast"/>
        <w:ind w:left="1775" w:hanging="357"/>
        <w:rPr>
          <w:sz w:val="18"/>
          <w:szCs w:val="18"/>
        </w:rPr>
      </w:pPr>
      <w:r w:rsidRPr="004113F0">
        <w:rPr>
          <w:sz w:val="18"/>
          <w:szCs w:val="18"/>
        </w:rPr>
        <w:t xml:space="preserve">Tsunami </w:t>
      </w:r>
    </w:p>
    <w:p w:rsidR="00F948CD" w:rsidRPr="004113F0" w:rsidRDefault="00F948CD" w:rsidP="004113F0">
      <w:pPr>
        <w:pStyle w:val="ListParagraph"/>
        <w:numPr>
          <w:ilvl w:val="0"/>
          <w:numId w:val="17"/>
        </w:numPr>
        <w:spacing w:line="240" w:lineRule="atLeast"/>
        <w:ind w:left="1775" w:hanging="357"/>
        <w:rPr>
          <w:sz w:val="18"/>
          <w:szCs w:val="18"/>
        </w:rPr>
      </w:pPr>
      <w:r w:rsidRPr="004113F0">
        <w:rPr>
          <w:sz w:val="18"/>
          <w:szCs w:val="18"/>
        </w:rPr>
        <w:t xml:space="preserve"> Şiddetli deprem</w:t>
      </w:r>
    </w:p>
    <w:p w:rsidR="00F948CD" w:rsidRPr="004113F0" w:rsidRDefault="00F948CD" w:rsidP="004113F0">
      <w:pPr>
        <w:pStyle w:val="ListParagraph"/>
        <w:numPr>
          <w:ilvl w:val="0"/>
          <w:numId w:val="17"/>
        </w:numPr>
        <w:spacing w:line="240" w:lineRule="atLeast"/>
        <w:ind w:left="1775" w:hanging="357"/>
        <w:rPr>
          <w:sz w:val="18"/>
          <w:szCs w:val="18"/>
        </w:rPr>
      </w:pPr>
      <w:r w:rsidRPr="004113F0">
        <w:rPr>
          <w:sz w:val="18"/>
          <w:szCs w:val="18"/>
        </w:rPr>
        <w:t xml:space="preserve"> Fırtınalar</w:t>
      </w:r>
    </w:p>
    <w:p w:rsidR="00F948CD" w:rsidRPr="004113F0" w:rsidRDefault="00F948CD" w:rsidP="004113F0">
      <w:pPr>
        <w:pStyle w:val="ListParagraph"/>
        <w:numPr>
          <w:ilvl w:val="0"/>
          <w:numId w:val="17"/>
        </w:numPr>
        <w:spacing w:line="240" w:lineRule="atLeast"/>
        <w:ind w:left="1775" w:hanging="357"/>
        <w:rPr>
          <w:sz w:val="18"/>
          <w:szCs w:val="18"/>
        </w:rPr>
      </w:pPr>
      <w:r w:rsidRPr="004113F0">
        <w:rPr>
          <w:sz w:val="18"/>
          <w:szCs w:val="18"/>
        </w:rPr>
        <w:t xml:space="preserve"> Volkanizma</w:t>
      </w:r>
    </w:p>
    <w:p w:rsidR="00F948CD" w:rsidRPr="004113F0" w:rsidRDefault="00F948CD" w:rsidP="004113F0">
      <w:pPr>
        <w:pStyle w:val="ListParagraph"/>
        <w:numPr>
          <w:ilvl w:val="0"/>
          <w:numId w:val="17"/>
        </w:numPr>
        <w:spacing w:line="240" w:lineRule="atLeast"/>
        <w:ind w:left="1775" w:hanging="357"/>
        <w:rPr>
          <w:sz w:val="18"/>
          <w:szCs w:val="18"/>
        </w:rPr>
      </w:pPr>
      <w:r w:rsidRPr="004113F0">
        <w:rPr>
          <w:sz w:val="18"/>
          <w:szCs w:val="18"/>
        </w:rPr>
        <w:t>Kütle hareketleri</w:t>
      </w:r>
    </w:p>
    <w:p w:rsidR="00F948CD" w:rsidRDefault="00F948CD" w:rsidP="004113F0">
      <w:pPr>
        <w:pStyle w:val="ListParagraph"/>
        <w:numPr>
          <w:ilvl w:val="0"/>
          <w:numId w:val="15"/>
        </w:numPr>
        <w:sectPr w:rsidR="00F948CD" w:rsidSect="00C407BB">
          <w:pgSz w:w="11907" w:h="16839" w:code="9"/>
          <w:pgMar w:top="142" w:right="424" w:bottom="1135" w:left="426" w:header="708" w:footer="708" w:gutter="0"/>
          <w:cols w:num="2" w:space="708"/>
          <w:docGrid w:linePitch="360"/>
        </w:sectPr>
      </w:pPr>
    </w:p>
    <w:p w:rsidR="00F948CD" w:rsidRPr="00DF4DC0" w:rsidRDefault="00F948CD" w:rsidP="00DD27C1">
      <w:pPr>
        <w:pStyle w:val="ListParagraph"/>
        <w:numPr>
          <w:ilvl w:val="0"/>
          <w:numId w:val="15"/>
        </w:numPr>
        <w:rPr>
          <w:sz w:val="18"/>
          <w:szCs w:val="18"/>
        </w:rPr>
        <w:sectPr w:rsidR="00F948CD" w:rsidRPr="00DF4DC0" w:rsidSect="00C407BB">
          <w:type w:val="continuous"/>
          <w:pgSz w:w="11907" w:h="16839" w:code="9"/>
          <w:pgMar w:top="142" w:right="424" w:bottom="1135" w:left="426" w:header="708" w:footer="708" w:gutter="0"/>
          <w:cols w:num="2" w:space="708"/>
          <w:docGrid w:linePitch="360"/>
        </w:sectPr>
      </w:pPr>
      <w:r w:rsidRPr="00DF4DC0">
        <w:rPr>
          <w:sz w:val="18"/>
          <w:szCs w:val="18"/>
        </w:rPr>
        <w:t xml:space="preserve"> Harita üzerinde işaretlenmiş olan yerlerde kurulan medeniyetlerin isimlerini </w:t>
      </w:r>
      <w:r>
        <w:rPr>
          <w:sz w:val="18"/>
          <w:szCs w:val="18"/>
        </w:rPr>
        <w:t>ilgili kutucuklara yazınız? 18p</w:t>
      </w:r>
    </w:p>
    <w:p w:rsidR="00F948CD" w:rsidRDefault="00F948CD" w:rsidP="002023AB"/>
    <w:p w:rsidR="00F948CD" w:rsidRPr="00C407BB" w:rsidRDefault="00F948CD" w:rsidP="00C407BB"/>
    <w:p w:rsidR="00F948CD" w:rsidRPr="00C407BB" w:rsidRDefault="00F948CD" w:rsidP="00C407BB">
      <w:r w:rsidRPr="00C377EC">
        <w:rPr>
          <w:noProof/>
          <w:lang w:eastAsia="tr-TR"/>
        </w:rPr>
        <w:pict>
          <v:shape id="Resim 7" o:spid="_x0000_i1028" type="#_x0000_t75" style="width:255pt;height:150pt;visibility:visible">
            <v:imagedata r:id="rId10" o:title=""/>
          </v:shape>
        </w:pict>
      </w:r>
    </w:p>
    <w:p w:rsidR="00F948CD" w:rsidRPr="00C407BB" w:rsidRDefault="00F948CD" w:rsidP="00C407BB"/>
    <w:p w:rsidR="00F948CD" w:rsidRPr="00C407BB" w:rsidRDefault="00F948CD" w:rsidP="00C407BB"/>
    <w:p w:rsidR="00F948CD" w:rsidRPr="00C407BB" w:rsidRDefault="00F948CD" w:rsidP="00C407BB"/>
    <w:p w:rsidR="00F948CD" w:rsidRPr="00C407BB" w:rsidRDefault="00F948CD" w:rsidP="00C407BB"/>
    <w:p w:rsidR="00F948CD" w:rsidRPr="00C407BB" w:rsidRDefault="00F948CD" w:rsidP="00C407BB"/>
    <w:p w:rsidR="00F948CD" w:rsidRPr="002023AB" w:rsidRDefault="00F948CD" w:rsidP="00CB5A63">
      <w:pPr>
        <w:rPr>
          <w:sz w:val="18"/>
          <w:szCs w:val="18"/>
        </w:rPr>
      </w:pPr>
    </w:p>
    <w:p w:rsidR="00F948CD" w:rsidRDefault="00F948CD" w:rsidP="00CB5A63">
      <w:pPr>
        <w:rPr>
          <w:sz w:val="18"/>
          <w:szCs w:val="18"/>
        </w:rPr>
      </w:pPr>
    </w:p>
    <w:p w:rsidR="00F948CD" w:rsidRDefault="00F948CD" w:rsidP="00CB5A63">
      <w:pPr>
        <w:rPr>
          <w:sz w:val="18"/>
          <w:szCs w:val="18"/>
        </w:rPr>
      </w:pPr>
    </w:p>
    <w:p w:rsidR="00F948CD" w:rsidRDefault="00F948CD" w:rsidP="00CB5A63">
      <w:pPr>
        <w:rPr>
          <w:sz w:val="18"/>
          <w:szCs w:val="18"/>
        </w:rPr>
      </w:pPr>
    </w:p>
    <w:p w:rsidR="00F948CD" w:rsidRDefault="00F948CD" w:rsidP="00CB5A63">
      <w:pPr>
        <w:rPr>
          <w:sz w:val="18"/>
          <w:szCs w:val="18"/>
        </w:rPr>
      </w:pPr>
    </w:p>
    <w:p w:rsidR="00F948CD" w:rsidRPr="005F7CB7" w:rsidRDefault="00F948CD" w:rsidP="00C407BB">
      <w:pPr>
        <w:jc w:val="right"/>
        <w:rPr>
          <w:rFonts w:ascii="Edwardian Script ITC" w:hAnsi="Edwardian Script ITC"/>
          <w:sz w:val="28"/>
          <w:szCs w:val="28"/>
        </w:rPr>
      </w:pPr>
      <w:r w:rsidRPr="005F7CB7">
        <w:rPr>
          <w:rFonts w:ascii="Edwardian Script ITC" w:hAnsi="Edwardian Script ITC"/>
          <w:sz w:val="28"/>
          <w:szCs w:val="28"/>
        </w:rPr>
        <w:t>Ba</w:t>
      </w:r>
      <w:r w:rsidRPr="005F7CB7">
        <w:rPr>
          <w:rFonts w:ascii="Times New Roman" w:hAnsi="Times New Roman"/>
          <w:sz w:val="28"/>
          <w:szCs w:val="28"/>
        </w:rPr>
        <w:t>ş</w:t>
      </w:r>
      <w:r w:rsidRPr="005F7CB7">
        <w:rPr>
          <w:rFonts w:ascii="Edwardian Script ITC" w:hAnsi="Edwardian Script ITC"/>
          <w:sz w:val="28"/>
          <w:szCs w:val="28"/>
        </w:rPr>
        <w:t>ar</w:t>
      </w:r>
      <w:r w:rsidRPr="005F7CB7">
        <w:rPr>
          <w:rFonts w:ascii="Edwardian Script ITC" w:hAnsi="Edwardian Script ITC" w:cs="French Script MT"/>
          <w:sz w:val="28"/>
          <w:szCs w:val="28"/>
        </w:rPr>
        <w:t>ı</w:t>
      </w:r>
      <w:r w:rsidRPr="005F7CB7">
        <w:rPr>
          <w:rFonts w:ascii="Edwardian Script ITC" w:hAnsi="Edwardian Script ITC"/>
          <w:sz w:val="28"/>
          <w:szCs w:val="28"/>
        </w:rPr>
        <w:t>lar dilerim</w:t>
      </w:r>
    </w:p>
    <w:p w:rsidR="00F948CD" w:rsidRPr="002023AB" w:rsidRDefault="00F948CD" w:rsidP="00CB5A63">
      <w:pPr>
        <w:rPr>
          <w:sz w:val="18"/>
          <w:szCs w:val="18"/>
        </w:rPr>
      </w:pPr>
    </w:p>
    <w:p w:rsidR="00F948CD" w:rsidRPr="002023AB" w:rsidRDefault="00F948CD" w:rsidP="00C407B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</w:t>
      </w:r>
      <w:r w:rsidRPr="002023AB">
        <w:rPr>
          <w:sz w:val="18"/>
          <w:szCs w:val="18"/>
        </w:rPr>
        <w:t>Volkan KARA</w:t>
      </w:r>
    </w:p>
    <w:p w:rsidR="00F948CD" w:rsidRDefault="00F948CD" w:rsidP="00C407BB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</w:t>
      </w:r>
      <w:r w:rsidRPr="002023AB">
        <w:rPr>
          <w:sz w:val="16"/>
          <w:szCs w:val="16"/>
        </w:rPr>
        <w:t xml:space="preserve">İMKB ATATÜRK ÇPL COĞRAFYA </w:t>
      </w:r>
      <w:r>
        <w:rPr>
          <w:sz w:val="16"/>
          <w:szCs w:val="16"/>
        </w:rPr>
        <w:t>ÖĞRETMENİ</w:t>
      </w:r>
    </w:p>
    <w:p w:rsidR="00F948CD" w:rsidRPr="002023AB" w:rsidRDefault="00F948CD" w:rsidP="00C407BB">
      <w:pPr>
        <w:jc w:val="right"/>
        <w:rPr>
          <w:sz w:val="16"/>
          <w:szCs w:val="16"/>
        </w:rPr>
      </w:pPr>
      <w:hyperlink r:id="rId11" w:history="1">
        <w:r>
          <w:rPr>
            <w:rStyle w:val="Hyperlink"/>
          </w:rPr>
          <w:t>www.sorubak.com</w:t>
        </w:r>
      </w:hyperlink>
    </w:p>
    <w:sectPr w:rsidR="00F948CD" w:rsidRPr="002023AB" w:rsidSect="00C407BB">
      <w:type w:val="continuous"/>
      <w:pgSz w:w="11907" w:h="16839" w:code="9"/>
      <w:pgMar w:top="426" w:right="424" w:bottom="1135" w:left="426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8CD" w:rsidRDefault="00F948CD" w:rsidP="00D5050A">
      <w:r>
        <w:separator/>
      </w:r>
    </w:p>
  </w:endnote>
  <w:endnote w:type="continuationSeparator" w:id="0">
    <w:p w:rsidR="00F948CD" w:rsidRDefault="00F948CD" w:rsidP="00D50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8CD" w:rsidRDefault="00F948CD" w:rsidP="00D5050A">
      <w:r>
        <w:separator/>
      </w:r>
    </w:p>
  </w:footnote>
  <w:footnote w:type="continuationSeparator" w:id="0">
    <w:p w:rsidR="00F948CD" w:rsidRDefault="00F948CD" w:rsidP="00D505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633D"/>
    <w:multiLevelType w:val="hybridMultilevel"/>
    <w:tmpl w:val="132CBFD2"/>
    <w:lvl w:ilvl="0" w:tplc="43B4E3DC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9F4771"/>
    <w:multiLevelType w:val="hybridMultilevel"/>
    <w:tmpl w:val="04A8DA7E"/>
    <w:lvl w:ilvl="0" w:tplc="7408B2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B7391D"/>
    <w:multiLevelType w:val="hybridMultilevel"/>
    <w:tmpl w:val="650877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AC322B"/>
    <w:multiLevelType w:val="hybridMultilevel"/>
    <w:tmpl w:val="4D6C87EC"/>
    <w:lvl w:ilvl="0" w:tplc="6BA03E1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C77563"/>
    <w:multiLevelType w:val="hybridMultilevel"/>
    <w:tmpl w:val="4B94BE22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5">
    <w:nsid w:val="18844043"/>
    <w:multiLevelType w:val="hybridMultilevel"/>
    <w:tmpl w:val="08563114"/>
    <w:lvl w:ilvl="0" w:tplc="68E0E9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586D08"/>
    <w:multiLevelType w:val="hybridMultilevel"/>
    <w:tmpl w:val="BC386012"/>
    <w:lvl w:ilvl="0" w:tplc="94561E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B64C04"/>
    <w:multiLevelType w:val="hybridMultilevel"/>
    <w:tmpl w:val="5442CE0A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BB6708D"/>
    <w:multiLevelType w:val="hybridMultilevel"/>
    <w:tmpl w:val="9D30B1BE"/>
    <w:lvl w:ilvl="0" w:tplc="0D6E7E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4BF1664"/>
    <w:multiLevelType w:val="hybridMultilevel"/>
    <w:tmpl w:val="CDDAB560"/>
    <w:lvl w:ilvl="0" w:tplc="A734E0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212305A"/>
    <w:multiLevelType w:val="hybridMultilevel"/>
    <w:tmpl w:val="D55A839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949E06BE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A4030F"/>
    <w:multiLevelType w:val="hybridMultilevel"/>
    <w:tmpl w:val="7CC64668"/>
    <w:lvl w:ilvl="0" w:tplc="0C6E2C3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B27E00"/>
    <w:multiLevelType w:val="hybridMultilevel"/>
    <w:tmpl w:val="4616167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2922D5"/>
    <w:multiLevelType w:val="hybridMultilevel"/>
    <w:tmpl w:val="96326716"/>
    <w:lvl w:ilvl="0" w:tplc="D79AA9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FFC64E2"/>
    <w:multiLevelType w:val="hybridMultilevel"/>
    <w:tmpl w:val="91C2663E"/>
    <w:lvl w:ilvl="0" w:tplc="035ADE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25C13B5"/>
    <w:multiLevelType w:val="hybridMultilevel"/>
    <w:tmpl w:val="436605D0"/>
    <w:lvl w:ilvl="0" w:tplc="041F0017">
      <w:start w:val="1"/>
      <w:numFmt w:val="lowerLetter"/>
      <w:lvlText w:val="%1)"/>
      <w:lvlJc w:val="left"/>
      <w:pPr>
        <w:ind w:left="1002" w:hanging="360"/>
      </w:pPr>
      <w:rPr>
        <w:rFonts w:cs="Times New Roman"/>
      </w:rPr>
    </w:lvl>
    <w:lvl w:ilvl="1" w:tplc="041F0017">
      <w:start w:val="1"/>
      <w:numFmt w:val="lowerLetter"/>
      <w:lvlText w:val="%2)"/>
      <w:lvlJc w:val="left"/>
      <w:pPr>
        <w:ind w:left="17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2" w:hanging="180"/>
      </w:pPr>
      <w:rPr>
        <w:rFonts w:cs="Times New Roman"/>
      </w:rPr>
    </w:lvl>
  </w:abstractNum>
  <w:abstractNum w:abstractNumId="16">
    <w:nsid w:val="7B6E7D77"/>
    <w:multiLevelType w:val="hybridMultilevel"/>
    <w:tmpl w:val="886C01E4"/>
    <w:lvl w:ilvl="0" w:tplc="7C4618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4"/>
  </w:num>
  <w:num w:numId="5">
    <w:abstractNumId w:val="11"/>
  </w:num>
  <w:num w:numId="6">
    <w:abstractNumId w:val="9"/>
  </w:num>
  <w:num w:numId="7">
    <w:abstractNumId w:val="13"/>
  </w:num>
  <w:num w:numId="8">
    <w:abstractNumId w:val="1"/>
  </w:num>
  <w:num w:numId="9">
    <w:abstractNumId w:val="3"/>
  </w:num>
  <w:num w:numId="10">
    <w:abstractNumId w:val="16"/>
  </w:num>
  <w:num w:numId="11">
    <w:abstractNumId w:val="2"/>
  </w:num>
  <w:num w:numId="12">
    <w:abstractNumId w:val="12"/>
  </w:num>
  <w:num w:numId="13">
    <w:abstractNumId w:val="10"/>
  </w:num>
  <w:num w:numId="14">
    <w:abstractNumId w:val="15"/>
  </w:num>
  <w:num w:numId="15">
    <w:abstractNumId w:val="0"/>
  </w:num>
  <w:num w:numId="16">
    <w:abstractNumId w:val="7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27C"/>
    <w:rsid w:val="000140EC"/>
    <w:rsid w:val="00016D67"/>
    <w:rsid w:val="000A3EB4"/>
    <w:rsid w:val="001235F9"/>
    <w:rsid w:val="001604DA"/>
    <w:rsid w:val="001655DB"/>
    <w:rsid w:val="001E022E"/>
    <w:rsid w:val="001F2BBB"/>
    <w:rsid w:val="002023AB"/>
    <w:rsid w:val="002145F5"/>
    <w:rsid w:val="00353DD3"/>
    <w:rsid w:val="00364A5D"/>
    <w:rsid w:val="00386A3C"/>
    <w:rsid w:val="004113F0"/>
    <w:rsid w:val="00450275"/>
    <w:rsid w:val="00462D3E"/>
    <w:rsid w:val="004E0C36"/>
    <w:rsid w:val="005154C9"/>
    <w:rsid w:val="005933BD"/>
    <w:rsid w:val="005F7CB7"/>
    <w:rsid w:val="00686A8A"/>
    <w:rsid w:val="006C1681"/>
    <w:rsid w:val="006D2736"/>
    <w:rsid w:val="007071ED"/>
    <w:rsid w:val="00750602"/>
    <w:rsid w:val="00751494"/>
    <w:rsid w:val="0079021B"/>
    <w:rsid w:val="008148FD"/>
    <w:rsid w:val="008163EE"/>
    <w:rsid w:val="00843BF4"/>
    <w:rsid w:val="0088299B"/>
    <w:rsid w:val="008A66B0"/>
    <w:rsid w:val="008D0BF8"/>
    <w:rsid w:val="008F24E2"/>
    <w:rsid w:val="009A23A3"/>
    <w:rsid w:val="009C4C04"/>
    <w:rsid w:val="009F7472"/>
    <w:rsid w:val="00A70C36"/>
    <w:rsid w:val="00A9007F"/>
    <w:rsid w:val="00B16BF3"/>
    <w:rsid w:val="00B6227C"/>
    <w:rsid w:val="00B767FB"/>
    <w:rsid w:val="00BE6F37"/>
    <w:rsid w:val="00C377EC"/>
    <w:rsid w:val="00C407BB"/>
    <w:rsid w:val="00C661E0"/>
    <w:rsid w:val="00CB5A63"/>
    <w:rsid w:val="00CD5755"/>
    <w:rsid w:val="00D30EBC"/>
    <w:rsid w:val="00D5050A"/>
    <w:rsid w:val="00D631AE"/>
    <w:rsid w:val="00D9153C"/>
    <w:rsid w:val="00D95B32"/>
    <w:rsid w:val="00DA15C1"/>
    <w:rsid w:val="00DD27C1"/>
    <w:rsid w:val="00DF4DC0"/>
    <w:rsid w:val="00E41228"/>
    <w:rsid w:val="00F6611A"/>
    <w:rsid w:val="00F8156D"/>
    <w:rsid w:val="00F948CD"/>
    <w:rsid w:val="00FC489C"/>
    <w:rsid w:val="00FD6656"/>
    <w:rsid w:val="00FE02EE"/>
    <w:rsid w:val="00FF1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27C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6227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815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156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631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F24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5050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050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5050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050A"/>
    <w:rPr>
      <w:rFonts w:cs="Times New Roman"/>
    </w:rPr>
  </w:style>
  <w:style w:type="character" w:styleId="Hyperlink">
    <w:name w:val="Hyperlink"/>
    <w:basedOn w:val="DefaultParagraphFont"/>
    <w:uiPriority w:val="99"/>
    <w:rsid w:val="008148F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2</Pages>
  <Words>687</Words>
  <Characters>3916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gümüşkara</dc:creator>
  <cp:keywords>www.sorubak.com</cp:keywords>
  <dc:description>www.sorubak.com</dc:description>
  <cp:lastModifiedBy>edanur</cp:lastModifiedBy>
  <cp:revision>7</cp:revision>
  <dcterms:created xsi:type="dcterms:W3CDTF">2012-11-15T17:58:00Z</dcterms:created>
  <dcterms:modified xsi:type="dcterms:W3CDTF">2012-11-22T19:49:00Z</dcterms:modified>
  <cp:category>www.sorubak.com</cp:category>
</cp:coreProperties>
</file>