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A2F" w:rsidRDefault="004E3A2F" w:rsidP="00F8156D">
      <w:pPr>
        <w:pStyle w:val="NoSpacing"/>
      </w:pPr>
      <w:r>
        <w:t xml:space="preserve">                                 </w:t>
      </w:r>
    </w:p>
    <w:p w:rsidR="004E3A2F" w:rsidRDefault="004E3A2F" w:rsidP="00F8156D">
      <w:pPr>
        <w:jc w:val="center"/>
        <w:rPr>
          <w:sz w:val="20"/>
          <w:szCs w:val="20"/>
        </w:rPr>
        <w:sectPr w:rsidR="004E3A2F" w:rsidSect="00540194">
          <w:type w:val="continuous"/>
          <w:pgSz w:w="11907" w:h="16839" w:code="9"/>
          <w:pgMar w:top="142" w:right="424" w:bottom="1135" w:left="426" w:header="708" w:footer="708" w:gutter="0"/>
          <w:cols w:num="2" w:space="709"/>
          <w:docGrid w:linePitch="360"/>
        </w:sectPr>
      </w:pPr>
    </w:p>
    <w:p w:rsidR="004E3A2F" w:rsidRDefault="004E3A2F" w:rsidP="00F8156D">
      <w:pPr>
        <w:jc w:val="center"/>
        <w:rPr>
          <w:sz w:val="20"/>
          <w:szCs w:val="20"/>
        </w:rPr>
      </w:pPr>
    </w:p>
    <w:p w:rsidR="004E3A2F" w:rsidRDefault="004E3A2F" w:rsidP="00752379">
      <w:pPr>
        <w:rPr>
          <w:sz w:val="20"/>
          <w:szCs w:val="20"/>
        </w:rPr>
      </w:pPr>
    </w:p>
    <w:p w:rsidR="004E3A2F" w:rsidRDefault="004E3A2F" w:rsidP="00F8156D">
      <w:pPr>
        <w:jc w:val="center"/>
        <w:rPr>
          <w:sz w:val="20"/>
          <w:szCs w:val="20"/>
        </w:rPr>
      </w:pPr>
      <w:r w:rsidRPr="008D0FAE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images" style="width:74.25pt;height:49.5pt;visibility:visible">
            <v:imagedata r:id="rId5" o:title="" gain="69719f"/>
          </v:shape>
        </w:pict>
      </w:r>
    </w:p>
    <w:p w:rsidR="004E3A2F" w:rsidRPr="00B75994" w:rsidRDefault="004E3A2F" w:rsidP="00F8156D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2012-2013</w:t>
      </w:r>
      <w:r w:rsidRPr="00B75994">
        <w:rPr>
          <w:b/>
          <w:sz w:val="20"/>
          <w:szCs w:val="20"/>
        </w:rPr>
        <w:t xml:space="preserve"> EĞİTİM ÖĞRETİM YILI</w:t>
      </w:r>
    </w:p>
    <w:p w:rsidR="004E3A2F" w:rsidRDefault="004E3A2F" w:rsidP="00F8156D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GÜMÜŞHANE KÜRTÜN </w:t>
      </w:r>
      <w:r w:rsidRPr="00B75994">
        <w:rPr>
          <w:b/>
          <w:sz w:val="20"/>
          <w:szCs w:val="20"/>
        </w:rPr>
        <w:t xml:space="preserve">İMKB ATATÜRK ÇPL </w:t>
      </w:r>
    </w:p>
    <w:p w:rsidR="004E3A2F" w:rsidRPr="00B75994" w:rsidRDefault="004E3A2F" w:rsidP="00F8156D">
      <w:pPr>
        <w:jc w:val="center"/>
        <w:rPr>
          <w:b/>
          <w:sz w:val="20"/>
          <w:szCs w:val="20"/>
        </w:rPr>
      </w:pPr>
      <w:r w:rsidRPr="00B75994">
        <w:rPr>
          <w:b/>
          <w:sz w:val="20"/>
          <w:szCs w:val="20"/>
        </w:rPr>
        <w:t>10-A SINIFI COĞRAFYA DERSİ I.DÖNEM I</w:t>
      </w:r>
      <w:r>
        <w:rPr>
          <w:b/>
          <w:sz w:val="20"/>
          <w:szCs w:val="20"/>
        </w:rPr>
        <w:t>I.SINAV SORULARI</w:t>
      </w:r>
    </w:p>
    <w:p w:rsidR="004E3A2F" w:rsidRDefault="004E3A2F" w:rsidP="00F8156D">
      <w:pPr>
        <w:jc w:val="center"/>
        <w:rPr>
          <w:sz w:val="18"/>
          <w:szCs w:val="18"/>
        </w:rPr>
      </w:pPr>
    </w:p>
    <w:p w:rsidR="004E3A2F" w:rsidRDefault="004E3A2F" w:rsidP="008C66A2">
      <w:pPr>
        <w:rPr>
          <w:sz w:val="16"/>
          <w:szCs w:val="16"/>
        </w:rPr>
      </w:pPr>
      <w:r>
        <w:rPr>
          <w:sz w:val="16"/>
          <w:szCs w:val="16"/>
        </w:rPr>
        <w:t>SORU 1)</w:t>
      </w:r>
      <w:r w:rsidRPr="00B75994">
        <w:rPr>
          <w:b/>
          <w:sz w:val="16"/>
          <w:szCs w:val="16"/>
        </w:rPr>
        <w:t xml:space="preserve"> Bir yörede nüfus artışları, iş olanaklarının artışıyla sıkı bir ilişki içinde ise bu yöredeki nüfus artışında aşağıdakilerden hangisinin payının en büyük olduğu söylenebilir?</w:t>
      </w:r>
      <w:r w:rsidRPr="008C66A2">
        <w:rPr>
          <w:sz w:val="16"/>
          <w:szCs w:val="16"/>
        </w:rPr>
        <w:br/>
      </w:r>
      <w:r w:rsidRPr="008C66A2">
        <w:rPr>
          <w:sz w:val="16"/>
          <w:szCs w:val="16"/>
        </w:rPr>
        <w:br/>
        <w:t>A) Konut yapımının hızlanmasının</w:t>
      </w:r>
      <w:r w:rsidRPr="008C66A2">
        <w:rPr>
          <w:sz w:val="16"/>
          <w:szCs w:val="16"/>
        </w:rPr>
        <w:br/>
        <w:t>B) Doğumların artmasının</w:t>
      </w:r>
      <w:r w:rsidRPr="008C66A2">
        <w:rPr>
          <w:sz w:val="16"/>
          <w:szCs w:val="16"/>
        </w:rPr>
        <w:br/>
        <w:t>C) Ölümlerin azalmasının</w:t>
      </w:r>
      <w:r w:rsidRPr="008C66A2">
        <w:rPr>
          <w:sz w:val="16"/>
          <w:szCs w:val="16"/>
        </w:rPr>
        <w:br/>
        <w:t>D) Çevreden olan göçlerin çoğalmasının</w:t>
      </w:r>
      <w:r w:rsidRPr="008C66A2">
        <w:rPr>
          <w:sz w:val="16"/>
          <w:szCs w:val="16"/>
        </w:rPr>
        <w:br/>
        <w:t>E) Düzenli ulaşım ağına sahip olmasının</w:t>
      </w:r>
    </w:p>
    <w:p w:rsidR="004E3A2F" w:rsidRDefault="004E3A2F" w:rsidP="00005113">
      <w:pPr>
        <w:pStyle w:val="ListParagraph"/>
        <w:rPr>
          <w:sz w:val="16"/>
          <w:szCs w:val="16"/>
        </w:rPr>
      </w:pPr>
    </w:p>
    <w:p w:rsidR="004E3A2F" w:rsidRPr="00E6265A" w:rsidRDefault="004E3A2F" w:rsidP="00E6265A">
      <w:pPr>
        <w:rPr>
          <w:sz w:val="16"/>
          <w:szCs w:val="16"/>
        </w:rPr>
      </w:pPr>
      <w:r>
        <w:rPr>
          <w:sz w:val="16"/>
          <w:szCs w:val="16"/>
        </w:rPr>
        <w:t xml:space="preserve">SORU 2) </w:t>
      </w:r>
      <w:r w:rsidRPr="00345C0B">
        <w:rPr>
          <w:b/>
          <w:bCs/>
          <w:sz w:val="16"/>
          <w:szCs w:val="16"/>
        </w:rPr>
        <w:t>Aşağıdaki yaş piramitlerinden hangisi do</w:t>
      </w:r>
      <w:r w:rsidRPr="00345C0B">
        <w:rPr>
          <w:b/>
          <w:bCs/>
          <w:sz w:val="16"/>
          <w:szCs w:val="16"/>
        </w:rPr>
        <w:softHyphen/>
        <w:t>ğum oranının hızla düştüğü bir ülkeye ait olabilir?</w:t>
      </w:r>
      <w:r w:rsidRPr="00E6265A">
        <w:rPr>
          <w:b/>
          <w:bCs/>
          <w:sz w:val="16"/>
          <w:szCs w:val="16"/>
        </w:rPr>
        <w:t xml:space="preserve">  </w:t>
      </w:r>
      <w:r w:rsidRPr="00E6265A">
        <w:rPr>
          <w:sz w:val="16"/>
          <w:szCs w:val="16"/>
        </w:rPr>
        <w:t>(Grafiklerde dikey eksen  yaşı göster</w:t>
      </w:r>
      <w:r w:rsidRPr="00E6265A">
        <w:rPr>
          <w:sz w:val="16"/>
          <w:szCs w:val="16"/>
        </w:rPr>
        <w:softHyphen/>
        <w:t>mektedir)</w:t>
      </w:r>
    </w:p>
    <w:p w:rsidR="004E3A2F" w:rsidRDefault="004E3A2F" w:rsidP="00E6265A">
      <w:pPr>
        <w:rPr>
          <w:sz w:val="16"/>
          <w:szCs w:val="16"/>
        </w:rPr>
      </w:pPr>
      <w:r w:rsidRPr="00E6265A">
        <w:rPr>
          <w:sz w:val="16"/>
          <w:szCs w:val="16"/>
        </w:rPr>
        <w:t xml:space="preserve"> </w:t>
      </w:r>
      <w:r w:rsidRPr="00275B82">
        <w:rPr>
          <w:noProof/>
          <w:sz w:val="16"/>
          <w:szCs w:val="16"/>
          <w:lang w:eastAsia="tr-TR"/>
        </w:rPr>
        <w:pict>
          <v:shape id="Resim 6" o:spid="_x0000_i1026" type="#_x0000_t75" style="width:138.75pt;height:187.5pt;visibility:visible">
            <v:imagedata r:id="rId6" o:title=""/>
          </v:shape>
        </w:pict>
      </w:r>
    </w:p>
    <w:p w:rsidR="004E3A2F" w:rsidRPr="00E6265A" w:rsidRDefault="004E3A2F" w:rsidP="00E6265A">
      <w:pPr>
        <w:rPr>
          <w:sz w:val="16"/>
          <w:szCs w:val="16"/>
        </w:rPr>
      </w:pPr>
      <w:r>
        <w:rPr>
          <w:sz w:val="16"/>
          <w:szCs w:val="16"/>
        </w:rPr>
        <w:t>SORU 3)</w:t>
      </w:r>
      <w:r w:rsidRPr="00E6265A">
        <w:rPr>
          <w:rFonts w:ascii="Arial" w:hAnsi="Arial" w:cs="Arial"/>
          <w:b/>
          <w:color w:val="000000"/>
          <w:sz w:val="24"/>
          <w:szCs w:val="24"/>
          <w:lang w:eastAsia="tr-TR"/>
        </w:rPr>
        <w:t xml:space="preserve"> </w:t>
      </w:r>
      <w:r w:rsidRPr="00B75994">
        <w:rPr>
          <w:b/>
          <w:sz w:val="16"/>
          <w:szCs w:val="16"/>
        </w:rPr>
        <w:t>Aşağıdaki grafik, bir ülkedeki nüfusun yaş gu</w:t>
      </w:r>
      <w:r w:rsidRPr="00B75994">
        <w:rPr>
          <w:b/>
          <w:sz w:val="16"/>
          <w:szCs w:val="16"/>
        </w:rPr>
        <w:softHyphen/>
        <w:t>ruplarına ve cinsiyete göre dağılımını göster</w:t>
      </w:r>
      <w:r w:rsidRPr="00B75994">
        <w:rPr>
          <w:b/>
          <w:sz w:val="16"/>
          <w:szCs w:val="16"/>
        </w:rPr>
        <w:softHyphen/>
        <w:t>mektedir</w:t>
      </w:r>
      <w:r w:rsidRPr="00B75994">
        <w:rPr>
          <w:sz w:val="16"/>
          <w:szCs w:val="16"/>
        </w:rPr>
        <w:t>.</w:t>
      </w:r>
    </w:p>
    <w:p w:rsidR="004E3A2F" w:rsidRPr="00E6265A" w:rsidRDefault="004E3A2F" w:rsidP="00E6265A">
      <w:pPr>
        <w:rPr>
          <w:sz w:val="16"/>
          <w:szCs w:val="16"/>
        </w:rPr>
      </w:pPr>
      <w:r w:rsidRPr="00275B82">
        <w:rPr>
          <w:noProof/>
          <w:sz w:val="16"/>
          <w:szCs w:val="16"/>
          <w:lang w:eastAsia="tr-TR"/>
        </w:rPr>
        <w:pict>
          <v:shape id="Resim 8" o:spid="_x0000_i1027" type="#_x0000_t75" style="width:197.25pt;height:175.5pt;visibility:visible">
            <v:imagedata r:id="rId7" o:title=""/>
          </v:shape>
        </w:pict>
      </w:r>
    </w:p>
    <w:p w:rsidR="004E3A2F" w:rsidRDefault="004E3A2F" w:rsidP="00E6265A">
      <w:pPr>
        <w:rPr>
          <w:bCs/>
          <w:sz w:val="16"/>
          <w:szCs w:val="16"/>
        </w:rPr>
      </w:pPr>
    </w:p>
    <w:p w:rsidR="004E3A2F" w:rsidRPr="00B75994" w:rsidRDefault="004E3A2F" w:rsidP="00E6265A">
      <w:pPr>
        <w:rPr>
          <w:b/>
          <w:bCs/>
          <w:sz w:val="16"/>
          <w:szCs w:val="16"/>
        </w:rPr>
      </w:pPr>
      <w:r w:rsidRPr="00B75994">
        <w:rPr>
          <w:b/>
          <w:bCs/>
          <w:sz w:val="16"/>
          <w:szCs w:val="16"/>
        </w:rPr>
        <w:t>Çalışma çağı, bebeklik çağı, genç nüfus ve yaşlı nüfus tanımları verildiğinde bu grafik</w:t>
      </w:r>
      <w:r w:rsidRPr="00B75994">
        <w:rPr>
          <w:b/>
          <w:bCs/>
          <w:sz w:val="16"/>
          <w:szCs w:val="16"/>
        </w:rPr>
        <w:softHyphen/>
        <w:t xml:space="preserve">ten aşağıdakilerin hangisi ile ilgili yaklaşık bilgi elde </w:t>
      </w:r>
      <w:r w:rsidRPr="00B75994">
        <w:rPr>
          <w:b/>
          <w:bCs/>
          <w:sz w:val="16"/>
          <w:szCs w:val="16"/>
          <w:u w:val="single"/>
        </w:rPr>
        <w:t>edilemez</w:t>
      </w:r>
      <w:r w:rsidRPr="00B75994">
        <w:rPr>
          <w:b/>
          <w:bCs/>
          <w:sz w:val="16"/>
          <w:szCs w:val="16"/>
        </w:rPr>
        <w:t>?</w:t>
      </w:r>
    </w:p>
    <w:p w:rsidR="004E3A2F" w:rsidRPr="00E6265A" w:rsidRDefault="004E3A2F" w:rsidP="00E6265A">
      <w:pPr>
        <w:rPr>
          <w:sz w:val="16"/>
          <w:szCs w:val="16"/>
        </w:rPr>
      </w:pPr>
    </w:p>
    <w:p w:rsidR="004E3A2F" w:rsidRPr="00E6265A" w:rsidRDefault="004E3A2F" w:rsidP="00E6265A">
      <w:pPr>
        <w:rPr>
          <w:sz w:val="16"/>
          <w:szCs w:val="16"/>
        </w:rPr>
      </w:pPr>
      <w:r w:rsidRPr="00E6265A">
        <w:rPr>
          <w:sz w:val="16"/>
          <w:szCs w:val="16"/>
        </w:rPr>
        <w:t>A)   Kadın nüfusun erkek nüfusa oranı</w:t>
      </w:r>
    </w:p>
    <w:p w:rsidR="004E3A2F" w:rsidRPr="00E6265A" w:rsidRDefault="004E3A2F" w:rsidP="00E6265A">
      <w:pPr>
        <w:rPr>
          <w:sz w:val="16"/>
          <w:szCs w:val="16"/>
        </w:rPr>
      </w:pPr>
      <w:r w:rsidRPr="00E6265A">
        <w:rPr>
          <w:sz w:val="16"/>
          <w:szCs w:val="16"/>
        </w:rPr>
        <w:t>B)   Kilometrekareye düşen insan sayısı</w:t>
      </w:r>
    </w:p>
    <w:p w:rsidR="004E3A2F" w:rsidRPr="00E6265A" w:rsidRDefault="004E3A2F" w:rsidP="00E6265A">
      <w:pPr>
        <w:rPr>
          <w:sz w:val="16"/>
          <w:szCs w:val="16"/>
        </w:rPr>
      </w:pPr>
      <w:r w:rsidRPr="00E6265A">
        <w:rPr>
          <w:sz w:val="16"/>
          <w:szCs w:val="16"/>
        </w:rPr>
        <w:t>C)  Tüketici nüfus miktarı</w:t>
      </w:r>
    </w:p>
    <w:p w:rsidR="004E3A2F" w:rsidRPr="00E6265A" w:rsidRDefault="004E3A2F" w:rsidP="00E6265A">
      <w:pPr>
        <w:rPr>
          <w:sz w:val="16"/>
          <w:szCs w:val="16"/>
        </w:rPr>
      </w:pPr>
      <w:r w:rsidRPr="00E6265A">
        <w:rPr>
          <w:sz w:val="16"/>
          <w:szCs w:val="16"/>
        </w:rPr>
        <w:t>D)  Kadın ve erkeklerde çalışma çağındaki nüfus</w:t>
      </w:r>
    </w:p>
    <w:p w:rsidR="004E3A2F" w:rsidRDefault="004E3A2F" w:rsidP="00E6265A">
      <w:pPr>
        <w:rPr>
          <w:sz w:val="16"/>
          <w:szCs w:val="16"/>
        </w:rPr>
      </w:pPr>
      <w:r w:rsidRPr="00E6265A">
        <w:rPr>
          <w:sz w:val="16"/>
          <w:szCs w:val="16"/>
        </w:rPr>
        <w:t>E)   Yaşlı nüfusun toplam nüfusa oranı</w:t>
      </w:r>
      <w:r w:rsidRPr="00292873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</w:p>
    <w:p w:rsidR="004E3A2F" w:rsidRDefault="004E3A2F" w:rsidP="00292873">
      <w:pPr>
        <w:ind w:left="360"/>
        <w:rPr>
          <w:sz w:val="16"/>
          <w:szCs w:val="16"/>
        </w:rPr>
      </w:pPr>
    </w:p>
    <w:p w:rsidR="004E3A2F" w:rsidRDefault="004E3A2F" w:rsidP="008C66A2">
      <w:pPr>
        <w:rPr>
          <w:sz w:val="16"/>
          <w:szCs w:val="16"/>
        </w:rPr>
      </w:pPr>
    </w:p>
    <w:p w:rsidR="004E3A2F" w:rsidRDefault="004E3A2F" w:rsidP="00540194">
      <w:pPr>
        <w:pStyle w:val="NoSpacing"/>
        <w:rPr>
          <w:sz w:val="18"/>
          <w:szCs w:val="18"/>
        </w:rPr>
      </w:pPr>
    </w:p>
    <w:p w:rsidR="004E3A2F" w:rsidRDefault="004E3A2F" w:rsidP="00540194">
      <w:pPr>
        <w:pStyle w:val="NoSpacing"/>
        <w:rPr>
          <w:sz w:val="18"/>
          <w:szCs w:val="18"/>
        </w:rPr>
      </w:pPr>
    </w:p>
    <w:p w:rsidR="004E3A2F" w:rsidRDefault="004E3A2F" w:rsidP="00540194">
      <w:pPr>
        <w:pStyle w:val="NoSpacing"/>
        <w:rPr>
          <w:sz w:val="18"/>
          <w:szCs w:val="18"/>
        </w:rPr>
      </w:pPr>
    </w:p>
    <w:p w:rsidR="004E3A2F" w:rsidRDefault="004E3A2F" w:rsidP="00540194">
      <w:pPr>
        <w:pStyle w:val="NoSpacing"/>
        <w:rPr>
          <w:b/>
          <w:sz w:val="18"/>
          <w:szCs w:val="18"/>
        </w:rPr>
      </w:pPr>
    </w:p>
    <w:p w:rsidR="004E3A2F" w:rsidRDefault="004E3A2F" w:rsidP="00540194">
      <w:pPr>
        <w:pStyle w:val="NoSpacing"/>
        <w:rPr>
          <w:b/>
          <w:sz w:val="18"/>
          <w:szCs w:val="18"/>
        </w:rPr>
      </w:pPr>
    </w:p>
    <w:p w:rsidR="004E3A2F" w:rsidRDefault="004E3A2F" w:rsidP="00540194">
      <w:pPr>
        <w:pStyle w:val="NoSpacing"/>
        <w:rPr>
          <w:b/>
          <w:sz w:val="18"/>
          <w:szCs w:val="18"/>
        </w:rPr>
      </w:pPr>
    </w:p>
    <w:p w:rsidR="004E3A2F" w:rsidRPr="00B75994" w:rsidRDefault="004E3A2F" w:rsidP="00540194">
      <w:pPr>
        <w:pStyle w:val="NoSpacing"/>
        <w:rPr>
          <w:b/>
          <w:sz w:val="18"/>
          <w:szCs w:val="18"/>
        </w:rPr>
      </w:pPr>
      <w:r w:rsidRPr="00B75994">
        <w:rPr>
          <w:b/>
          <w:sz w:val="18"/>
          <w:szCs w:val="18"/>
        </w:rPr>
        <w:t>Adı Soyadı:</w:t>
      </w:r>
      <w:r w:rsidRPr="00B75994">
        <w:rPr>
          <w:sz w:val="18"/>
          <w:szCs w:val="18"/>
        </w:rPr>
        <w:t>________________________________</w:t>
      </w:r>
    </w:p>
    <w:p w:rsidR="004E3A2F" w:rsidRPr="00B75994" w:rsidRDefault="004E3A2F" w:rsidP="00540194">
      <w:pPr>
        <w:pStyle w:val="NoSpacing"/>
        <w:rPr>
          <w:b/>
          <w:sz w:val="18"/>
          <w:szCs w:val="18"/>
        </w:rPr>
      </w:pPr>
      <w:r w:rsidRPr="00B75994">
        <w:rPr>
          <w:b/>
          <w:sz w:val="18"/>
          <w:szCs w:val="18"/>
        </w:rPr>
        <w:t xml:space="preserve">             No</w:t>
      </w:r>
      <w:r w:rsidRPr="00B75994">
        <w:rPr>
          <w:sz w:val="18"/>
          <w:szCs w:val="18"/>
        </w:rPr>
        <w:t xml:space="preserve">:___________   </w:t>
      </w:r>
      <w:r w:rsidRPr="00B75994">
        <w:rPr>
          <w:b/>
          <w:sz w:val="18"/>
          <w:szCs w:val="18"/>
        </w:rPr>
        <w:t xml:space="preserve">                                        </w:t>
      </w:r>
    </w:p>
    <w:p w:rsidR="004E3A2F" w:rsidRPr="00B75994" w:rsidRDefault="004E3A2F" w:rsidP="00540194">
      <w:pPr>
        <w:pStyle w:val="NoSpacing"/>
        <w:rPr>
          <w:b/>
          <w:sz w:val="18"/>
          <w:szCs w:val="18"/>
        </w:rPr>
      </w:pPr>
      <w:r w:rsidRPr="00B75994">
        <w:rPr>
          <w:b/>
          <w:sz w:val="18"/>
          <w:szCs w:val="18"/>
        </w:rPr>
        <w:t xml:space="preserve">            </w:t>
      </w:r>
    </w:p>
    <w:p w:rsidR="004E3A2F" w:rsidRPr="00353DD3" w:rsidRDefault="004E3A2F" w:rsidP="00540194">
      <w:pPr>
        <w:pStyle w:val="NoSpacing"/>
        <w:rPr>
          <w:sz w:val="24"/>
          <w:szCs w:val="24"/>
        </w:rPr>
      </w:pPr>
      <w:r w:rsidRPr="00B75994">
        <w:rPr>
          <w:b/>
          <w:sz w:val="18"/>
          <w:szCs w:val="18"/>
        </w:rPr>
        <w:t xml:space="preserve">        Puan</w:t>
      </w:r>
      <w:r w:rsidRPr="00540194">
        <w:rPr>
          <w:sz w:val="16"/>
          <w:szCs w:val="16"/>
        </w:rPr>
        <w:t>:</w:t>
      </w:r>
      <w:r>
        <w:rPr>
          <w:sz w:val="24"/>
          <w:szCs w:val="24"/>
        </w:rPr>
        <w:t xml:space="preserve"> </w:t>
      </w:r>
      <w:r w:rsidRPr="00B75994">
        <w:rPr>
          <w:b/>
          <w:sz w:val="24"/>
          <w:szCs w:val="24"/>
        </w:rPr>
        <w:t xml:space="preserve">_________ </w:t>
      </w:r>
      <w:r w:rsidRPr="00353DD3">
        <w:rPr>
          <w:sz w:val="24"/>
          <w:szCs w:val="24"/>
        </w:rPr>
        <w:t xml:space="preserve">                                    </w:t>
      </w:r>
    </w:p>
    <w:p w:rsidR="004E3A2F" w:rsidRDefault="004E3A2F" w:rsidP="00540194">
      <w:pPr>
        <w:pStyle w:val="NoSpacing"/>
        <w:rPr>
          <w:sz w:val="18"/>
          <w:szCs w:val="18"/>
        </w:rPr>
      </w:pPr>
    </w:p>
    <w:p w:rsidR="004E3A2F" w:rsidRDefault="004E3A2F" w:rsidP="00540194">
      <w:pPr>
        <w:pStyle w:val="NoSpacing"/>
        <w:rPr>
          <w:sz w:val="18"/>
          <w:szCs w:val="18"/>
        </w:rPr>
      </w:pPr>
    </w:p>
    <w:p w:rsidR="004E3A2F" w:rsidRDefault="004E3A2F" w:rsidP="00540194"/>
    <w:p w:rsidR="004E3A2F" w:rsidRPr="00E6265A" w:rsidRDefault="004E3A2F" w:rsidP="00E6265A">
      <w:pPr>
        <w:rPr>
          <w:sz w:val="16"/>
          <w:szCs w:val="16"/>
        </w:rPr>
      </w:pPr>
      <w:r>
        <w:rPr>
          <w:sz w:val="16"/>
          <w:szCs w:val="16"/>
        </w:rPr>
        <w:t xml:space="preserve">SORU 4) </w:t>
      </w:r>
      <w:r w:rsidRPr="00B75994">
        <w:rPr>
          <w:b/>
          <w:sz w:val="16"/>
          <w:szCs w:val="16"/>
        </w:rPr>
        <w:t>Nüfusun yaş gruplarına göre dağılışını gös</w:t>
      </w:r>
      <w:r w:rsidRPr="00B75994">
        <w:rPr>
          <w:b/>
          <w:sz w:val="16"/>
          <w:szCs w:val="16"/>
        </w:rPr>
        <w:softHyphen/>
        <w:t>teren aşağıdaki grafiklerden</w:t>
      </w:r>
      <w:r w:rsidRPr="00E6265A">
        <w:rPr>
          <w:sz w:val="16"/>
          <w:szCs w:val="16"/>
        </w:rPr>
        <w:t xml:space="preserve"> </w:t>
      </w:r>
      <w:r w:rsidRPr="00B75994">
        <w:rPr>
          <w:b/>
          <w:sz w:val="16"/>
          <w:szCs w:val="16"/>
        </w:rPr>
        <w:t>hangisi geliş</w:t>
      </w:r>
      <w:r w:rsidRPr="00B75994">
        <w:rPr>
          <w:b/>
          <w:sz w:val="16"/>
          <w:szCs w:val="16"/>
        </w:rPr>
        <w:softHyphen/>
        <w:t>miş bir ülkeye ait olabilir</w:t>
      </w:r>
      <w:r w:rsidRPr="00E6265A">
        <w:rPr>
          <w:sz w:val="16"/>
          <w:szCs w:val="16"/>
        </w:rPr>
        <w:t>?</w:t>
      </w:r>
    </w:p>
    <w:p w:rsidR="004E3A2F" w:rsidRDefault="004E3A2F" w:rsidP="00E6265A">
      <w:pPr>
        <w:rPr>
          <w:sz w:val="16"/>
          <w:szCs w:val="16"/>
        </w:rPr>
      </w:pPr>
      <w:r w:rsidRPr="00275B82">
        <w:rPr>
          <w:noProof/>
          <w:sz w:val="16"/>
          <w:szCs w:val="16"/>
          <w:lang w:eastAsia="tr-TR"/>
        </w:rPr>
        <w:pict>
          <v:shape id="Resim 12" o:spid="_x0000_i1028" type="#_x0000_t75" style="width:131.25pt;height:186.75pt;visibility:visible">
            <v:imagedata r:id="rId8" o:title=""/>
          </v:shape>
        </w:pict>
      </w:r>
    </w:p>
    <w:p w:rsidR="004E3A2F" w:rsidRDefault="004E3A2F" w:rsidP="00E6265A">
      <w:pPr>
        <w:pStyle w:val="NoSpacing"/>
        <w:rPr>
          <w:sz w:val="24"/>
          <w:szCs w:val="24"/>
        </w:rPr>
      </w:pPr>
      <w:r w:rsidRPr="00353DD3">
        <w:rPr>
          <w:sz w:val="24"/>
          <w:szCs w:val="24"/>
        </w:rPr>
        <w:t xml:space="preserve">  </w:t>
      </w:r>
    </w:p>
    <w:p w:rsidR="004E3A2F" w:rsidRPr="00B75994" w:rsidRDefault="004E3A2F" w:rsidP="00E6265A">
      <w:pPr>
        <w:rPr>
          <w:b/>
          <w:sz w:val="16"/>
          <w:szCs w:val="16"/>
        </w:rPr>
      </w:pPr>
      <w:r>
        <w:rPr>
          <w:sz w:val="16"/>
          <w:szCs w:val="16"/>
        </w:rPr>
        <w:t>SORU 5)</w:t>
      </w:r>
      <w:r>
        <w:rPr>
          <w:color w:val="000000"/>
          <w:sz w:val="18"/>
          <w:szCs w:val="18"/>
        </w:rPr>
        <w:t xml:space="preserve">  </w:t>
      </w:r>
      <w:r w:rsidRPr="00E6265A">
        <w:rPr>
          <w:sz w:val="16"/>
          <w:szCs w:val="16"/>
        </w:rPr>
        <w:t xml:space="preserve">  </w:t>
      </w:r>
      <w:r w:rsidRPr="00B75994">
        <w:rPr>
          <w:b/>
          <w:sz w:val="16"/>
          <w:szCs w:val="16"/>
        </w:rPr>
        <w:t>Aşağıdaki grafikte, bir</w:t>
      </w:r>
      <w:r>
        <w:rPr>
          <w:b/>
          <w:sz w:val="16"/>
          <w:szCs w:val="16"/>
        </w:rPr>
        <w:t xml:space="preserve"> ülkenin nüfus yapısı ilgili bil</w:t>
      </w:r>
      <w:r w:rsidRPr="00B75994">
        <w:rPr>
          <w:b/>
          <w:sz w:val="16"/>
          <w:szCs w:val="16"/>
        </w:rPr>
        <w:t>giler verilmiştir.</w:t>
      </w:r>
    </w:p>
    <w:p w:rsidR="004E3A2F" w:rsidRPr="00B75994" w:rsidRDefault="004E3A2F" w:rsidP="00E6265A">
      <w:pPr>
        <w:rPr>
          <w:b/>
          <w:sz w:val="16"/>
          <w:szCs w:val="16"/>
        </w:rPr>
      </w:pPr>
    </w:p>
    <w:p w:rsidR="004E3A2F" w:rsidRPr="00E6265A" w:rsidRDefault="004E3A2F" w:rsidP="00E6265A">
      <w:pPr>
        <w:rPr>
          <w:sz w:val="16"/>
          <w:szCs w:val="16"/>
        </w:rPr>
      </w:pPr>
      <w:r w:rsidRPr="00275B82">
        <w:rPr>
          <w:noProof/>
          <w:sz w:val="16"/>
          <w:szCs w:val="16"/>
          <w:lang w:eastAsia="tr-TR"/>
        </w:rPr>
        <w:pict>
          <v:shape id="Resim 15" o:spid="_x0000_i1029" type="#_x0000_t75" style="width:146.25pt;height:91.5pt;visibility:visible">
            <v:imagedata r:id="rId9" o:title=""/>
          </v:shape>
        </w:pict>
      </w:r>
    </w:p>
    <w:p w:rsidR="004E3A2F" w:rsidRPr="00E6265A" w:rsidRDefault="004E3A2F" w:rsidP="00E6265A">
      <w:pPr>
        <w:rPr>
          <w:sz w:val="16"/>
          <w:szCs w:val="16"/>
        </w:rPr>
      </w:pPr>
      <w:r w:rsidRPr="00E6265A">
        <w:rPr>
          <w:b/>
          <w:bCs/>
          <w:sz w:val="16"/>
          <w:szCs w:val="16"/>
        </w:rPr>
        <w:t>Bu grafikteki bilgilere dayanarak;</w:t>
      </w:r>
    </w:p>
    <w:p w:rsidR="004E3A2F" w:rsidRPr="00E6265A" w:rsidRDefault="004E3A2F" w:rsidP="00E6265A">
      <w:pPr>
        <w:rPr>
          <w:sz w:val="16"/>
          <w:szCs w:val="16"/>
        </w:rPr>
      </w:pPr>
      <w:r w:rsidRPr="00E6265A">
        <w:rPr>
          <w:sz w:val="16"/>
          <w:szCs w:val="16"/>
          <w:lang w:val="en-US"/>
        </w:rPr>
        <w:t xml:space="preserve">I. </w:t>
      </w:r>
      <w:r w:rsidRPr="00E6265A">
        <w:rPr>
          <w:sz w:val="16"/>
          <w:szCs w:val="16"/>
        </w:rPr>
        <w:t>Çalışan nüfusun ekonomik faaliyetlere gö</w:t>
      </w:r>
      <w:r w:rsidRPr="00E6265A">
        <w:rPr>
          <w:sz w:val="16"/>
          <w:szCs w:val="16"/>
        </w:rPr>
        <w:softHyphen/>
        <w:t>re dağılımı</w:t>
      </w:r>
    </w:p>
    <w:p w:rsidR="004E3A2F" w:rsidRDefault="004E3A2F" w:rsidP="00E6265A">
      <w:pPr>
        <w:rPr>
          <w:sz w:val="16"/>
          <w:szCs w:val="16"/>
        </w:rPr>
      </w:pPr>
      <w:r>
        <w:rPr>
          <w:sz w:val="16"/>
          <w:szCs w:val="16"/>
        </w:rPr>
        <w:t>II.</w:t>
      </w:r>
      <w:r w:rsidRPr="00E6265A">
        <w:rPr>
          <w:sz w:val="16"/>
          <w:szCs w:val="16"/>
        </w:rPr>
        <w:t xml:space="preserve"> Cinsiyet durumu </w:t>
      </w:r>
    </w:p>
    <w:p w:rsidR="004E3A2F" w:rsidRDefault="004E3A2F" w:rsidP="00E6265A">
      <w:pPr>
        <w:rPr>
          <w:sz w:val="16"/>
          <w:szCs w:val="16"/>
        </w:rPr>
      </w:pPr>
      <w:r>
        <w:rPr>
          <w:sz w:val="16"/>
          <w:szCs w:val="16"/>
        </w:rPr>
        <w:t>III.</w:t>
      </w:r>
      <w:r w:rsidRPr="00E6265A">
        <w:rPr>
          <w:sz w:val="16"/>
          <w:szCs w:val="16"/>
        </w:rPr>
        <w:t xml:space="preserve"> Nüfusun eğitim durumu </w:t>
      </w:r>
    </w:p>
    <w:p w:rsidR="004E3A2F" w:rsidRPr="00E6265A" w:rsidRDefault="004E3A2F" w:rsidP="00E6265A">
      <w:pPr>
        <w:rPr>
          <w:sz w:val="16"/>
          <w:szCs w:val="16"/>
        </w:rPr>
      </w:pPr>
      <w:r w:rsidRPr="00E6265A">
        <w:rPr>
          <w:sz w:val="16"/>
          <w:szCs w:val="16"/>
          <w:lang w:val="en-US"/>
        </w:rPr>
        <w:t xml:space="preserve">IV. </w:t>
      </w:r>
      <w:r w:rsidRPr="00E6265A">
        <w:rPr>
          <w:sz w:val="16"/>
          <w:szCs w:val="16"/>
        </w:rPr>
        <w:t>Nüfusun yaş gruplarına göre dağılımı</w:t>
      </w:r>
    </w:p>
    <w:p w:rsidR="004E3A2F" w:rsidRPr="00E6265A" w:rsidRDefault="004E3A2F" w:rsidP="00E6265A">
      <w:pPr>
        <w:rPr>
          <w:sz w:val="16"/>
          <w:szCs w:val="16"/>
        </w:rPr>
      </w:pPr>
      <w:r w:rsidRPr="00E6265A">
        <w:rPr>
          <w:b/>
          <w:bCs/>
          <w:sz w:val="16"/>
          <w:szCs w:val="16"/>
        </w:rPr>
        <w:t>gibi özelliklerden hangileri hakkında bilgi edinebilir?</w:t>
      </w:r>
    </w:p>
    <w:p w:rsidR="004E3A2F" w:rsidRDefault="004E3A2F" w:rsidP="00E6265A">
      <w:pPr>
        <w:rPr>
          <w:sz w:val="16"/>
          <w:szCs w:val="16"/>
        </w:rPr>
      </w:pPr>
    </w:p>
    <w:p w:rsidR="004E3A2F" w:rsidRDefault="004E3A2F" w:rsidP="00E6265A">
      <w:pPr>
        <w:rPr>
          <w:bCs/>
          <w:sz w:val="16"/>
          <w:szCs w:val="16"/>
          <w:lang w:val="en-US"/>
        </w:rPr>
      </w:pPr>
      <w:r w:rsidRPr="00E6265A">
        <w:rPr>
          <w:sz w:val="16"/>
          <w:szCs w:val="16"/>
        </w:rPr>
        <w:t xml:space="preserve">A) I ve </w:t>
      </w:r>
      <w:r w:rsidRPr="00E6265A">
        <w:rPr>
          <w:sz w:val="16"/>
          <w:szCs w:val="16"/>
          <w:lang w:val="en-US"/>
        </w:rPr>
        <w:t xml:space="preserve">II               </w:t>
      </w:r>
      <w:r w:rsidRPr="00E6265A">
        <w:rPr>
          <w:sz w:val="16"/>
          <w:szCs w:val="16"/>
        </w:rPr>
        <w:t xml:space="preserve">B) I ve </w:t>
      </w:r>
      <w:r w:rsidRPr="00E6265A">
        <w:rPr>
          <w:sz w:val="16"/>
          <w:szCs w:val="16"/>
          <w:lang w:val="en-US"/>
        </w:rPr>
        <w:t xml:space="preserve">III               </w:t>
      </w:r>
      <w:r w:rsidRPr="00E6265A">
        <w:rPr>
          <w:sz w:val="16"/>
          <w:szCs w:val="16"/>
        </w:rPr>
        <w:t xml:space="preserve">C) </w:t>
      </w:r>
      <w:r w:rsidRPr="00E6265A">
        <w:rPr>
          <w:sz w:val="16"/>
          <w:szCs w:val="16"/>
          <w:lang w:val="en-US"/>
        </w:rPr>
        <w:t xml:space="preserve">II </w:t>
      </w:r>
      <w:r w:rsidRPr="00E6265A">
        <w:rPr>
          <w:sz w:val="16"/>
          <w:szCs w:val="16"/>
        </w:rPr>
        <w:t xml:space="preserve">ve </w:t>
      </w:r>
      <w:r w:rsidRPr="00E6265A">
        <w:rPr>
          <w:sz w:val="16"/>
          <w:szCs w:val="16"/>
          <w:lang w:val="en-US"/>
        </w:rPr>
        <w:t xml:space="preserve">IV    </w:t>
      </w:r>
      <w:r w:rsidRPr="00E6265A">
        <w:rPr>
          <w:sz w:val="16"/>
          <w:szCs w:val="16"/>
        </w:rPr>
        <w:t xml:space="preserve">D) I ve </w:t>
      </w:r>
      <w:r w:rsidRPr="00E6265A">
        <w:rPr>
          <w:sz w:val="16"/>
          <w:szCs w:val="16"/>
          <w:lang w:val="en-US"/>
        </w:rPr>
        <w:t xml:space="preserve">IV               </w:t>
      </w:r>
      <w:r w:rsidRPr="00E6265A">
        <w:rPr>
          <w:sz w:val="16"/>
          <w:szCs w:val="16"/>
        </w:rPr>
        <w:t xml:space="preserve">E) </w:t>
      </w:r>
      <w:r w:rsidRPr="00E6265A">
        <w:rPr>
          <w:bCs/>
          <w:sz w:val="16"/>
          <w:szCs w:val="16"/>
          <w:lang w:val="en-US"/>
        </w:rPr>
        <w:t xml:space="preserve">II </w:t>
      </w:r>
      <w:r w:rsidRPr="00E6265A">
        <w:rPr>
          <w:sz w:val="16"/>
          <w:szCs w:val="16"/>
        </w:rPr>
        <w:t xml:space="preserve">ve </w:t>
      </w:r>
      <w:r w:rsidRPr="00E6265A">
        <w:rPr>
          <w:bCs/>
          <w:sz w:val="16"/>
          <w:szCs w:val="16"/>
          <w:lang w:val="en-US"/>
        </w:rPr>
        <w:t>III</w:t>
      </w:r>
    </w:p>
    <w:p w:rsidR="004E3A2F" w:rsidRDefault="004E3A2F" w:rsidP="00FD2106">
      <w:pPr>
        <w:shd w:val="clear" w:color="auto" w:fill="FFFFFF"/>
        <w:rPr>
          <w:sz w:val="16"/>
          <w:szCs w:val="16"/>
        </w:rPr>
      </w:pPr>
    </w:p>
    <w:p w:rsidR="004E3A2F" w:rsidRDefault="004E3A2F" w:rsidP="00F5014C">
      <w:pPr>
        <w:rPr>
          <w:bCs/>
          <w:sz w:val="16"/>
          <w:szCs w:val="16"/>
        </w:rPr>
      </w:pPr>
      <w:r>
        <w:rPr>
          <w:sz w:val="16"/>
          <w:szCs w:val="16"/>
        </w:rPr>
        <w:t xml:space="preserve">SORU 6) </w:t>
      </w:r>
      <w:r w:rsidRPr="00C302A9">
        <w:rPr>
          <w:b/>
          <w:sz w:val="16"/>
          <w:szCs w:val="16"/>
        </w:rPr>
        <w:t>Aşağıdakilerden hangisi n</w:t>
      </w:r>
      <w:r w:rsidRPr="00C302A9">
        <w:rPr>
          <w:b/>
          <w:bCs/>
          <w:sz w:val="16"/>
          <w:szCs w:val="16"/>
        </w:rPr>
        <w:t>üfus artışının olumlu sonuçlarındandır</w:t>
      </w:r>
      <w:r>
        <w:rPr>
          <w:bCs/>
          <w:sz w:val="16"/>
          <w:szCs w:val="16"/>
        </w:rPr>
        <w:t>.</w:t>
      </w:r>
    </w:p>
    <w:p w:rsidR="004E3A2F" w:rsidRPr="00115F1E" w:rsidRDefault="004E3A2F" w:rsidP="00F5014C">
      <w:pPr>
        <w:rPr>
          <w:sz w:val="16"/>
          <w:szCs w:val="16"/>
        </w:rPr>
      </w:pPr>
    </w:p>
    <w:p w:rsidR="004E3A2F" w:rsidRDefault="004E3A2F" w:rsidP="00F5014C">
      <w:pPr>
        <w:numPr>
          <w:ilvl w:val="0"/>
          <w:numId w:val="22"/>
        </w:numPr>
        <w:rPr>
          <w:sz w:val="16"/>
          <w:szCs w:val="16"/>
        </w:rPr>
      </w:pPr>
      <w:r w:rsidRPr="00C302A9">
        <w:rPr>
          <w:sz w:val="16"/>
          <w:szCs w:val="16"/>
        </w:rPr>
        <w:t>Demografik (nüfusa bağlı) yatırımlar artar</w:t>
      </w:r>
      <w:r>
        <w:rPr>
          <w:sz w:val="16"/>
          <w:szCs w:val="16"/>
        </w:rPr>
        <w:t>.</w:t>
      </w:r>
    </w:p>
    <w:p w:rsidR="004E3A2F" w:rsidRPr="00115F1E" w:rsidRDefault="004E3A2F" w:rsidP="00F5014C">
      <w:pPr>
        <w:numPr>
          <w:ilvl w:val="0"/>
          <w:numId w:val="22"/>
        </w:numPr>
        <w:rPr>
          <w:sz w:val="16"/>
          <w:szCs w:val="16"/>
        </w:rPr>
      </w:pPr>
      <w:r w:rsidRPr="00115F1E">
        <w:rPr>
          <w:sz w:val="16"/>
          <w:szCs w:val="16"/>
        </w:rPr>
        <w:t xml:space="preserve">Mal ve hizmetlere talep artar. </w:t>
      </w:r>
    </w:p>
    <w:p w:rsidR="004E3A2F" w:rsidRPr="00115F1E" w:rsidRDefault="004E3A2F" w:rsidP="00F5014C">
      <w:pPr>
        <w:numPr>
          <w:ilvl w:val="0"/>
          <w:numId w:val="22"/>
        </w:numPr>
        <w:rPr>
          <w:sz w:val="16"/>
          <w:szCs w:val="16"/>
        </w:rPr>
      </w:pPr>
      <w:r w:rsidRPr="00115F1E">
        <w:rPr>
          <w:sz w:val="16"/>
          <w:szCs w:val="16"/>
        </w:rPr>
        <w:t xml:space="preserve">Yeni endüstri dalları doğar. </w:t>
      </w:r>
    </w:p>
    <w:p w:rsidR="004E3A2F" w:rsidRPr="00115F1E" w:rsidRDefault="004E3A2F" w:rsidP="00F5014C">
      <w:pPr>
        <w:numPr>
          <w:ilvl w:val="0"/>
          <w:numId w:val="22"/>
        </w:numPr>
        <w:rPr>
          <w:sz w:val="16"/>
          <w:szCs w:val="16"/>
        </w:rPr>
      </w:pPr>
      <w:r w:rsidRPr="00115F1E">
        <w:rPr>
          <w:sz w:val="16"/>
          <w:szCs w:val="16"/>
        </w:rPr>
        <w:t xml:space="preserve">İşçi ücretleri ucuzlar. </w:t>
      </w:r>
    </w:p>
    <w:p w:rsidR="004E3A2F" w:rsidRPr="00115F1E" w:rsidRDefault="004E3A2F" w:rsidP="00F5014C">
      <w:pPr>
        <w:numPr>
          <w:ilvl w:val="0"/>
          <w:numId w:val="22"/>
        </w:numPr>
        <w:rPr>
          <w:sz w:val="16"/>
          <w:szCs w:val="16"/>
        </w:rPr>
      </w:pPr>
      <w:r w:rsidRPr="00115F1E">
        <w:rPr>
          <w:sz w:val="16"/>
          <w:szCs w:val="16"/>
        </w:rPr>
        <w:t>İhracatta rekabet kolaylaşır.</w:t>
      </w:r>
    </w:p>
    <w:p w:rsidR="004E3A2F" w:rsidRDefault="004E3A2F" w:rsidP="00FD2106">
      <w:pPr>
        <w:shd w:val="clear" w:color="auto" w:fill="FFFFFF"/>
        <w:rPr>
          <w:sz w:val="16"/>
          <w:szCs w:val="16"/>
        </w:rPr>
      </w:pPr>
    </w:p>
    <w:p w:rsidR="004E3A2F" w:rsidRDefault="004E3A2F" w:rsidP="00FD2106">
      <w:pPr>
        <w:shd w:val="clear" w:color="auto" w:fill="FFFFFF"/>
        <w:rPr>
          <w:sz w:val="16"/>
          <w:szCs w:val="16"/>
        </w:rPr>
      </w:pPr>
    </w:p>
    <w:p w:rsidR="004E3A2F" w:rsidRDefault="004E3A2F" w:rsidP="00FD2106">
      <w:pPr>
        <w:shd w:val="clear" w:color="auto" w:fill="FFFFFF"/>
        <w:rPr>
          <w:sz w:val="16"/>
          <w:szCs w:val="16"/>
        </w:rPr>
      </w:pPr>
    </w:p>
    <w:p w:rsidR="004E3A2F" w:rsidRDefault="004E3A2F" w:rsidP="00FD2106">
      <w:pPr>
        <w:shd w:val="clear" w:color="auto" w:fill="FFFFFF"/>
        <w:rPr>
          <w:sz w:val="16"/>
          <w:szCs w:val="16"/>
        </w:rPr>
      </w:pPr>
    </w:p>
    <w:p w:rsidR="004E3A2F" w:rsidRDefault="004E3A2F" w:rsidP="00FD2106">
      <w:pPr>
        <w:shd w:val="clear" w:color="auto" w:fill="FFFFFF"/>
        <w:rPr>
          <w:sz w:val="16"/>
          <w:szCs w:val="16"/>
        </w:rPr>
      </w:pPr>
    </w:p>
    <w:p w:rsidR="004E3A2F" w:rsidRDefault="004E3A2F" w:rsidP="000D6404">
      <w:pPr>
        <w:rPr>
          <w:sz w:val="16"/>
          <w:szCs w:val="16"/>
        </w:rPr>
      </w:pPr>
      <w:r>
        <w:rPr>
          <w:sz w:val="16"/>
          <w:szCs w:val="16"/>
        </w:rPr>
        <w:t>SORU 7 )</w:t>
      </w:r>
      <w:r w:rsidRPr="00FB1DA7">
        <w:t xml:space="preserve"> </w:t>
      </w:r>
      <w:r w:rsidRPr="000D6404">
        <w:rPr>
          <w:b/>
          <w:sz w:val="16"/>
          <w:szCs w:val="16"/>
        </w:rPr>
        <w:t>Bütün kayaçların kökeni aşağıdakilerden hangisidir?</w:t>
      </w:r>
      <w:r w:rsidRPr="00FB1DA7">
        <w:rPr>
          <w:sz w:val="16"/>
          <w:szCs w:val="16"/>
        </w:rPr>
        <w:t xml:space="preserve"> </w:t>
      </w:r>
      <w:r w:rsidRPr="00FB1DA7">
        <w:rPr>
          <w:sz w:val="16"/>
          <w:szCs w:val="16"/>
        </w:rPr>
        <w:br/>
      </w:r>
      <w:r w:rsidRPr="00FB1DA7">
        <w:rPr>
          <w:sz w:val="16"/>
          <w:szCs w:val="16"/>
        </w:rPr>
        <w:br/>
        <w:t>A</w:t>
      </w:r>
      <w:r>
        <w:rPr>
          <w:sz w:val="16"/>
          <w:szCs w:val="16"/>
        </w:rPr>
        <w:t>)Metamorfik</w:t>
      </w:r>
    </w:p>
    <w:p w:rsidR="004E3A2F" w:rsidRDefault="004E3A2F" w:rsidP="000D6404">
      <w:pPr>
        <w:rPr>
          <w:sz w:val="16"/>
          <w:szCs w:val="16"/>
        </w:rPr>
      </w:pPr>
      <w:r w:rsidRPr="00FB1DA7">
        <w:rPr>
          <w:sz w:val="16"/>
          <w:szCs w:val="16"/>
        </w:rPr>
        <w:t xml:space="preserve">B) </w:t>
      </w:r>
      <w:r>
        <w:rPr>
          <w:sz w:val="16"/>
          <w:szCs w:val="16"/>
        </w:rPr>
        <w:t>Kimyasal tortul</w:t>
      </w:r>
      <w:r w:rsidRPr="00FB1DA7">
        <w:rPr>
          <w:sz w:val="16"/>
          <w:szCs w:val="16"/>
        </w:rPr>
        <w:br/>
        <w:t>C) Fiziksel tortul</w:t>
      </w:r>
      <w:r w:rsidRPr="00FB1DA7">
        <w:rPr>
          <w:sz w:val="16"/>
          <w:szCs w:val="16"/>
        </w:rPr>
        <w:br/>
        <w:t>D) Organik tortul</w:t>
      </w:r>
      <w:r w:rsidRPr="00FB1DA7">
        <w:rPr>
          <w:sz w:val="16"/>
          <w:szCs w:val="16"/>
        </w:rPr>
        <w:br/>
        <w:t xml:space="preserve">E) </w:t>
      </w:r>
      <w:r>
        <w:rPr>
          <w:sz w:val="16"/>
          <w:szCs w:val="16"/>
        </w:rPr>
        <w:t>Volkanik</w:t>
      </w:r>
    </w:p>
    <w:p w:rsidR="004E3A2F" w:rsidRDefault="004E3A2F" w:rsidP="000D6404">
      <w:pPr>
        <w:rPr>
          <w:sz w:val="16"/>
          <w:szCs w:val="16"/>
        </w:rPr>
      </w:pPr>
    </w:p>
    <w:p w:rsidR="004E3A2F" w:rsidRDefault="004E3A2F" w:rsidP="00FD2106">
      <w:pPr>
        <w:shd w:val="clear" w:color="auto" w:fill="FFFFFF"/>
        <w:rPr>
          <w:sz w:val="16"/>
          <w:szCs w:val="16"/>
        </w:rPr>
      </w:pPr>
    </w:p>
    <w:p w:rsidR="004E3A2F" w:rsidRDefault="004E3A2F" w:rsidP="00FD2106">
      <w:pPr>
        <w:shd w:val="clear" w:color="auto" w:fill="FFFFFF"/>
        <w:rPr>
          <w:sz w:val="16"/>
          <w:szCs w:val="16"/>
        </w:rPr>
      </w:pPr>
    </w:p>
    <w:p w:rsidR="004E3A2F" w:rsidRDefault="004E3A2F" w:rsidP="00FD2106">
      <w:pPr>
        <w:shd w:val="clear" w:color="auto" w:fill="FFFFFF"/>
        <w:rPr>
          <w:sz w:val="16"/>
          <w:szCs w:val="16"/>
        </w:rPr>
      </w:pPr>
    </w:p>
    <w:p w:rsidR="004E3A2F" w:rsidRPr="00CE3CCE" w:rsidRDefault="004E3A2F" w:rsidP="00FD2106">
      <w:pPr>
        <w:shd w:val="clear" w:color="auto" w:fill="FFFFFF"/>
        <w:rPr>
          <w:rFonts w:cs="Calibri"/>
          <w:sz w:val="16"/>
          <w:szCs w:val="16"/>
        </w:rPr>
      </w:pPr>
      <w:r>
        <w:rPr>
          <w:sz w:val="16"/>
          <w:szCs w:val="16"/>
        </w:rPr>
        <w:t>SORU 8)</w:t>
      </w:r>
      <w:r w:rsidRPr="00FD2106">
        <w:rPr>
          <w:color w:val="000000"/>
          <w:sz w:val="18"/>
          <w:szCs w:val="18"/>
        </w:rPr>
        <w:t xml:space="preserve"> </w:t>
      </w:r>
      <w:r w:rsidRPr="00B75994">
        <w:rPr>
          <w:rFonts w:cs="Calibri"/>
          <w:b/>
          <w:color w:val="000000"/>
          <w:sz w:val="18"/>
          <w:szCs w:val="18"/>
        </w:rPr>
        <w:t>Aşağıda nüfus piramitlerinde iki farklı ülkenin nüfusunun yaş gruplarına bölünüşü gösterilmiş</w:t>
      </w:r>
      <w:r w:rsidRPr="00B75994">
        <w:rPr>
          <w:rFonts w:cs="Calibri"/>
          <w:b/>
          <w:color w:val="000000"/>
          <w:sz w:val="18"/>
          <w:szCs w:val="18"/>
        </w:rPr>
        <w:softHyphen/>
        <w:t>tir.</w:t>
      </w:r>
    </w:p>
    <w:p w:rsidR="004E3A2F" w:rsidRPr="00CE3CCE" w:rsidRDefault="004E3A2F" w:rsidP="00FD2106">
      <w:pPr>
        <w:shd w:val="clear" w:color="auto" w:fill="FFFFFF"/>
        <w:rPr>
          <w:rFonts w:cs="Calibri"/>
          <w:color w:val="000000"/>
          <w:sz w:val="16"/>
          <w:szCs w:val="16"/>
        </w:rPr>
      </w:pPr>
      <w:r w:rsidRPr="00CE3CCE">
        <w:rPr>
          <w:rFonts w:cs="Calibri"/>
          <w:sz w:val="16"/>
          <w:szCs w:val="16"/>
        </w:rPr>
        <w:t xml:space="preserve"> </w:t>
      </w:r>
      <w:r w:rsidRPr="00275B82">
        <w:rPr>
          <w:rFonts w:cs="Calibri"/>
          <w:noProof/>
          <w:lang w:eastAsia="tr-TR"/>
        </w:rPr>
        <w:pict>
          <v:shape id="Resim 16" o:spid="_x0000_i1030" type="#_x0000_t75" style="width:161.25pt;height:156.75pt;visibility:visible">
            <v:imagedata r:id="rId10" o:title=""/>
          </v:shape>
        </w:pict>
      </w:r>
    </w:p>
    <w:p w:rsidR="004E3A2F" w:rsidRPr="00B75994" w:rsidRDefault="004E3A2F" w:rsidP="00FD2106">
      <w:pPr>
        <w:shd w:val="clear" w:color="auto" w:fill="FFFFFF"/>
        <w:rPr>
          <w:rFonts w:cs="Calibri"/>
          <w:b/>
          <w:sz w:val="24"/>
          <w:szCs w:val="24"/>
        </w:rPr>
      </w:pPr>
      <w:r w:rsidRPr="00B75994">
        <w:rPr>
          <w:rFonts w:cs="Calibri"/>
          <w:b/>
          <w:bCs/>
          <w:color w:val="000000"/>
          <w:sz w:val="16"/>
          <w:szCs w:val="16"/>
        </w:rPr>
        <w:t xml:space="preserve">Buna göre, aşağıdaki yorumlardan hangisi </w:t>
      </w:r>
      <w:r w:rsidRPr="00B75994">
        <w:rPr>
          <w:rFonts w:cs="Calibri"/>
          <w:b/>
          <w:bCs/>
          <w:color w:val="000000"/>
          <w:sz w:val="16"/>
          <w:szCs w:val="16"/>
          <w:u w:val="single"/>
        </w:rPr>
        <w:t xml:space="preserve">yanlış  </w:t>
      </w:r>
      <w:r w:rsidRPr="00B75994">
        <w:rPr>
          <w:rFonts w:cs="Calibri"/>
          <w:b/>
          <w:bCs/>
          <w:color w:val="000000"/>
          <w:sz w:val="16"/>
          <w:szCs w:val="16"/>
        </w:rPr>
        <w:t>olur?</w:t>
      </w:r>
    </w:p>
    <w:p w:rsidR="004E3A2F" w:rsidRPr="00CE3CCE" w:rsidRDefault="004E3A2F" w:rsidP="00FD2106">
      <w:pPr>
        <w:shd w:val="clear" w:color="auto" w:fill="FFFFFF"/>
        <w:rPr>
          <w:rFonts w:cs="Calibri"/>
          <w:sz w:val="24"/>
          <w:szCs w:val="24"/>
        </w:rPr>
      </w:pPr>
      <w:r w:rsidRPr="00CE3CCE">
        <w:rPr>
          <w:rFonts w:ascii="Arial" w:hAnsi="Arial" w:cs="Arial"/>
          <w:color w:val="000000"/>
          <w:sz w:val="4"/>
          <w:szCs w:val="4"/>
        </w:rPr>
        <w:t>■</w:t>
      </w:r>
      <w:r>
        <w:rPr>
          <w:rFonts w:cs="Calibri"/>
          <w:color w:val="000000"/>
          <w:sz w:val="16"/>
          <w:szCs w:val="16"/>
        </w:rPr>
        <w:t xml:space="preserve">A) </w:t>
      </w:r>
      <w:r w:rsidRPr="00CE3CCE">
        <w:rPr>
          <w:rFonts w:cs="Calibri"/>
          <w:b/>
          <w:bCs/>
          <w:color w:val="000000"/>
          <w:sz w:val="16"/>
          <w:szCs w:val="16"/>
        </w:rPr>
        <w:t xml:space="preserve">I. </w:t>
      </w:r>
      <w:r w:rsidRPr="00CE3CCE">
        <w:rPr>
          <w:rFonts w:cs="Calibri"/>
          <w:color w:val="000000"/>
          <w:sz w:val="16"/>
          <w:szCs w:val="16"/>
        </w:rPr>
        <w:t>grafik gelişmiş bir ülkeye aittir.</w:t>
      </w:r>
    </w:p>
    <w:p w:rsidR="004E3A2F" w:rsidRPr="00CE3CCE" w:rsidRDefault="004E3A2F" w:rsidP="00FD2106">
      <w:pPr>
        <w:shd w:val="clear" w:color="auto" w:fill="FFFFFF"/>
        <w:rPr>
          <w:rFonts w:cs="Calibri"/>
          <w:sz w:val="24"/>
          <w:szCs w:val="24"/>
        </w:rPr>
      </w:pPr>
      <w:r w:rsidRPr="00CE3CCE">
        <w:rPr>
          <w:rFonts w:cs="Calibri"/>
          <w:color w:val="000000"/>
          <w:sz w:val="16"/>
          <w:szCs w:val="16"/>
        </w:rPr>
        <w:t>B)  ll'de genç nüfus oranı daha fazladır.</w:t>
      </w:r>
    </w:p>
    <w:p w:rsidR="004E3A2F" w:rsidRPr="00CE3CCE" w:rsidRDefault="004E3A2F" w:rsidP="00FD2106">
      <w:pPr>
        <w:shd w:val="clear" w:color="auto" w:fill="FFFFFF"/>
        <w:rPr>
          <w:rFonts w:cs="Calibri"/>
          <w:sz w:val="24"/>
          <w:szCs w:val="24"/>
        </w:rPr>
      </w:pPr>
      <w:r w:rsidRPr="00CE3CCE">
        <w:rPr>
          <w:rFonts w:cs="Calibri"/>
          <w:color w:val="000000"/>
          <w:sz w:val="16"/>
          <w:szCs w:val="16"/>
        </w:rPr>
        <w:t>C)  ll'de bağımlı nüfus oranı yüksektir.</w:t>
      </w:r>
    </w:p>
    <w:p w:rsidR="004E3A2F" w:rsidRPr="00CE3CCE" w:rsidRDefault="004E3A2F" w:rsidP="00FD2106">
      <w:pPr>
        <w:shd w:val="clear" w:color="auto" w:fill="FFFFFF"/>
        <w:rPr>
          <w:rFonts w:cs="Calibri"/>
          <w:sz w:val="24"/>
          <w:szCs w:val="24"/>
        </w:rPr>
      </w:pPr>
      <w:r w:rsidRPr="00CE3CCE">
        <w:rPr>
          <w:rFonts w:cs="Calibri"/>
          <w:color w:val="000000"/>
          <w:sz w:val="16"/>
          <w:szCs w:val="16"/>
        </w:rPr>
        <w:t xml:space="preserve">D) </w:t>
      </w:r>
      <w:r w:rsidRPr="00CE3CCE">
        <w:rPr>
          <w:rFonts w:cs="Calibri"/>
          <w:color w:val="000000"/>
          <w:sz w:val="16"/>
          <w:szCs w:val="16"/>
          <w:lang w:val="en-US"/>
        </w:rPr>
        <w:t xml:space="preserve">II </w:t>
      </w:r>
      <w:r w:rsidRPr="00CE3CCE">
        <w:rPr>
          <w:rFonts w:cs="Calibri"/>
          <w:color w:val="000000"/>
          <w:sz w:val="16"/>
          <w:szCs w:val="16"/>
        </w:rPr>
        <w:t>işsizlik oranı daha az olan bir ülkeye aittir.</w:t>
      </w:r>
    </w:p>
    <w:p w:rsidR="004E3A2F" w:rsidRPr="00CE3CCE" w:rsidRDefault="004E3A2F" w:rsidP="00FD2106">
      <w:pPr>
        <w:rPr>
          <w:rFonts w:cs="Calibri"/>
          <w:sz w:val="16"/>
          <w:szCs w:val="16"/>
        </w:rPr>
      </w:pPr>
      <w:r w:rsidRPr="00CE3CCE">
        <w:rPr>
          <w:rFonts w:cs="Calibri"/>
          <w:color w:val="000000"/>
          <w:sz w:val="16"/>
          <w:szCs w:val="16"/>
        </w:rPr>
        <w:t>E)  l'de 60 yaşın üstündekiler ll'dekinden daha fazladır.</w:t>
      </w:r>
    </w:p>
    <w:p w:rsidR="004E3A2F" w:rsidRDefault="004E3A2F" w:rsidP="00540194">
      <w:pPr>
        <w:rPr>
          <w:sz w:val="16"/>
          <w:szCs w:val="16"/>
        </w:rPr>
      </w:pPr>
    </w:p>
    <w:p w:rsidR="004E3A2F" w:rsidRPr="00701725" w:rsidRDefault="004E3A2F" w:rsidP="00701725">
      <w:pPr>
        <w:rPr>
          <w:b/>
          <w:sz w:val="16"/>
          <w:szCs w:val="16"/>
        </w:rPr>
      </w:pPr>
      <w:r>
        <w:rPr>
          <w:sz w:val="16"/>
          <w:szCs w:val="16"/>
        </w:rPr>
        <w:t xml:space="preserve">SORU 9)      </w:t>
      </w:r>
      <w:r w:rsidRPr="00701725">
        <w:rPr>
          <w:b/>
          <w:sz w:val="16"/>
          <w:szCs w:val="16"/>
        </w:rPr>
        <w:t>-Kır nüfusu yoğundur.</w:t>
      </w:r>
    </w:p>
    <w:p w:rsidR="004E3A2F" w:rsidRPr="00701725" w:rsidRDefault="004E3A2F" w:rsidP="00701725">
      <w:pPr>
        <w:rPr>
          <w:b/>
          <w:sz w:val="16"/>
          <w:szCs w:val="16"/>
        </w:rPr>
      </w:pPr>
      <w:r w:rsidRPr="00701725">
        <w:rPr>
          <w:b/>
          <w:sz w:val="16"/>
          <w:szCs w:val="16"/>
        </w:rPr>
        <w:tab/>
        <w:t xml:space="preserve"> -Diğer bölgelere göç verir.</w:t>
      </w:r>
    </w:p>
    <w:p w:rsidR="004E3A2F" w:rsidRDefault="004E3A2F" w:rsidP="00701725">
      <w:pPr>
        <w:rPr>
          <w:sz w:val="16"/>
          <w:szCs w:val="16"/>
        </w:rPr>
      </w:pPr>
      <w:r w:rsidRPr="00701725">
        <w:rPr>
          <w:b/>
          <w:sz w:val="16"/>
          <w:szCs w:val="16"/>
        </w:rPr>
        <w:tab/>
        <w:t xml:space="preserve"> -Nadas tarımının en az yapıldığı bölgemizdir</w:t>
      </w:r>
      <w:r w:rsidRPr="00701725">
        <w:rPr>
          <w:sz w:val="16"/>
          <w:szCs w:val="16"/>
        </w:rPr>
        <w:t>.</w:t>
      </w:r>
    </w:p>
    <w:p w:rsidR="004E3A2F" w:rsidRPr="00701725" w:rsidRDefault="004E3A2F" w:rsidP="00701725">
      <w:pPr>
        <w:rPr>
          <w:sz w:val="16"/>
          <w:szCs w:val="16"/>
        </w:rPr>
      </w:pPr>
    </w:p>
    <w:p w:rsidR="004E3A2F" w:rsidRPr="00701725" w:rsidRDefault="004E3A2F" w:rsidP="00701725">
      <w:pPr>
        <w:rPr>
          <w:sz w:val="16"/>
          <w:szCs w:val="16"/>
        </w:rPr>
      </w:pPr>
      <w:r w:rsidRPr="00701725">
        <w:rPr>
          <w:sz w:val="16"/>
          <w:szCs w:val="16"/>
        </w:rPr>
        <w:t>Bu bölgemiz aşağıdakilerden hangisidir?</w:t>
      </w:r>
    </w:p>
    <w:p w:rsidR="004E3A2F" w:rsidRDefault="004E3A2F" w:rsidP="00701725">
      <w:pPr>
        <w:rPr>
          <w:sz w:val="16"/>
          <w:szCs w:val="16"/>
        </w:rPr>
      </w:pPr>
    </w:p>
    <w:p w:rsidR="004E3A2F" w:rsidRDefault="004E3A2F" w:rsidP="00701725">
      <w:pPr>
        <w:rPr>
          <w:sz w:val="16"/>
          <w:szCs w:val="16"/>
        </w:rPr>
      </w:pPr>
      <w:r>
        <w:rPr>
          <w:sz w:val="16"/>
          <w:szCs w:val="16"/>
        </w:rPr>
        <w:t>A</w:t>
      </w:r>
      <w:r w:rsidRPr="00701725">
        <w:rPr>
          <w:sz w:val="16"/>
          <w:szCs w:val="16"/>
        </w:rPr>
        <w:t xml:space="preserve">) Akdeniz </w:t>
      </w:r>
    </w:p>
    <w:p w:rsidR="004E3A2F" w:rsidRDefault="004E3A2F" w:rsidP="00701725">
      <w:pPr>
        <w:rPr>
          <w:sz w:val="16"/>
          <w:szCs w:val="16"/>
        </w:rPr>
      </w:pPr>
      <w:r>
        <w:rPr>
          <w:sz w:val="16"/>
          <w:szCs w:val="16"/>
        </w:rPr>
        <w:t xml:space="preserve">B) İç Anadolu </w:t>
      </w:r>
      <w:r>
        <w:rPr>
          <w:sz w:val="16"/>
          <w:szCs w:val="16"/>
        </w:rPr>
        <w:tab/>
      </w:r>
    </w:p>
    <w:p w:rsidR="004E3A2F" w:rsidRDefault="004E3A2F" w:rsidP="00701725">
      <w:pPr>
        <w:rPr>
          <w:sz w:val="16"/>
          <w:szCs w:val="16"/>
        </w:rPr>
      </w:pPr>
      <w:r>
        <w:rPr>
          <w:sz w:val="16"/>
          <w:szCs w:val="16"/>
        </w:rPr>
        <w:t xml:space="preserve">C) Karadeniz </w:t>
      </w:r>
    </w:p>
    <w:p w:rsidR="004E3A2F" w:rsidRPr="00701725" w:rsidRDefault="004E3A2F" w:rsidP="00701725">
      <w:pPr>
        <w:rPr>
          <w:sz w:val="16"/>
          <w:szCs w:val="16"/>
        </w:rPr>
      </w:pPr>
      <w:r>
        <w:rPr>
          <w:sz w:val="16"/>
          <w:szCs w:val="16"/>
        </w:rPr>
        <w:t>D</w:t>
      </w:r>
      <w:r w:rsidRPr="00701725">
        <w:rPr>
          <w:sz w:val="16"/>
          <w:szCs w:val="16"/>
        </w:rPr>
        <w:t xml:space="preserve">) Ege </w:t>
      </w:r>
      <w:r w:rsidRPr="00701725">
        <w:rPr>
          <w:sz w:val="16"/>
          <w:szCs w:val="16"/>
        </w:rPr>
        <w:tab/>
        <w:t xml:space="preserve"> </w:t>
      </w:r>
      <w:r w:rsidRPr="00701725">
        <w:rPr>
          <w:sz w:val="16"/>
          <w:szCs w:val="16"/>
        </w:rPr>
        <w:tab/>
      </w:r>
    </w:p>
    <w:p w:rsidR="004E3A2F" w:rsidRDefault="004E3A2F" w:rsidP="00CE3CCE">
      <w:pPr>
        <w:rPr>
          <w:sz w:val="16"/>
          <w:szCs w:val="16"/>
        </w:rPr>
      </w:pPr>
      <w:r>
        <w:rPr>
          <w:sz w:val="16"/>
          <w:szCs w:val="16"/>
        </w:rPr>
        <w:t>E</w:t>
      </w:r>
      <w:r w:rsidRPr="00701725">
        <w:rPr>
          <w:sz w:val="16"/>
          <w:szCs w:val="16"/>
        </w:rPr>
        <w:t>) Güneydoğu Anadolu</w:t>
      </w:r>
    </w:p>
    <w:p w:rsidR="004E3A2F" w:rsidRDefault="004E3A2F" w:rsidP="00CE3CCE">
      <w:pPr>
        <w:rPr>
          <w:sz w:val="16"/>
          <w:szCs w:val="16"/>
        </w:rPr>
      </w:pPr>
    </w:p>
    <w:p w:rsidR="004E3A2F" w:rsidRDefault="004E3A2F" w:rsidP="00F5014C">
      <w:pPr>
        <w:rPr>
          <w:b/>
          <w:sz w:val="16"/>
          <w:szCs w:val="16"/>
        </w:rPr>
      </w:pPr>
      <w:r>
        <w:rPr>
          <w:sz w:val="16"/>
          <w:szCs w:val="16"/>
        </w:rPr>
        <w:t>SORU 10</w:t>
      </w:r>
      <w:r w:rsidRPr="00115F1E">
        <w:rPr>
          <w:b/>
          <w:sz w:val="16"/>
          <w:szCs w:val="16"/>
        </w:rPr>
        <w:t xml:space="preserve">) </w:t>
      </w:r>
      <w:r>
        <w:rPr>
          <w:b/>
          <w:sz w:val="16"/>
          <w:szCs w:val="16"/>
        </w:rPr>
        <w:t xml:space="preserve"> Bir antlaşmanın esaslarına dayanılarak yapılan v, ülke nüfuslarının karşılıklı olarak yer değiştirmesi hangi göç türüne örnektir?</w:t>
      </w:r>
    </w:p>
    <w:p w:rsidR="004E3A2F" w:rsidRDefault="004E3A2F" w:rsidP="00F5014C">
      <w:pPr>
        <w:rPr>
          <w:b/>
          <w:sz w:val="16"/>
          <w:szCs w:val="16"/>
        </w:rPr>
      </w:pPr>
    </w:p>
    <w:p w:rsidR="004E3A2F" w:rsidRPr="00F5014C" w:rsidRDefault="004E3A2F" w:rsidP="00F5014C">
      <w:pPr>
        <w:pStyle w:val="ListParagraph"/>
        <w:numPr>
          <w:ilvl w:val="0"/>
          <w:numId w:val="24"/>
        </w:numPr>
        <w:rPr>
          <w:sz w:val="16"/>
          <w:szCs w:val="16"/>
        </w:rPr>
      </w:pPr>
      <w:r w:rsidRPr="00F5014C">
        <w:rPr>
          <w:sz w:val="16"/>
          <w:szCs w:val="16"/>
        </w:rPr>
        <w:t>Zorunlu</w:t>
      </w:r>
      <w:r>
        <w:rPr>
          <w:sz w:val="16"/>
          <w:szCs w:val="16"/>
        </w:rPr>
        <w:t xml:space="preserve"> göçe</w:t>
      </w:r>
    </w:p>
    <w:p w:rsidR="004E3A2F" w:rsidRDefault="004E3A2F" w:rsidP="00F5014C">
      <w:pPr>
        <w:pStyle w:val="ListParagraph"/>
        <w:numPr>
          <w:ilvl w:val="0"/>
          <w:numId w:val="24"/>
        </w:numPr>
        <w:rPr>
          <w:sz w:val="16"/>
          <w:szCs w:val="16"/>
        </w:rPr>
      </w:pPr>
      <w:r>
        <w:rPr>
          <w:sz w:val="16"/>
          <w:szCs w:val="16"/>
        </w:rPr>
        <w:t>Gönüllü göçe</w:t>
      </w:r>
    </w:p>
    <w:p w:rsidR="004E3A2F" w:rsidRDefault="004E3A2F" w:rsidP="00F5014C">
      <w:pPr>
        <w:pStyle w:val="ListParagraph"/>
        <w:numPr>
          <w:ilvl w:val="0"/>
          <w:numId w:val="24"/>
        </w:numPr>
        <w:rPr>
          <w:sz w:val="16"/>
          <w:szCs w:val="16"/>
        </w:rPr>
      </w:pPr>
      <w:r>
        <w:rPr>
          <w:sz w:val="16"/>
          <w:szCs w:val="16"/>
        </w:rPr>
        <w:t>Beyin göçüne</w:t>
      </w:r>
    </w:p>
    <w:p w:rsidR="004E3A2F" w:rsidRDefault="004E3A2F" w:rsidP="00F5014C">
      <w:pPr>
        <w:pStyle w:val="ListParagraph"/>
        <w:numPr>
          <w:ilvl w:val="0"/>
          <w:numId w:val="24"/>
        </w:numPr>
        <w:rPr>
          <w:sz w:val="16"/>
          <w:szCs w:val="16"/>
        </w:rPr>
      </w:pPr>
      <w:r>
        <w:rPr>
          <w:sz w:val="16"/>
          <w:szCs w:val="16"/>
        </w:rPr>
        <w:t>İşçi göçüne</w:t>
      </w:r>
    </w:p>
    <w:p w:rsidR="004E3A2F" w:rsidRPr="00F5014C" w:rsidRDefault="004E3A2F" w:rsidP="00F5014C">
      <w:pPr>
        <w:pStyle w:val="ListParagraph"/>
        <w:numPr>
          <w:ilvl w:val="0"/>
          <w:numId w:val="24"/>
        </w:numPr>
        <w:rPr>
          <w:sz w:val="16"/>
          <w:szCs w:val="16"/>
        </w:rPr>
      </w:pPr>
      <w:r>
        <w:rPr>
          <w:sz w:val="16"/>
          <w:szCs w:val="16"/>
        </w:rPr>
        <w:t>Mübadeleye</w:t>
      </w:r>
    </w:p>
    <w:p w:rsidR="004E3A2F" w:rsidRPr="00115F1E" w:rsidRDefault="004E3A2F" w:rsidP="00115F1E">
      <w:pPr>
        <w:rPr>
          <w:sz w:val="16"/>
          <w:szCs w:val="16"/>
        </w:rPr>
      </w:pPr>
      <w:r>
        <w:rPr>
          <w:sz w:val="16"/>
          <w:szCs w:val="16"/>
        </w:rPr>
        <w:t xml:space="preserve">SORU 11) </w:t>
      </w:r>
      <w:r w:rsidRPr="00115F1E">
        <w:rPr>
          <w:b/>
          <w:bCs/>
          <w:sz w:val="16"/>
          <w:szCs w:val="16"/>
        </w:rPr>
        <w:t>Aşağıdaki cümlelerde boş bırakılan yerleri uygun kelimelerle doldurunuz.</w:t>
      </w:r>
    </w:p>
    <w:p w:rsidR="004E3A2F" w:rsidRPr="00115F1E" w:rsidRDefault="004E3A2F" w:rsidP="00115F1E">
      <w:pPr>
        <w:rPr>
          <w:sz w:val="16"/>
          <w:szCs w:val="16"/>
        </w:rPr>
      </w:pPr>
      <w:r>
        <w:rPr>
          <w:bCs/>
          <w:sz w:val="16"/>
          <w:szCs w:val="16"/>
        </w:rPr>
        <w:t xml:space="preserve">1. Pamuk üreten çiftçi, ………………………………..ekonomik </w:t>
      </w:r>
      <w:r w:rsidRPr="00115F1E">
        <w:rPr>
          <w:bCs/>
          <w:sz w:val="16"/>
          <w:szCs w:val="16"/>
        </w:rPr>
        <w:t xml:space="preserve"> faaliyet grubunda yer alır.</w:t>
      </w:r>
    </w:p>
    <w:p w:rsidR="004E3A2F" w:rsidRPr="00115F1E" w:rsidRDefault="004E3A2F" w:rsidP="00115F1E">
      <w:pPr>
        <w:rPr>
          <w:sz w:val="16"/>
          <w:szCs w:val="16"/>
        </w:rPr>
      </w:pPr>
      <w:r w:rsidRPr="00115F1E">
        <w:rPr>
          <w:bCs/>
          <w:sz w:val="16"/>
          <w:szCs w:val="16"/>
        </w:rPr>
        <w:t xml:space="preserve">2. Kumaştan elbise üreten işçi, </w:t>
      </w:r>
      <w:r>
        <w:rPr>
          <w:bCs/>
          <w:sz w:val="16"/>
          <w:szCs w:val="16"/>
        </w:rPr>
        <w:t>……………………….….</w:t>
      </w:r>
      <w:r w:rsidRPr="00115F1E">
        <w:rPr>
          <w:bCs/>
          <w:sz w:val="16"/>
          <w:szCs w:val="16"/>
        </w:rPr>
        <w:t xml:space="preserve"> </w:t>
      </w:r>
      <w:r>
        <w:rPr>
          <w:bCs/>
          <w:sz w:val="16"/>
          <w:szCs w:val="16"/>
        </w:rPr>
        <w:t>e</w:t>
      </w:r>
      <w:r w:rsidRPr="00115F1E">
        <w:rPr>
          <w:bCs/>
          <w:sz w:val="16"/>
          <w:szCs w:val="16"/>
        </w:rPr>
        <w:t>konomik</w:t>
      </w:r>
      <w:r>
        <w:rPr>
          <w:bCs/>
          <w:sz w:val="16"/>
          <w:szCs w:val="16"/>
        </w:rPr>
        <w:t xml:space="preserve"> </w:t>
      </w:r>
      <w:r w:rsidRPr="00115F1E">
        <w:rPr>
          <w:bCs/>
          <w:sz w:val="16"/>
          <w:szCs w:val="16"/>
        </w:rPr>
        <w:t>faaliyet grubunda yer alır.</w:t>
      </w:r>
    </w:p>
    <w:p w:rsidR="004E3A2F" w:rsidRDefault="004E3A2F" w:rsidP="00115F1E">
      <w:pPr>
        <w:rPr>
          <w:bCs/>
          <w:sz w:val="16"/>
          <w:szCs w:val="16"/>
        </w:rPr>
      </w:pPr>
      <w:r w:rsidRPr="00115F1E">
        <w:rPr>
          <w:bCs/>
          <w:sz w:val="16"/>
          <w:szCs w:val="16"/>
        </w:rPr>
        <w:t>3. Üretilen elbiseyi satan esnaf, ...</w:t>
      </w:r>
      <w:r>
        <w:rPr>
          <w:bCs/>
          <w:sz w:val="16"/>
          <w:szCs w:val="16"/>
        </w:rPr>
        <w:t xml:space="preserve">............................ ekonomik </w:t>
      </w:r>
      <w:r w:rsidRPr="00115F1E">
        <w:rPr>
          <w:bCs/>
          <w:sz w:val="16"/>
          <w:szCs w:val="16"/>
        </w:rPr>
        <w:t xml:space="preserve"> faaliyet grubunda yer alır.</w:t>
      </w:r>
    </w:p>
    <w:p w:rsidR="004E3A2F" w:rsidRDefault="004E3A2F" w:rsidP="00115F1E">
      <w:pPr>
        <w:rPr>
          <w:bCs/>
          <w:sz w:val="16"/>
          <w:szCs w:val="16"/>
        </w:rPr>
      </w:pPr>
      <w:r>
        <w:rPr>
          <w:bCs/>
          <w:sz w:val="16"/>
          <w:szCs w:val="16"/>
        </w:rPr>
        <w:t>4. Keçi besleyen çiftçinin süt elde etmesi ……………………….. ekonomik faaliyet grubunda yer alır.</w:t>
      </w:r>
    </w:p>
    <w:p w:rsidR="004E3A2F" w:rsidRPr="00115F1E" w:rsidRDefault="004E3A2F" w:rsidP="00115F1E">
      <w:pPr>
        <w:rPr>
          <w:sz w:val="16"/>
          <w:szCs w:val="16"/>
        </w:rPr>
      </w:pPr>
      <w:r>
        <w:rPr>
          <w:bCs/>
          <w:sz w:val="16"/>
          <w:szCs w:val="16"/>
        </w:rPr>
        <w:t>5. Keçi sütünden yaptığı peyniri satması  ……………………………….ekonomik faaliyet grubunda yer alır.</w:t>
      </w:r>
    </w:p>
    <w:p w:rsidR="004E3A2F" w:rsidRDefault="004E3A2F" w:rsidP="008C66A2">
      <w:pPr>
        <w:rPr>
          <w:sz w:val="16"/>
          <w:szCs w:val="16"/>
        </w:rPr>
      </w:pPr>
    </w:p>
    <w:p w:rsidR="004E3A2F" w:rsidRDefault="004E3A2F" w:rsidP="00261E84">
      <w:pPr>
        <w:rPr>
          <w:sz w:val="16"/>
          <w:szCs w:val="16"/>
        </w:rPr>
      </w:pPr>
    </w:p>
    <w:p w:rsidR="004E3A2F" w:rsidRPr="00CC5B5C" w:rsidRDefault="004E3A2F" w:rsidP="00261E84">
      <w:pPr>
        <w:rPr>
          <w:b/>
          <w:sz w:val="16"/>
          <w:szCs w:val="16"/>
        </w:rPr>
      </w:pPr>
      <w:r>
        <w:rPr>
          <w:sz w:val="16"/>
          <w:szCs w:val="16"/>
        </w:rPr>
        <w:t>SORU 12</w:t>
      </w:r>
      <w:r w:rsidRPr="00CC5B5C">
        <w:rPr>
          <w:b/>
          <w:sz w:val="16"/>
          <w:szCs w:val="16"/>
        </w:rPr>
        <w:t>)   I.Şehirleşme ve sanayileşmenin başladığı dönemdir.</w:t>
      </w:r>
    </w:p>
    <w:p w:rsidR="004E3A2F" w:rsidRDefault="004E3A2F" w:rsidP="00261E84">
      <w:pPr>
        <w:rPr>
          <w:b/>
          <w:sz w:val="16"/>
          <w:szCs w:val="16"/>
        </w:rPr>
      </w:pPr>
      <w:r w:rsidRPr="00CC5B5C">
        <w:rPr>
          <w:b/>
          <w:sz w:val="16"/>
          <w:szCs w:val="16"/>
        </w:rPr>
        <w:tab/>
        <w:t xml:space="preserve">II.Doğum oranları yüksek düzeyini korumuş, ölüm oranlarında düşüş </w:t>
      </w:r>
      <w:r>
        <w:rPr>
          <w:b/>
          <w:sz w:val="16"/>
          <w:szCs w:val="16"/>
        </w:rPr>
        <w:t>göstermiştir.</w:t>
      </w:r>
    </w:p>
    <w:p w:rsidR="004E3A2F" w:rsidRPr="00CC5B5C" w:rsidRDefault="004E3A2F" w:rsidP="00CC5B5C">
      <w:pPr>
        <w:ind w:firstLine="708"/>
        <w:rPr>
          <w:sz w:val="16"/>
          <w:szCs w:val="16"/>
        </w:rPr>
      </w:pPr>
      <w:r>
        <w:rPr>
          <w:b/>
          <w:sz w:val="16"/>
          <w:szCs w:val="16"/>
        </w:rPr>
        <w:t>III.Öncelikle Kuzey Avrupa’da görülmüştür</w:t>
      </w:r>
    </w:p>
    <w:p w:rsidR="004E3A2F" w:rsidRPr="00CC5B5C" w:rsidRDefault="004E3A2F" w:rsidP="00466F9B">
      <w:pPr>
        <w:rPr>
          <w:sz w:val="16"/>
          <w:szCs w:val="16"/>
        </w:rPr>
      </w:pPr>
    </w:p>
    <w:p w:rsidR="004E3A2F" w:rsidRDefault="004E3A2F" w:rsidP="00466F9B">
      <w:pPr>
        <w:rPr>
          <w:sz w:val="16"/>
          <w:szCs w:val="16"/>
        </w:rPr>
      </w:pPr>
      <w:r>
        <w:rPr>
          <w:sz w:val="16"/>
          <w:szCs w:val="16"/>
        </w:rPr>
        <w:t>Demografik dönüşüm modeline göre yukarıda verilen dönemin özellikleri hangi aşamaya aittir?</w:t>
      </w:r>
    </w:p>
    <w:p w:rsidR="004E3A2F" w:rsidRDefault="004E3A2F" w:rsidP="00CC5B5C">
      <w:pPr>
        <w:pStyle w:val="ListParagraph"/>
        <w:numPr>
          <w:ilvl w:val="0"/>
          <w:numId w:val="23"/>
        </w:numPr>
        <w:rPr>
          <w:sz w:val="16"/>
          <w:szCs w:val="16"/>
        </w:rPr>
      </w:pPr>
      <w:r>
        <w:rPr>
          <w:sz w:val="16"/>
          <w:szCs w:val="16"/>
        </w:rPr>
        <w:t>Beşinci aşama</w:t>
      </w:r>
    </w:p>
    <w:p w:rsidR="004E3A2F" w:rsidRDefault="004E3A2F" w:rsidP="00CC5B5C">
      <w:pPr>
        <w:pStyle w:val="ListParagraph"/>
        <w:numPr>
          <w:ilvl w:val="0"/>
          <w:numId w:val="23"/>
        </w:numPr>
        <w:rPr>
          <w:sz w:val="16"/>
          <w:szCs w:val="16"/>
        </w:rPr>
      </w:pPr>
      <w:r>
        <w:rPr>
          <w:sz w:val="16"/>
          <w:szCs w:val="16"/>
        </w:rPr>
        <w:t>Dördüncü aşama</w:t>
      </w:r>
    </w:p>
    <w:p w:rsidR="004E3A2F" w:rsidRDefault="004E3A2F" w:rsidP="00CC5B5C">
      <w:pPr>
        <w:pStyle w:val="ListParagraph"/>
        <w:numPr>
          <w:ilvl w:val="0"/>
          <w:numId w:val="23"/>
        </w:numPr>
        <w:rPr>
          <w:sz w:val="16"/>
          <w:szCs w:val="16"/>
        </w:rPr>
      </w:pPr>
      <w:r>
        <w:rPr>
          <w:sz w:val="16"/>
          <w:szCs w:val="16"/>
        </w:rPr>
        <w:t>Üçüncü aşama</w:t>
      </w:r>
    </w:p>
    <w:p w:rsidR="004E3A2F" w:rsidRDefault="004E3A2F" w:rsidP="00CC5B5C">
      <w:pPr>
        <w:pStyle w:val="ListParagraph"/>
        <w:numPr>
          <w:ilvl w:val="0"/>
          <w:numId w:val="23"/>
        </w:numPr>
        <w:rPr>
          <w:sz w:val="16"/>
          <w:szCs w:val="16"/>
        </w:rPr>
      </w:pPr>
      <w:r>
        <w:rPr>
          <w:sz w:val="16"/>
          <w:szCs w:val="16"/>
        </w:rPr>
        <w:t>İkinci aşama</w:t>
      </w:r>
    </w:p>
    <w:p w:rsidR="004E3A2F" w:rsidRPr="00CC5B5C" w:rsidRDefault="004E3A2F" w:rsidP="00CC5B5C">
      <w:pPr>
        <w:pStyle w:val="ListParagraph"/>
        <w:numPr>
          <w:ilvl w:val="0"/>
          <w:numId w:val="23"/>
        </w:numPr>
        <w:rPr>
          <w:sz w:val="16"/>
          <w:szCs w:val="16"/>
        </w:rPr>
      </w:pPr>
      <w:r>
        <w:rPr>
          <w:sz w:val="16"/>
          <w:szCs w:val="16"/>
        </w:rPr>
        <w:t>Birinci aşama</w:t>
      </w:r>
    </w:p>
    <w:p w:rsidR="004E3A2F" w:rsidRDefault="004E3A2F" w:rsidP="00466F9B">
      <w:pPr>
        <w:rPr>
          <w:sz w:val="16"/>
          <w:szCs w:val="16"/>
        </w:rPr>
      </w:pPr>
    </w:p>
    <w:p w:rsidR="004E3A2F" w:rsidRDefault="004E3A2F" w:rsidP="00466F9B">
      <w:pPr>
        <w:rPr>
          <w:sz w:val="16"/>
          <w:szCs w:val="16"/>
        </w:rPr>
      </w:pPr>
      <w:r>
        <w:rPr>
          <w:sz w:val="16"/>
          <w:szCs w:val="16"/>
        </w:rPr>
        <w:t xml:space="preserve">SORU 13) </w:t>
      </w:r>
      <w:r w:rsidRPr="00BD66F5">
        <w:rPr>
          <w:b/>
          <w:sz w:val="16"/>
          <w:szCs w:val="16"/>
        </w:rPr>
        <w:t>Aşağıdaki kayaç türlerinden hangisi aşınmaya karşı daha dirençlidir?</w:t>
      </w:r>
      <w:r w:rsidRPr="00FB1DA7">
        <w:rPr>
          <w:sz w:val="16"/>
          <w:szCs w:val="16"/>
        </w:rPr>
        <w:br/>
      </w:r>
      <w:r w:rsidRPr="00FB1DA7">
        <w:rPr>
          <w:sz w:val="16"/>
          <w:szCs w:val="16"/>
        </w:rPr>
        <w:br/>
        <w:t xml:space="preserve">A) İç püskürük </w:t>
      </w:r>
    </w:p>
    <w:p w:rsidR="004E3A2F" w:rsidRDefault="004E3A2F" w:rsidP="00466F9B">
      <w:pPr>
        <w:rPr>
          <w:sz w:val="16"/>
          <w:szCs w:val="16"/>
        </w:rPr>
      </w:pPr>
      <w:r w:rsidRPr="00FB1DA7">
        <w:rPr>
          <w:sz w:val="16"/>
          <w:szCs w:val="16"/>
        </w:rPr>
        <w:t xml:space="preserve">B) Kimyasal tortul </w:t>
      </w:r>
      <w:r w:rsidRPr="00FB1DA7">
        <w:rPr>
          <w:sz w:val="16"/>
          <w:szCs w:val="16"/>
        </w:rPr>
        <w:br/>
        <w:t>C) D</w:t>
      </w:r>
      <w:r>
        <w:rPr>
          <w:sz w:val="16"/>
          <w:szCs w:val="16"/>
        </w:rPr>
        <w:t xml:space="preserve">ış püskürük </w:t>
      </w:r>
    </w:p>
    <w:p w:rsidR="004E3A2F" w:rsidRDefault="004E3A2F" w:rsidP="00466F9B">
      <w:pPr>
        <w:rPr>
          <w:sz w:val="16"/>
          <w:szCs w:val="16"/>
        </w:rPr>
      </w:pPr>
      <w:r>
        <w:rPr>
          <w:sz w:val="16"/>
          <w:szCs w:val="16"/>
        </w:rPr>
        <w:t>D) Kırıntılı tortul</w:t>
      </w:r>
      <w:r w:rsidRPr="00FB1DA7">
        <w:rPr>
          <w:sz w:val="16"/>
          <w:szCs w:val="16"/>
        </w:rPr>
        <w:br/>
        <w:t>E) Metamorfik</w:t>
      </w:r>
    </w:p>
    <w:p w:rsidR="004E3A2F" w:rsidRDefault="004E3A2F" w:rsidP="00466F9B">
      <w:pPr>
        <w:rPr>
          <w:sz w:val="16"/>
          <w:szCs w:val="16"/>
        </w:rPr>
      </w:pPr>
      <w:bookmarkStart w:id="0" w:name="_GoBack"/>
      <w:bookmarkEnd w:id="0"/>
    </w:p>
    <w:p w:rsidR="004E3A2F" w:rsidRDefault="004E3A2F" w:rsidP="00466F9B">
      <w:pPr>
        <w:rPr>
          <w:sz w:val="16"/>
          <w:szCs w:val="16"/>
        </w:rPr>
      </w:pPr>
    </w:p>
    <w:p w:rsidR="004E3A2F" w:rsidRDefault="004E3A2F" w:rsidP="00466F9B">
      <w:pPr>
        <w:rPr>
          <w:sz w:val="16"/>
          <w:szCs w:val="16"/>
        </w:rPr>
      </w:pPr>
      <w:r>
        <w:rPr>
          <w:sz w:val="16"/>
          <w:szCs w:val="16"/>
        </w:rPr>
        <w:t>SORU 14)</w:t>
      </w:r>
      <w:r w:rsidRPr="00FA6BD9">
        <w:t xml:space="preserve"> </w:t>
      </w:r>
      <w:r w:rsidRPr="00BD66F5">
        <w:rPr>
          <w:b/>
          <w:sz w:val="16"/>
          <w:szCs w:val="16"/>
        </w:rPr>
        <w:t>Magmanın soğumasıyla oluşmuş kayaçlara magmatik kayaçlar denir.</w:t>
      </w:r>
      <w:r w:rsidRPr="00BD66F5">
        <w:rPr>
          <w:b/>
          <w:sz w:val="16"/>
          <w:szCs w:val="16"/>
        </w:rPr>
        <w:br/>
        <w:t>Aşağıdakilerden hangisi magmatik kayaçlardan değildir?</w:t>
      </w:r>
      <w:r w:rsidRPr="00FA6BD9">
        <w:rPr>
          <w:sz w:val="16"/>
          <w:szCs w:val="16"/>
        </w:rPr>
        <w:br/>
      </w:r>
      <w:r w:rsidRPr="00FA6BD9">
        <w:rPr>
          <w:sz w:val="16"/>
          <w:szCs w:val="16"/>
        </w:rPr>
        <w:br/>
        <w:t xml:space="preserve">A) Granit </w:t>
      </w:r>
    </w:p>
    <w:p w:rsidR="004E3A2F" w:rsidRDefault="004E3A2F" w:rsidP="00466F9B">
      <w:pPr>
        <w:rPr>
          <w:sz w:val="16"/>
          <w:szCs w:val="16"/>
        </w:rPr>
      </w:pPr>
      <w:r>
        <w:rPr>
          <w:sz w:val="16"/>
          <w:szCs w:val="16"/>
        </w:rPr>
        <w:t>B) Siyenit</w:t>
      </w:r>
      <w:r w:rsidRPr="00FA6BD9">
        <w:rPr>
          <w:sz w:val="16"/>
          <w:szCs w:val="16"/>
        </w:rPr>
        <w:br/>
        <w:t xml:space="preserve">C) Diyorit </w:t>
      </w:r>
    </w:p>
    <w:p w:rsidR="004E3A2F" w:rsidRDefault="004E3A2F" w:rsidP="00466F9B">
      <w:pPr>
        <w:rPr>
          <w:sz w:val="16"/>
          <w:szCs w:val="16"/>
        </w:rPr>
      </w:pPr>
      <w:r w:rsidRPr="00FA6BD9">
        <w:rPr>
          <w:sz w:val="16"/>
          <w:szCs w:val="16"/>
        </w:rPr>
        <w:t>D) Konglomera</w:t>
      </w:r>
      <w:r w:rsidRPr="00FA6BD9">
        <w:rPr>
          <w:sz w:val="16"/>
          <w:szCs w:val="16"/>
        </w:rPr>
        <w:br/>
        <w:t>E)Andezit</w:t>
      </w:r>
    </w:p>
    <w:p w:rsidR="004E3A2F" w:rsidRDefault="004E3A2F" w:rsidP="00466F9B">
      <w:pPr>
        <w:rPr>
          <w:sz w:val="16"/>
          <w:szCs w:val="16"/>
        </w:rPr>
      </w:pPr>
    </w:p>
    <w:p w:rsidR="004E3A2F" w:rsidRPr="000D6404" w:rsidRDefault="004E3A2F" w:rsidP="00466F9B">
      <w:pPr>
        <w:rPr>
          <w:b/>
          <w:sz w:val="16"/>
          <w:szCs w:val="16"/>
        </w:rPr>
      </w:pPr>
      <w:r>
        <w:rPr>
          <w:sz w:val="16"/>
          <w:szCs w:val="16"/>
        </w:rPr>
        <w:t xml:space="preserve">SORU 15)  </w:t>
      </w:r>
      <w:r w:rsidRPr="000D6404">
        <w:rPr>
          <w:b/>
          <w:sz w:val="16"/>
          <w:szCs w:val="16"/>
        </w:rPr>
        <w:t>I. Akdeniz iklim bölgelerinde görülür.</w:t>
      </w:r>
    </w:p>
    <w:p w:rsidR="004E3A2F" w:rsidRPr="000D6404" w:rsidRDefault="004E3A2F" w:rsidP="00466F9B">
      <w:pPr>
        <w:rPr>
          <w:b/>
          <w:sz w:val="16"/>
          <w:szCs w:val="16"/>
        </w:rPr>
      </w:pPr>
      <w:r w:rsidRPr="000D6404">
        <w:rPr>
          <w:b/>
          <w:sz w:val="16"/>
          <w:szCs w:val="16"/>
        </w:rPr>
        <w:tab/>
        <w:t>II.Kireç oranı yüksektir.</w:t>
      </w:r>
    </w:p>
    <w:p w:rsidR="004E3A2F" w:rsidRPr="000D6404" w:rsidRDefault="004E3A2F" w:rsidP="00466F9B">
      <w:pPr>
        <w:rPr>
          <w:b/>
          <w:sz w:val="16"/>
          <w:szCs w:val="16"/>
        </w:rPr>
      </w:pPr>
      <w:r w:rsidRPr="000D6404">
        <w:rPr>
          <w:b/>
          <w:sz w:val="16"/>
          <w:szCs w:val="16"/>
        </w:rPr>
        <w:tab/>
        <w:t>III.Demir oksit oranı fazladır.</w:t>
      </w:r>
    </w:p>
    <w:p w:rsidR="004E3A2F" w:rsidRDefault="004E3A2F" w:rsidP="00466F9B">
      <w:pPr>
        <w:rPr>
          <w:sz w:val="16"/>
          <w:szCs w:val="16"/>
        </w:rPr>
      </w:pPr>
      <w:r>
        <w:rPr>
          <w:sz w:val="16"/>
          <w:szCs w:val="16"/>
        </w:rPr>
        <w:t>Yukarıda özellikleri verilen toprak türü hangisidir?</w:t>
      </w:r>
    </w:p>
    <w:p w:rsidR="004E3A2F" w:rsidRDefault="004E3A2F" w:rsidP="00F36C20">
      <w:pPr>
        <w:pStyle w:val="ListParagraph"/>
        <w:numPr>
          <w:ilvl w:val="0"/>
          <w:numId w:val="25"/>
        </w:numPr>
        <w:rPr>
          <w:sz w:val="16"/>
          <w:szCs w:val="16"/>
        </w:rPr>
      </w:pPr>
      <w:r>
        <w:rPr>
          <w:sz w:val="16"/>
          <w:szCs w:val="16"/>
        </w:rPr>
        <w:t>Laterit</w:t>
      </w:r>
    </w:p>
    <w:p w:rsidR="004E3A2F" w:rsidRDefault="004E3A2F" w:rsidP="00F36C20">
      <w:pPr>
        <w:pStyle w:val="ListParagraph"/>
        <w:numPr>
          <w:ilvl w:val="0"/>
          <w:numId w:val="25"/>
        </w:numPr>
        <w:rPr>
          <w:sz w:val="16"/>
          <w:szCs w:val="16"/>
        </w:rPr>
      </w:pPr>
      <w:r>
        <w:rPr>
          <w:sz w:val="16"/>
          <w:szCs w:val="16"/>
        </w:rPr>
        <w:t>Çernezyom</w:t>
      </w:r>
    </w:p>
    <w:p w:rsidR="004E3A2F" w:rsidRDefault="004E3A2F" w:rsidP="00F36C20">
      <w:pPr>
        <w:pStyle w:val="ListParagraph"/>
        <w:numPr>
          <w:ilvl w:val="0"/>
          <w:numId w:val="25"/>
        </w:numPr>
        <w:rPr>
          <w:sz w:val="16"/>
          <w:szCs w:val="16"/>
        </w:rPr>
      </w:pPr>
      <w:r>
        <w:rPr>
          <w:sz w:val="16"/>
          <w:szCs w:val="16"/>
        </w:rPr>
        <w:t>Halomorfik</w:t>
      </w:r>
    </w:p>
    <w:p w:rsidR="004E3A2F" w:rsidRDefault="004E3A2F" w:rsidP="00F36C20">
      <w:pPr>
        <w:pStyle w:val="ListParagraph"/>
        <w:numPr>
          <w:ilvl w:val="0"/>
          <w:numId w:val="25"/>
        </w:numPr>
        <w:rPr>
          <w:sz w:val="16"/>
          <w:szCs w:val="16"/>
        </w:rPr>
      </w:pPr>
      <w:r>
        <w:rPr>
          <w:sz w:val="16"/>
          <w:szCs w:val="16"/>
        </w:rPr>
        <w:t>Terra-Rossa</w:t>
      </w:r>
    </w:p>
    <w:p w:rsidR="004E3A2F" w:rsidRDefault="004E3A2F" w:rsidP="00F36C20">
      <w:pPr>
        <w:pStyle w:val="ListParagraph"/>
        <w:numPr>
          <w:ilvl w:val="0"/>
          <w:numId w:val="25"/>
        </w:numPr>
        <w:rPr>
          <w:sz w:val="16"/>
          <w:szCs w:val="16"/>
        </w:rPr>
      </w:pPr>
      <w:r>
        <w:rPr>
          <w:sz w:val="16"/>
          <w:szCs w:val="16"/>
        </w:rPr>
        <w:t>Podzol</w:t>
      </w:r>
    </w:p>
    <w:p w:rsidR="004E3A2F" w:rsidRPr="00F36C20" w:rsidRDefault="004E3A2F" w:rsidP="00F36C20">
      <w:pPr>
        <w:pStyle w:val="ListParagraph"/>
        <w:rPr>
          <w:sz w:val="16"/>
          <w:szCs w:val="16"/>
        </w:rPr>
      </w:pPr>
    </w:p>
    <w:p w:rsidR="004E3A2F" w:rsidRDefault="004E3A2F" w:rsidP="00466F9B">
      <w:pPr>
        <w:rPr>
          <w:sz w:val="16"/>
          <w:szCs w:val="16"/>
        </w:rPr>
      </w:pPr>
      <w:r>
        <w:rPr>
          <w:sz w:val="16"/>
          <w:szCs w:val="16"/>
        </w:rPr>
        <w:t xml:space="preserve">SORU 16) Aşağıda gelişmiş, gelişmekte olan, geri kalmış ülkelerin ortak özellikleri verilmiştir. </w:t>
      </w:r>
    </w:p>
    <w:p w:rsidR="004E3A2F" w:rsidRDefault="004E3A2F" w:rsidP="00466F9B">
      <w:pPr>
        <w:rPr>
          <w:sz w:val="16"/>
          <w:szCs w:val="16"/>
        </w:rPr>
      </w:pPr>
      <w:r w:rsidRPr="000D6404">
        <w:rPr>
          <w:b/>
          <w:sz w:val="16"/>
          <w:szCs w:val="16"/>
        </w:rPr>
        <w:t>Boş bırakılan kutucuğa ülkenin gelişmişlik seviyesini yazınız</w:t>
      </w:r>
      <w:r>
        <w:rPr>
          <w:sz w:val="16"/>
          <w:szCs w:val="16"/>
        </w:rPr>
        <w:t>.</w:t>
      </w:r>
    </w:p>
    <w:p w:rsidR="004E3A2F" w:rsidRDefault="004E3A2F" w:rsidP="00466F9B">
      <w:pPr>
        <w:rPr>
          <w:sz w:val="16"/>
          <w:szCs w:val="16"/>
        </w:rPr>
      </w:pPr>
    </w:p>
    <w:tbl>
      <w:tblPr>
        <w:tblW w:w="5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4111"/>
      </w:tblGrid>
      <w:tr w:rsidR="004E3A2F" w:rsidRPr="00275B82" w:rsidTr="00275B82">
        <w:tc>
          <w:tcPr>
            <w:tcW w:w="1384" w:type="dxa"/>
          </w:tcPr>
          <w:p w:rsidR="004E3A2F" w:rsidRPr="00275B82" w:rsidRDefault="004E3A2F" w:rsidP="00466F9B">
            <w:pPr>
              <w:rPr>
                <w:sz w:val="16"/>
                <w:szCs w:val="16"/>
              </w:rPr>
            </w:pPr>
            <w:r w:rsidRPr="00275B82">
              <w:rPr>
                <w:sz w:val="16"/>
                <w:szCs w:val="16"/>
              </w:rPr>
              <w:t>Gelişmiş Ülke</w:t>
            </w:r>
          </w:p>
        </w:tc>
        <w:tc>
          <w:tcPr>
            <w:tcW w:w="4111" w:type="dxa"/>
          </w:tcPr>
          <w:p w:rsidR="004E3A2F" w:rsidRPr="00275B82" w:rsidRDefault="004E3A2F" w:rsidP="00275B82">
            <w:pPr>
              <w:jc w:val="both"/>
              <w:rPr>
                <w:sz w:val="16"/>
                <w:szCs w:val="16"/>
              </w:rPr>
            </w:pPr>
            <w:r w:rsidRPr="00275B82">
              <w:rPr>
                <w:sz w:val="16"/>
                <w:szCs w:val="16"/>
              </w:rPr>
              <w:t>Kent nüfus % 95 civarındadır.</w:t>
            </w:r>
          </w:p>
        </w:tc>
      </w:tr>
      <w:tr w:rsidR="004E3A2F" w:rsidRPr="00275B82" w:rsidTr="00275B82">
        <w:tc>
          <w:tcPr>
            <w:tcW w:w="1384" w:type="dxa"/>
          </w:tcPr>
          <w:p w:rsidR="004E3A2F" w:rsidRPr="00275B82" w:rsidRDefault="004E3A2F" w:rsidP="00466F9B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</w:tcPr>
          <w:p w:rsidR="004E3A2F" w:rsidRPr="00275B82" w:rsidRDefault="004E3A2F" w:rsidP="00275B82">
            <w:pPr>
              <w:jc w:val="both"/>
              <w:rPr>
                <w:sz w:val="16"/>
                <w:szCs w:val="16"/>
              </w:rPr>
            </w:pPr>
            <w:r w:rsidRPr="00275B82">
              <w:rPr>
                <w:sz w:val="16"/>
                <w:szCs w:val="16"/>
              </w:rPr>
              <w:t>Kır nüfus her geçen gün azalmaktadır.</w:t>
            </w:r>
          </w:p>
        </w:tc>
      </w:tr>
      <w:tr w:rsidR="004E3A2F" w:rsidRPr="00275B82" w:rsidTr="00275B82">
        <w:tc>
          <w:tcPr>
            <w:tcW w:w="1384" w:type="dxa"/>
          </w:tcPr>
          <w:p w:rsidR="004E3A2F" w:rsidRPr="00275B82" w:rsidRDefault="004E3A2F" w:rsidP="00466F9B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</w:tcPr>
          <w:p w:rsidR="004E3A2F" w:rsidRPr="00275B82" w:rsidRDefault="004E3A2F" w:rsidP="00275B82">
            <w:pPr>
              <w:jc w:val="both"/>
              <w:rPr>
                <w:sz w:val="16"/>
                <w:szCs w:val="16"/>
              </w:rPr>
            </w:pPr>
            <w:r w:rsidRPr="00275B82">
              <w:rPr>
                <w:sz w:val="16"/>
                <w:szCs w:val="16"/>
              </w:rPr>
              <w:t>Ortalama yaşam süresi fazladır.</w:t>
            </w:r>
          </w:p>
        </w:tc>
      </w:tr>
      <w:tr w:rsidR="004E3A2F" w:rsidRPr="00275B82" w:rsidTr="00275B82">
        <w:tc>
          <w:tcPr>
            <w:tcW w:w="1384" w:type="dxa"/>
          </w:tcPr>
          <w:p w:rsidR="004E3A2F" w:rsidRPr="00275B82" w:rsidRDefault="004E3A2F" w:rsidP="00466F9B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</w:tcPr>
          <w:p w:rsidR="004E3A2F" w:rsidRPr="00275B82" w:rsidRDefault="004E3A2F" w:rsidP="00275B82">
            <w:pPr>
              <w:jc w:val="both"/>
              <w:rPr>
                <w:sz w:val="16"/>
                <w:szCs w:val="16"/>
              </w:rPr>
            </w:pPr>
            <w:r w:rsidRPr="00275B82">
              <w:rPr>
                <w:sz w:val="16"/>
                <w:szCs w:val="16"/>
              </w:rPr>
              <w:t>Ülke sanayileşmektedir.</w:t>
            </w:r>
          </w:p>
        </w:tc>
      </w:tr>
      <w:tr w:rsidR="004E3A2F" w:rsidRPr="00275B82" w:rsidTr="00275B82">
        <w:tc>
          <w:tcPr>
            <w:tcW w:w="1384" w:type="dxa"/>
          </w:tcPr>
          <w:p w:rsidR="004E3A2F" w:rsidRPr="00275B82" w:rsidRDefault="004E3A2F" w:rsidP="00466F9B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</w:tcPr>
          <w:p w:rsidR="004E3A2F" w:rsidRPr="00275B82" w:rsidRDefault="004E3A2F" w:rsidP="00275B82">
            <w:pPr>
              <w:jc w:val="both"/>
              <w:rPr>
                <w:sz w:val="14"/>
                <w:szCs w:val="14"/>
              </w:rPr>
            </w:pPr>
            <w:r w:rsidRPr="00275B82">
              <w:rPr>
                <w:sz w:val="14"/>
                <w:szCs w:val="14"/>
              </w:rPr>
              <w:t>Nüfus piramidinde 80’li, 90’lı yaş grupları önemli bir yer tutar.</w:t>
            </w:r>
          </w:p>
        </w:tc>
      </w:tr>
      <w:tr w:rsidR="004E3A2F" w:rsidRPr="00275B82" w:rsidTr="00275B82">
        <w:tc>
          <w:tcPr>
            <w:tcW w:w="1384" w:type="dxa"/>
          </w:tcPr>
          <w:p w:rsidR="004E3A2F" w:rsidRPr="00275B82" w:rsidRDefault="004E3A2F" w:rsidP="00466F9B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</w:tcPr>
          <w:p w:rsidR="004E3A2F" w:rsidRPr="00275B82" w:rsidRDefault="004E3A2F" w:rsidP="00275B82">
            <w:pPr>
              <w:jc w:val="both"/>
              <w:rPr>
                <w:sz w:val="16"/>
                <w:szCs w:val="16"/>
              </w:rPr>
            </w:pPr>
            <w:r w:rsidRPr="00275B82">
              <w:rPr>
                <w:sz w:val="16"/>
                <w:szCs w:val="16"/>
              </w:rPr>
              <w:t>İç göç ve dış göç fazladır.</w:t>
            </w:r>
          </w:p>
        </w:tc>
      </w:tr>
      <w:tr w:rsidR="004E3A2F" w:rsidRPr="00275B82" w:rsidTr="00275B82">
        <w:tc>
          <w:tcPr>
            <w:tcW w:w="1384" w:type="dxa"/>
          </w:tcPr>
          <w:p w:rsidR="004E3A2F" w:rsidRPr="00275B82" w:rsidRDefault="004E3A2F" w:rsidP="00466F9B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</w:tcPr>
          <w:p w:rsidR="004E3A2F" w:rsidRPr="00275B82" w:rsidRDefault="004E3A2F" w:rsidP="00275B82">
            <w:pPr>
              <w:jc w:val="both"/>
              <w:rPr>
                <w:sz w:val="16"/>
                <w:szCs w:val="16"/>
              </w:rPr>
            </w:pPr>
            <w:r w:rsidRPr="00275B82">
              <w:rPr>
                <w:sz w:val="16"/>
                <w:szCs w:val="16"/>
              </w:rPr>
              <w:t>Nüfusun yaşlanması söz konusudur.</w:t>
            </w:r>
          </w:p>
        </w:tc>
      </w:tr>
      <w:tr w:rsidR="004E3A2F" w:rsidRPr="00275B82" w:rsidTr="00275B82">
        <w:tc>
          <w:tcPr>
            <w:tcW w:w="1384" w:type="dxa"/>
          </w:tcPr>
          <w:p w:rsidR="004E3A2F" w:rsidRPr="00275B82" w:rsidRDefault="004E3A2F" w:rsidP="00466F9B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</w:tcPr>
          <w:p w:rsidR="004E3A2F" w:rsidRPr="00275B82" w:rsidRDefault="004E3A2F" w:rsidP="00275B82">
            <w:pPr>
              <w:jc w:val="both"/>
              <w:rPr>
                <w:sz w:val="12"/>
                <w:szCs w:val="12"/>
              </w:rPr>
            </w:pPr>
            <w:r w:rsidRPr="00275B82">
              <w:rPr>
                <w:sz w:val="12"/>
                <w:szCs w:val="12"/>
              </w:rPr>
              <w:t>Çoçuk ve genç nüfus ülke nüfusunun önemli bir bölümünü tutmaktadır.</w:t>
            </w:r>
          </w:p>
        </w:tc>
      </w:tr>
      <w:tr w:rsidR="004E3A2F" w:rsidRPr="00275B82" w:rsidTr="00275B82">
        <w:tc>
          <w:tcPr>
            <w:tcW w:w="1384" w:type="dxa"/>
          </w:tcPr>
          <w:p w:rsidR="004E3A2F" w:rsidRPr="00275B82" w:rsidRDefault="004E3A2F" w:rsidP="00466F9B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</w:tcPr>
          <w:p w:rsidR="004E3A2F" w:rsidRPr="00275B82" w:rsidRDefault="004E3A2F" w:rsidP="00275B82">
            <w:pPr>
              <w:jc w:val="both"/>
              <w:rPr>
                <w:sz w:val="16"/>
                <w:szCs w:val="16"/>
              </w:rPr>
            </w:pPr>
            <w:r w:rsidRPr="00275B82">
              <w:rPr>
                <w:sz w:val="16"/>
                <w:szCs w:val="16"/>
              </w:rPr>
              <w:t>Dış göç alımı, dış göç verme oranından çok daha fazladır.</w:t>
            </w:r>
          </w:p>
        </w:tc>
      </w:tr>
      <w:tr w:rsidR="004E3A2F" w:rsidRPr="00275B82" w:rsidTr="00275B82">
        <w:tc>
          <w:tcPr>
            <w:tcW w:w="1384" w:type="dxa"/>
          </w:tcPr>
          <w:p w:rsidR="004E3A2F" w:rsidRPr="00275B82" w:rsidRDefault="004E3A2F" w:rsidP="00466F9B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</w:tcPr>
          <w:p w:rsidR="004E3A2F" w:rsidRPr="00275B82" w:rsidRDefault="004E3A2F" w:rsidP="00275B82">
            <w:pPr>
              <w:jc w:val="both"/>
              <w:rPr>
                <w:sz w:val="16"/>
                <w:szCs w:val="16"/>
              </w:rPr>
            </w:pPr>
            <w:r w:rsidRPr="00275B82">
              <w:rPr>
                <w:sz w:val="16"/>
                <w:szCs w:val="16"/>
              </w:rPr>
              <w:t>Nüfus piramidi üçgene benzer.</w:t>
            </w:r>
          </w:p>
        </w:tc>
      </w:tr>
      <w:tr w:rsidR="004E3A2F" w:rsidRPr="00275B82" w:rsidTr="00275B82">
        <w:tc>
          <w:tcPr>
            <w:tcW w:w="1384" w:type="dxa"/>
          </w:tcPr>
          <w:p w:rsidR="004E3A2F" w:rsidRPr="00275B82" w:rsidRDefault="004E3A2F" w:rsidP="00466F9B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</w:tcPr>
          <w:p w:rsidR="004E3A2F" w:rsidRPr="00275B82" w:rsidRDefault="004E3A2F" w:rsidP="00275B82">
            <w:pPr>
              <w:jc w:val="both"/>
              <w:rPr>
                <w:sz w:val="16"/>
                <w:szCs w:val="16"/>
              </w:rPr>
            </w:pPr>
            <w:r w:rsidRPr="00275B82">
              <w:rPr>
                <w:sz w:val="16"/>
                <w:szCs w:val="16"/>
              </w:rPr>
              <w:t>Nüfus piramidi çan eğrisine benzer.</w:t>
            </w:r>
          </w:p>
        </w:tc>
      </w:tr>
    </w:tbl>
    <w:p w:rsidR="004E3A2F" w:rsidRDefault="004E3A2F" w:rsidP="00466F9B">
      <w:pPr>
        <w:rPr>
          <w:sz w:val="16"/>
          <w:szCs w:val="16"/>
        </w:rPr>
      </w:pPr>
    </w:p>
    <w:p w:rsidR="004E3A2F" w:rsidRDefault="004E3A2F" w:rsidP="00466F9B">
      <w:pPr>
        <w:rPr>
          <w:b/>
          <w:sz w:val="16"/>
          <w:szCs w:val="16"/>
        </w:rPr>
      </w:pPr>
      <w:r>
        <w:rPr>
          <w:sz w:val="16"/>
          <w:szCs w:val="16"/>
        </w:rPr>
        <w:t xml:space="preserve">SORU 17) </w:t>
      </w:r>
      <w:r w:rsidRPr="00850E66">
        <w:rPr>
          <w:b/>
          <w:sz w:val="16"/>
          <w:szCs w:val="16"/>
        </w:rPr>
        <w:t>Aşağıdakilerden hangisi iç göçün s</w:t>
      </w:r>
      <w:r>
        <w:rPr>
          <w:b/>
          <w:sz w:val="16"/>
          <w:szCs w:val="16"/>
        </w:rPr>
        <w:t>onuçlarında</w:t>
      </w:r>
      <w:r w:rsidRPr="00850E66">
        <w:rPr>
          <w:b/>
          <w:sz w:val="16"/>
          <w:szCs w:val="16"/>
        </w:rPr>
        <w:t xml:space="preserve"> değildir?</w:t>
      </w:r>
    </w:p>
    <w:p w:rsidR="004E3A2F" w:rsidRDefault="004E3A2F" w:rsidP="00466F9B">
      <w:pPr>
        <w:rPr>
          <w:b/>
          <w:sz w:val="16"/>
          <w:szCs w:val="16"/>
        </w:rPr>
      </w:pPr>
    </w:p>
    <w:p w:rsidR="004E3A2F" w:rsidRDefault="004E3A2F" w:rsidP="00850E66">
      <w:pPr>
        <w:pStyle w:val="ListParagraph"/>
        <w:numPr>
          <w:ilvl w:val="0"/>
          <w:numId w:val="26"/>
        </w:numPr>
        <w:rPr>
          <w:sz w:val="16"/>
          <w:szCs w:val="16"/>
        </w:rPr>
      </w:pPr>
      <w:r>
        <w:rPr>
          <w:sz w:val="16"/>
          <w:szCs w:val="16"/>
        </w:rPr>
        <w:t>Kan davaları</w:t>
      </w:r>
    </w:p>
    <w:p w:rsidR="004E3A2F" w:rsidRDefault="004E3A2F" w:rsidP="00850E66">
      <w:pPr>
        <w:pStyle w:val="ListParagraph"/>
        <w:numPr>
          <w:ilvl w:val="0"/>
          <w:numId w:val="26"/>
        </w:numPr>
        <w:rPr>
          <w:sz w:val="16"/>
          <w:szCs w:val="16"/>
        </w:rPr>
      </w:pPr>
      <w:r>
        <w:rPr>
          <w:sz w:val="16"/>
          <w:szCs w:val="16"/>
        </w:rPr>
        <w:t>İşsizliğin ortaya çıkması</w:t>
      </w:r>
    </w:p>
    <w:p w:rsidR="004E3A2F" w:rsidRDefault="004E3A2F" w:rsidP="00850E66">
      <w:pPr>
        <w:pStyle w:val="ListParagraph"/>
        <w:numPr>
          <w:ilvl w:val="0"/>
          <w:numId w:val="26"/>
        </w:numPr>
        <w:rPr>
          <w:sz w:val="16"/>
          <w:szCs w:val="16"/>
        </w:rPr>
      </w:pPr>
      <w:r>
        <w:rPr>
          <w:sz w:val="16"/>
          <w:szCs w:val="16"/>
        </w:rPr>
        <w:t>Kültür çatışmasının olması</w:t>
      </w:r>
    </w:p>
    <w:p w:rsidR="004E3A2F" w:rsidRDefault="004E3A2F" w:rsidP="00850E66">
      <w:pPr>
        <w:pStyle w:val="ListParagraph"/>
        <w:numPr>
          <w:ilvl w:val="0"/>
          <w:numId w:val="26"/>
        </w:numPr>
        <w:rPr>
          <w:sz w:val="16"/>
          <w:szCs w:val="16"/>
        </w:rPr>
      </w:pPr>
      <w:r>
        <w:rPr>
          <w:sz w:val="16"/>
          <w:szCs w:val="16"/>
        </w:rPr>
        <w:t>Çevre sorunlarının artması</w:t>
      </w:r>
    </w:p>
    <w:p w:rsidR="004E3A2F" w:rsidRDefault="004E3A2F" w:rsidP="00850E66">
      <w:pPr>
        <w:pStyle w:val="ListParagraph"/>
        <w:numPr>
          <w:ilvl w:val="0"/>
          <w:numId w:val="26"/>
        </w:numPr>
        <w:rPr>
          <w:sz w:val="16"/>
          <w:szCs w:val="16"/>
        </w:rPr>
      </w:pPr>
      <w:r>
        <w:rPr>
          <w:sz w:val="16"/>
          <w:szCs w:val="16"/>
        </w:rPr>
        <w:t>Sanayi tesislerinin kent içinde kalması</w:t>
      </w:r>
    </w:p>
    <w:p w:rsidR="004E3A2F" w:rsidRDefault="004E3A2F" w:rsidP="00850E66">
      <w:pPr>
        <w:pStyle w:val="ListParagraph"/>
        <w:rPr>
          <w:sz w:val="16"/>
          <w:szCs w:val="16"/>
        </w:rPr>
      </w:pPr>
    </w:p>
    <w:p w:rsidR="004E3A2F" w:rsidRDefault="004E3A2F" w:rsidP="00850E66">
      <w:pPr>
        <w:pStyle w:val="ListParagraph"/>
        <w:rPr>
          <w:sz w:val="16"/>
          <w:szCs w:val="16"/>
        </w:rPr>
      </w:pPr>
    </w:p>
    <w:p w:rsidR="004E3A2F" w:rsidRDefault="004E3A2F" w:rsidP="00850E66">
      <w:pPr>
        <w:rPr>
          <w:sz w:val="16"/>
          <w:szCs w:val="16"/>
        </w:rPr>
      </w:pPr>
      <w:r>
        <w:rPr>
          <w:sz w:val="16"/>
          <w:szCs w:val="16"/>
        </w:rPr>
        <w:t>SORU 18) Aşağıda verilen  bilgilerden hangisi yanlıştır?</w:t>
      </w:r>
    </w:p>
    <w:p w:rsidR="004E3A2F" w:rsidRDefault="004E3A2F" w:rsidP="00850E66">
      <w:pPr>
        <w:rPr>
          <w:sz w:val="16"/>
          <w:szCs w:val="16"/>
        </w:rPr>
      </w:pPr>
    </w:p>
    <w:p w:rsidR="004E3A2F" w:rsidRDefault="004E3A2F" w:rsidP="00850E66">
      <w:pPr>
        <w:pStyle w:val="ListParagraph"/>
        <w:numPr>
          <w:ilvl w:val="0"/>
          <w:numId w:val="27"/>
        </w:numPr>
        <w:rPr>
          <w:sz w:val="16"/>
          <w:szCs w:val="16"/>
        </w:rPr>
      </w:pPr>
      <w:r>
        <w:rPr>
          <w:sz w:val="16"/>
          <w:szCs w:val="16"/>
        </w:rPr>
        <w:t>Ülkemizde aritmetik nüfus yoğunluğu en az Doğu Anadolu Bölgesi’dir.</w:t>
      </w:r>
    </w:p>
    <w:p w:rsidR="004E3A2F" w:rsidRDefault="004E3A2F" w:rsidP="00850E66">
      <w:pPr>
        <w:pStyle w:val="ListParagraph"/>
        <w:numPr>
          <w:ilvl w:val="0"/>
          <w:numId w:val="27"/>
        </w:numPr>
        <w:rPr>
          <w:sz w:val="16"/>
          <w:szCs w:val="16"/>
        </w:rPr>
      </w:pPr>
      <w:r>
        <w:rPr>
          <w:sz w:val="16"/>
          <w:szCs w:val="16"/>
        </w:rPr>
        <w:t>Fizyolojik nüfus yoğunluğu tarımla uğraşan nüfusun tarım alanlarına bölünmesiyle elde edilir.</w:t>
      </w:r>
    </w:p>
    <w:p w:rsidR="004E3A2F" w:rsidRDefault="004E3A2F" w:rsidP="00850E66">
      <w:pPr>
        <w:pStyle w:val="ListParagraph"/>
        <w:numPr>
          <w:ilvl w:val="0"/>
          <w:numId w:val="27"/>
        </w:numPr>
        <w:rPr>
          <w:sz w:val="16"/>
          <w:szCs w:val="16"/>
        </w:rPr>
      </w:pPr>
      <w:r>
        <w:rPr>
          <w:sz w:val="16"/>
          <w:szCs w:val="16"/>
        </w:rPr>
        <w:t>Bölge veya ülke  düzse tarımsal nüfus yoğunluğu azdır.</w:t>
      </w:r>
    </w:p>
    <w:p w:rsidR="004E3A2F" w:rsidRPr="00850E66" w:rsidRDefault="004E3A2F" w:rsidP="00DE4AC7">
      <w:pPr>
        <w:pStyle w:val="ListParagraph"/>
        <w:numPr>
          <w:ilvl w:val="0"/>
          <w:numId w:val="27"/>
        </w:numPr>
        <w:rPr>
          <w:sz w:val="16"/>
          <w:szCs w:val="16"/>
        </w:rPr>
      </w:pPr>
      <w:r>
        <w:rPr>
          <w:sz w:val="16"/>
          <w:szCs w:val="16"/>
        </w:rPr>
        <w:t xml:space="preserve"> İntansif tarım yöntemi ekstantif tarım yöntemine göre daha modern bir yöntemdir.</w:t>
      </w:r>
    </w:p>
    <w:p w:rsidR="004E3A2F" w:rsidRPr="00850E66" w:rsidRDefault="004E3A2F" w:rsidP="00850E66">
      <w:pPr>
        <w:rPr>
          <w:sz w:val="16"/>
          <w:szCs w:val="16"/>
        </w:rPr>
      </w:pPr>
    </w:p>
    <w:p w:rsidR="004E3A2F" w:rsidRDefault="004E3A2F" w:rsidP="00466F9B">
      <w:pPr>
        <w:rPr>
          <w:sz w:val="16"/>
          <w:szCs w:val="16"/>
        </w:rPr>
      </w:pPr>
    </w:p>
    <w:p w:rsidR="004E3A2F" w:rsidRDefault="004E3A2F" w:rsidP="00466F9B">
      <w:pPr>
        <w:rPr>
          <w:sz w:val="16"/>
          <w:szCs w:val="16"/>
        </w:rPr>
      </w:pPr>
    </w:p>
    <w:p w:rsidR="004E3A2F" w:rsidRDefault="004E3A2F" w:rsidP="00466F9B">
      <w:pPr>
        <w:rPr>
          <w:sz w:val="16"/>
          <w:szCs w:val="16"/>
        </w:rPr>
      </w:pPr>
    </w:p>
    <w:p w:rsidR="004E3A2F" w:rsidRDefault="004E3A2F" w:rsidP="00466F9B">
      <w:pPr>
        <w:rPr>
          <w:sz w:val="16"/>
          <w:szCs w:val="16"/>
        </w:rPr>
      </w:pPr>
    </w:p>
    <w:p w:rsidR="004E3A2F" w:rsidRDefault="004E3A2F" w:rsidP="00466F9B">
      <w:pPr>
        <w:rPr>
          <w:sz w:val="16"/>
          <w:szCs w:val="16"/>
        </w:rPr>
      </w:pPr>
    </w:p>
    <w:p w:rsidR="004E3A2F" w:rsidRDefault="004E3A2F" w:rsidP="00466F9B">
      <w:pPr>
        <w:rPr>
          <w:sz w:val="16"/>
          <w:szCs w:val="16"/>
        </w:rPr>
      </w:pPr>
    </w:p>
    <w:p w:rsidR="004E3A2F" w:rsidRDefault="004E3A2F" w:rsidP="00466F9B">
      <w:pPr>
        <w:rPr>
          <w:sz w:val="16"/>
          <w:szCs w:val="16"/>
        </w:rPr>
      </w:pPr>
    </w:p>
    <w:p w:rsidR="004E3A2F" w:rsidRDefault="004E3A2F" w:rsidP="00466F9B">
      <w:pPr>
        <w:rPr>
          <w:sz w:val="16"/>
          <w:szCs w:val="16"/>
        </w:rPr>
      </w:pPr>
    </w:p>
    <w:p w:rsidR="004E3A2F" w:rsidRDefault="004E3A2F" w:rsidP="00466F9B">
      <w:pPr>
        <w:rPr>
          <w:sz w:val="16"/>
          <w:szCs w:val="16"/>
        </w:rPr>
      </w:pPr>
    </w:p>
    <w:p w:rsidR="004E3A2F" w:rsidRDefault="004E3A2F" w:rsidP="00466F9B">
      <w:pPr>
        <w:rPr>
          <w:sz w:val="16"/>
          <w:szCs w:val="16"/>
        </w:rPr>
      </w:pPr>
    </w:p>
    <w:p w:rsidR="004E3A2F" w:rsidRDefault="004E3A2F" w:rsidP="00466F9B">
      <w:pPr>
        <w:rPr>
          <w:sz w:val="16"/>
          <w:szCs w:val="16"/>
        </w:rPr>
      </w:pPr>
      <w:hyperlink r:id="rId11" w:history="1">
        <w:r w:rsidRPr="00C57B1D">
          <w:rPr>
            <w:rStyle w:val="Hyperlink"/>
            <w:sz w:val="16"/>
            <w:szCs w:val="16"/>
          </w:rPr>
          <w:t>www.sorubak.com</w:t>
        </w:r>
      </w:hyperlink>
      <w:r>
        <w:rPr>
          <w:sz w:val="16"/>
          <w:szCs w:val="16"/>
        </w:rPr>
        <w:t xml:space="preserve"> </w:t>
      </w:r>
    </w:p>
    <w:p w:rsidR="004E3A2F" w:rsidRDefault="004E3A2F" w:rsidP="00466F9B">
      <w:pPr>
        <w:rPr>
          <w:sz w:val="16"/>
          <w:szCs w:val="16"/>
        </w:rPr>
      </w:pPr>
    </w:p>
    <w:p w:rsidR="004E3A2F" w:rsidRDefault="004E3A2F" w:rsidP="00466F9B">
      <w:pPr>
        <w:rPr>
          <w:sz w:val="16"/>
          <w:szCs w:val="16"/>
        </w:rPr>
      </w:pPr>
    </w:p>
    <w:p w:rsidR="004E3A2F" w:rsidRDefault="004E3A2F" w:rsidP="00466F9B">
      <w:pPr>
        <w:rPr>
          <w:sz w:val="16"/>
          <w:szCs w:val="16"/>
        </w:rPr>
      </w:pPr>
      <w:r>
        <w:rPr>
          <w:sz w:val="16"/>
          <w:szCs w:val="16"/>
        </w:rPr>
        <w:t xml:space="preserve">          </w:t>
      </w:r>
    </w:p>
    <w:p w:rsidR="004E3A2F" w:rsidRDefault="004E3A2F" w:rsidP="00466F9B">
      <w:pPr>
        <w:rPr>
          <w:sz w:val="16"/>
          <w:szCs w:val="16"/>
        </w:rPr>
      </w:pPr>
    </w:p>
    <w:p w:rsidR="004E3A2F" w:rsidRDefault="004E3A2F" w:rsidP="00466F9B">
      <w:pPr>
        <w:rPr>
          <w:sz w:val="16"/>
          <w:szCs w:val="16"/>
        </w:rPr>
      </w:pPr>
    </w:p>
    <w:p w:rsidR="004E3A2F" w:rsidRDefault="004E3A2F" w:rsidP="00466F9B">
      <w:pPr>
        <w:rPr>
          <w:sz w:val="16"/>
          <w:szCs w:val="16"/>
        </w:rPr>
      </w:pPr>
    </w:p>
    <w:p w:rsidR="004E3A2F" w:rsidRDefault="004E3A2F" w:rsidP="00466F9B">
      <w:pPr>
        <w:rPr>
          <w:sz w:val="16"/>
          <w:szCs w:val="16"/>
        </w:rPr>
      </w:pPr>
    </w:p>
    <w:p w:rsidR="004E3A2F" w:rsidRDefault="004E3A2F" w:rsidP="00466F9B">
      <w:pPr>
        <w:rPr>
          <w:sz w:val="16"/>
          <w:szCs w:val="16"/>
        </w:rPr>
      </w:pPr>
      <w:r>
        <w:rPr>
          <w:sz w:val="16"/>
          <w:szCs w:val="16"/>
        </w:rPr>
        <w:t>Başarılar Dilerim.</w:t>
      </w:r>
    </w:p>
    <w:p w:rsidR="004E3A2F" w:rsidRDefault="004E3A2F" w:rsidP="00466F9B">
      <w:pPr>
        <w:rPr>
          <w:sz w:val="16"/>
          <w:szCs w:val="16"/>
        </w:rPr>
      </w:pPr>
      <w:r>
        <w:rPr>
          <w:sz w:val="16"/>
          <w:szCs w:val="16"/>
        </w:rPr>
        <w:t xml:space="preserve">Soru 11 ve 18,  10 puan, diğer sorular ise  5 puan değerindedir.  </w:t>
      </w:r>
    </w:p>
    <w:p w:rsidR="004E3A2F" w:rsidRDefault="004E3A2F" w:rsidP="009437D5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</w:t>
      </w:r>
    </w:p>
    <w:p w:rsidR="004E3A2F" w:rsidRPr="00540194" w:rsidRDefault="004E3A2F" w:rsidP="00466F9B">
      <w:pPr>
        <w:rPr>
          <w:rFonts w:ascii="Arabic Typesetting" w:hAnsi="Arabic Typesetting" w:cs="Arabic Typesetting"/>
        </w:rPr>
      </w:pPr>
      <w:r>
        <w:rPr>
          <w:sz w:val="20"/>
          <w:szCs w:val="20"/>
        </w:rPr>
        <w:t xml:space="preserve">                             </w:t>
      </w:r>
    </w:p>
    <w:p w:rsidR="004E3A2F" w:rsidRPr="002023AB" w:rsidRDefault="004E3A2F" w:rsidP="00540194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</w:t>
      </w:r>
      <w:r w:rsidRPr="002023AB">
        <w:rPr>
          <w:sz w:val="18"/>
          <w:szCs w:val="18"/>
        </w:rPr>
        <w:t>Volkan KARA</w:t>
      </w:r>
    </w:p>
    <w:p w:rsidR="004E3A2F" w:rsidRPr="00261E84" w:rsidRDefault="004E3A2F" w:rsidP="00261E84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KÜRTÜN </w:t>
      </w:r>
      <w:r w:rsidRPr="002023AB">
        <w:rPr>
          <w:sz w:val="16"/>
          <w:szCs w:val="16"/>
        </w:rPr>
        <w:t xml:space="preserve">İMKB ATATÜRK ÇPL COĞRAFYA </w:t>
      </w:r>
      <w:r>
        <w:rPr>
          <w:sz w:val="16"/>
          <w:szCs w:val="16"/>
        </w:rPr>
        <w:t>ÖĞRETMENİ</w:t>
      </w:r>
    </w:p>
    <w:sectPr w:rsidR="004E3A2F" w:rsidRPr="00261E84" w:rsidSect="00E6265A">
      <w:type w:val="continuous"/>
      <w:pgSz w:w="11907" w:h="16839" w:code="9"/>
      <w:pgMar w:top="142" w:right="424" w:bottom="426" w:left="426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abic Typesetting">
    <w:panose1 w:val="03020402040406030203"/>
    <w:charset w:val="A2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D742A"/>
    <w:multiLevelType w:val="hybridMultilevel"/>
    <w:tmpl w:val="62C47228"/>
    <w:lvl w:ilvl="0" w:tplc="BC14E5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9F4771"/>
    <w:multiLevelType w:val="hybridMultilevel"/>
    <w:tmpl w:val="04A8DA7E"/>
    <w:lvl w:ilvl="0" w:tplc="7408B27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71022B0"/>
    <w:multiLevelType w:val="hybridMultilevel"/>
    <w:tmpl w:val="F95AA00A"/>
    <w:lvl w:ilvl="0" w:tplc="A3CA0EB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C1F2DE9"/>
    <w:multiLevelType w:val="hybridMultilevel"/>
    <w:tmpl w:val="1F4E6052"/>
    <w:lvl w:ilvl="0" w:tplc="058E7A9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11634E5"/>
    <w:multiLevelType w:val="hybridMultilevel"/>
    <w:tmpl w:val="F53244BC"/>
    <w:lvl w:ilvl="0" w:tplc="AB2E8FD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2B7391D"/>
    <w:multiLevelType w:val="hybridMultilevel"/>
    <w:tmpl w:val="650877A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4AC322B"/>
    <w:multiLevelType w:val="hybridMultilevel"/>
    <w:tmpl w:val="4D6C87EC"/>
    <w:lvl w:ilvl="0" w:tplc="6BA03E1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72C1772"/>
    <w:multiLevelType w:val="hybridMultilevel"/>
    <w:tmpl w:val="F94471E6"/>
    <w:lvl w:ilvl="0" w:tplc="73727F6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8844043"/>
    <w:multiLevelType w:val="hybridMultilevel"/>
    <w:tmpl w:val="08563114"/>
    <w:lvl w:ilvl="0" w:tplc="68E0E97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A9E64DD"/>
    <w:multiLevelType w:val="hybridMultilevel"/>
    <w:tmpl w:val="AF1AE970"/>
    <w:lvl w:ilvl="0" w:tplc="400EEBB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D1A3335"/>
    <w:multiLevelType w:val="hybridMultilevel"/>
    <w:tmpl w:val="CB446F52"/>
    <w:lvl w:ilvl="0" w:tplc="1C4C198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D586D08"/>
    <w:multiLevelType w:val="hybridMultilevel"/>
    <w:tmpl w:val="BC386012"/>
    <w:lvl w:ilvl="0" w:tplc="94561E4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9F6517A"/>
    <w:multiLevelType w:val="hybridMultilevel"/>
    <w:tmpl w:val="88104272"/>
    <w:lvl w:ilvl="0" w:tplc="9CF6334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ACC7409"/>
    <w:multiLevelType w:val="hybridMultilevel"/>
    <w:tmpl w:val="3D82FC04"/>
    <w:lvl w:ilvl="0" w:tplc="BB0C5FC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BB6708D"/>
    <w:multiLevelType w:val="hybridMultilevel"/>
    <w:tmpl w:val="9D30B1BE"/>
    <w:lvl w:ilvl="0" w:tplc="0D6E7EF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0CC15FD"/>
    <w:multiLevelType w:val="hybridMultilevel"/>
    <w:tmpl w:val="2B24903C"/>
    <w:lvl w:ilvl="0" w:tplc="1A28BDC2">
      <w:start w:val="1"/>
      <w:numFmt w:val="upperLetter"/>
      <w:lvlText w:val="%1)"/>
      <w:lvlJc w:val="left"/>
      <w:pPr>
        <w:ind w:left="1068" w:hanging="708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2A56C75"/>
    <w:multiLevelType w:val="hybridMultilevel"/>
    <w:tmpl w:val="503C7A5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4BF1664"/>
    <w:multiLevelType w:val="hybridMultilevel"/>
    <w:tmpl w:val="CDDAB560"/>
    <w:lvl w:ilvl="0" w:tplc="A734E0A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6E03F85"/>
    <w:multiLevelType w:val="hybridMultilevel"/>
    <w:tmpl w:val="3F88A2EC"/>
    <w:lvl w:ilvl="0" w:tplc="1E200F6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AA4030F"/>
    <w:multiLevelType w:val="hybridMultilevel"/>
    <w:tmpl w:val="7CC64668"/>
    <w:lvl w:ilvl="0" w:tplc="0C6E2C3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BCF5B14"/>
    <w:multiLevelType w:val="hybridMultilevel"/>
    <w:tmpl w:val="C8388324"/>
    <w:lvl w:ilvl="0" w:tplc="FB52448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82104D7"/>
    <w:multiLevelType w:val="hybridMultilevel"/>
    <w:tmpl w:val="922E8572"/>
    <w:lvl w:ilvl="0" w:tplc="F00CBD02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692922D5"/>
    <w:multiLevelType w:val="hybridMultilevel"/>
    <w:tmpl w:val="96326716"/>
    <w:lvl w:ilvl="0" w:tplc="D79AA99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CF412E6"/>
    <w:multiLevelType w:val="hybridMultilevel"/>
    <w:tmpl w:val="3B361A2A"/>
    <w:lvl w:ilvl="0" w:tplc="363860A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FFC64E2"/>
    <w:multiLevelType w:val="hybridMultilevel"/>
    <w:tmpl w:val="91C2663E"/>
    <w:lvl w:ilvl="0" w:tplc="035ADE0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B6E7D77"/>
    <w:multiLevelType w:val="hybridMultilevel"/>
    <w:tmpl w:val="886C01E4"/>
    <w:lvl w:ilvl="0" w:tplc="7C46181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CE5408A"/>
    <w:multiLevelType w:val="multilevel"/>
    <w:tmpl w:val="13B20DEA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1"/>
  </w:num>
  <w:num w:numId="2">
    <w:abstractNumId w:val="14"/>
  </w:num>
  <w:num w:numId="3">
    <w:abstractNumId w:val="8"/>
  </w:num>
  <w:num w:numId="4">
    <w:abstractNumId w:val="24"/>
  </w:num>
  <w:num w:numId="5">
    <w:abstractNumId w:val="19"/>
  </w:num>
  <w:num w:numId="6">
    <w:abstractNumId w:val="17"/>
  </w:num>
  <w:num w:numId="7">
    <w:abstractNumId w:val="22"/>
  </w:num>
  <w:num w:numId="8">
    <w:abstractNumId w:val="1"/>
  </w:num>
  <w:num w:numId="9">
    <w:abstractNumId w:val="6"/>
  </w:num>
  <w:num w:numId="10">
    <w:abstractNumId w:val="25"/>
  </w:num>
  <w:num w:numId="11">
    <w:abstractNumId w:val="5"/>
  </w:num>
  <w:num w:numId="12">
    <w:abstractNumId w:val="2"/>
  </w:num>
  <w:num w:numId="13">
    <w:abstractNumId w:val="0"/>
  </w:num>
  <w:num w:numId="14">
    <w:abstractNumId w:val="13"/>
  </w:num>
  <w:num w:numId="15">
    <w:abstractNumId w:val="7"/>
  </w:num>
  <w:num w:numId="16">
    <w:abstractNumId w:val="9"/>
  </w:num>
  <w:num w:numId="17">
    <w:abstractNumId w:val="10"/>
  </w:num>
  <w:num w:numId="18">
    <w:abstractNumId w:val="3"/>
  </w:num>
  <w:num w:numId="19">
    <w:abstractNumId w:val="20"/>
  </w:num>
  <w:num w:numId="20">
    <w:abstractNumId w:val="16"/>
  </w:num>
  <w:num w:numId="21">
    <w:abstractNumId w:val="21"/>
  </w:num>
  <w:num w:numId="22">
    <w:abstractNumId w:val="26"/>
  </w:num>
  <w:num w:numId="23">
    <w:abstractNumId w:val="4"/>
  </w:num>
  <w:num w:numId="24">
    <w:abstractNumId w:val="15"/>
  </w:num>
  <w:num w:numId="25">
    <w:abstractNumId w:val="18"/>
  </w:num>
  <w:num w:numId="26">
    <w:abstractNumId w:val="12"/>
  </w:num>
  <w:num w:numId="27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227C"/>
    <w:rsid w:val="000024B4"/>
    <w:rsid w:val="00005113"/>
    <w:rsid w:val="000140EC"/>
    <w:rsid w:val="00032756"/>
    <w:rsid w:val="000A3EB4"/>
    <w:rsid w:val="000D6404"/>
    <w:rsid w:val="00115F1E"/>
    <w:rsid w:val="0014578F"/>
    <w:rsid w:val="001604DA"/>
    <w:rsid w:val="001655DB"/>
    <w:rsid w:val="001E022E"/>
    <w:rsid w:val="001E671E"/>
    <w:rsid w:val="002023AB"/>
    <w:rsid w:val="002145F5"/>
    <w:rsid w:val="00261E84"/>
    <w:rsid w:val="00264FF3"/>
    <w:rsid w:val="00275B82"/>
    <w:rsid w:val="00292873"/>
    <w:rsid w:val="00293992"/>
    <w:rsid w:val="002C47B6"/>
    <w:rsid w:val="00345C0B"/>
    <w:rsid w:val="00353DD3"/>
    <w:rsid w:val="00411A4E"/>
    <w:rsid w:val="00443CB1"/>
    <w:rsid w:val="00450275"/>
    <w:rsid w:val="00455732"/>
    <w:rsid w:val="00466F9B"/>
    <w:rsid w:val="004C4790"/>
    <w:rsid w:val="004E0C36"/>
    <w:rsid w:val="004E3A2F"/>
    <w:rsid w:val="005154C9"/>
    <w:rsid w:val="00540194"/>
    <w:rsid w:val="005527AA"/>
    <w:rsid w:val="00557A4F"/>
    <w:rsid w:val="00571097"/>
    <w:rsid w:val="005933BD"/>
    <w:rsid w:val="005D0075"/>
    <w:rsid w:val="005F0450"/>
    <w:rsid w:val="005F7CB7"/>
    <w:rsid w:val="00622EFC"/>
    <w:rsid w:val="00686A8A"/>
    <w:rsid w:val="006C1681"/>
    <w:rsid w:val="006C3550"/>
    <w:rsid w:val="006D2736"/>
    <w:rsid w:val="00701725"/>
    <w:rsid w:val="00751494"/>
    <w:rsid w:val="00752379"/>
    <w:rsid w:val="0075611E"/>
    <w:rsid w:val="0079021B"/>
    <w:rsid w:val="007C6161"/>
    <w:rsid w:val="008163EE"/>
    <w:rsid w:val="00834242"/>
    <w:rsid w:val="00850E66"/>
    <w:rsid w:val="0088299B"/>
    <w:rsid w:val="008A66B0"/>
    <w:rsid w:val="008C66A2"/>
    <w:rsid w:val="008D0FAE"/>
    <w:rsid w:val="008E5CFF"/>
    <w:rsid w:val="008F24E2"/>
    <w:rsid w:val="009437D5"/>
    <w:rsid w:val="009A23A3"/>
    <w:rsid w:val="009C4C04"/>
    <w:rsid w:val="009F7472"/>
    <w:rsid w:val="00A534BE"/>
    <w:rsid w:val="00A70C36"/>
    <w:rsid w:val="00A9007F"/>
    <w:rsid w:val="00B16BF3"/>
    <w:rsid w:val="00B26690"/>
    <w:rsid w:val="00B6227C"/>
    <w:rsid w:val="00B75994"/>
    <w:rsid w:val="00BC562F"/>
    <w:rsid w:val="00BD66F5"/>
    <w:rsid w:val="00C05C5F"/>
    <w:rsid w:val="00C218EB"/>
    <w:rsid w:val="00C302A9"/>
    <w:rsid w:val="00C57B1D"/>
    <w:rsid w:val="00C661E0"/>
    <w:rsid w:val="00CB5A63"/>
    <w:rsid w:val="00CC5B5C"/>
    <w:rsid w:val="00CE3CCE"/>
    <w:rsid w:val="00D30EBC"/>
    <w:rsid w:val="00D35F68"/>
    <w:rsid w:val="00D60BC2"/>
    <w:rsid w:val="00D631AE"/>
    <w:rsid w:val="00D95B32"/>
    <w:rsid w:val="00DA15C1"/>
    <w:rsid w:val="00DB7B81"/>
    <w:rsid w:val="00DE4AC7"/>
    <w:rsid w:val="00E41228"/>
    <w:rsid w:val="00E6265A"/>
    <w:rsid w:val="00E640E9"/>
    <w:rsid w:val="00F36C20"/>
    <w:rsid w:val="00F5014C"/>
    <w:rsid w:val="00F8156D"/>
    <w:rsid w:val="00FA6BD9"/>
    <w:rsid w:val="00FB1DA7"/>
    <w:rsid w:val="00FC34B6"/>
    <w:rsid w:val="00FD2106"/>
    <w:rsid w:val="00FD6656"/>
    <w:rsid w:val="00FF01CA"/>
    <w:rsid w:val="00FF1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27C"/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B6227C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815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8156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D631A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F24E2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rsid w:val="007017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01725"/>
    <w:rPr>
      <w:rFonts w:cs="Times New Roman"/>
    </w:rPr>
  </w:style>
  <w:style w:type="paragraph" w:styleId="NormalWeb">
    <w:name w:val="Normal (Web)"/>
    <w:basedOn w:val="Normal"/>
    <w:uiPriority w:val="99"/>
    <w:semiHidden/>
    <w:rsid w:val="00115F1E"/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C05C5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740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40152">
          <w:marLeft w:val="0"/>
          <w:marRight w:val="0"/>
          <w:marTop w:val="22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40138">
              <w:marLeft w:val="0"/>
              <w:marRight w:val="0"/>
              <w:marTop w:val="22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740148">
                  <w:marLeft w:val="60"/>
                  <w:marRight w:val="0"/>
                  <w:marTop w:val="90"/>
                  <w:marBottom w:val="9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80374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740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740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740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3740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40139">
          <w:marLeft w:val="0"/>
          <w:marRight w:val="0"/>
          <w:marTop w:val="0"/>
          <w:marBottom w:val="0"/>
          <w:divBdr>
            <w:top w:val="threeDEmboss" w:sz="12" w:space="0" w:color="26FF43"/>
            <w:left w:val="threeDEmboss" w:sz="12" w:space="0" w:color="26FF43"/>
            <w:bottom w:val="threeDEmboss" w:sz="12" w:space="0" w:color="26FF43"/>
            <w:right w:val="threeDEmboss" w:sz="12" w:space="0" w:color="26FF43"/>
          </w:divBdr>
          <w:divsChild>
            <w:div w:id="80374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74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740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74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740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740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3740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3740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40128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double" w:sz="4" w:space="0" w:color="9966FF"/>
            <w:right w:val="double" w:sz="4" w:space="0" w:color="9966FF"/>
          </w:divBdr>
          <w:divsChild>
            <w:div w:id="80374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74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40144">
          <w:marLeft w:val="0"/>
          <w:marRight w:val="0"/>
          <w:marTop w:val="0"/>
          <w:marBottom w:val="0"/>
          <w:divBdr>
            <w:top w:val="threeDEmboss" w:sz="12" w:space="0" w:color="26FF43"/>
            <w:left w:val="threeDEmboss" w:sz="12" w:space="0" w:color="26FF43"/>
            <w:bottom w:val="threeDEmboss" w:sz="12" w:space="0" w:color="26FF43"/>
            <w:right w:val="threeDEmboss" w:sz="12" w:space="0" w:color="26FF43"/>
          </w:divBdr>
          <w:divsChild>
            <w:div w:id="80374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74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740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740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740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740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3740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3740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40165">
          <w:marLeft w:val="0"/>
          <w:marRight w:val="0"/>
          <w:marTop w:val="22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40141">
              <w:marLeft w:val="0"/>
              <w:marRight w:val="0"/>
              <w:marTop w:val="22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740153">
                  <w:marLeft w:val="60"/>
                  <w:marRight w:val="0"/>
                  <w:marTop w:val="90"/>
                  <w:marBottom w:val="9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803740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740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740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740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3740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40164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double" w:sz="4" w:space="0" w:color="9966FF"/>
            <w:right w:val="double" w:sz="4" w:space="0" w:color="9966FF"/>
          </w:divBdr>
          <w:divsChild>
            <w:div w:id="80374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911</Words>
  <Characters>5194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gümüşkara</dc:creator>
  <cp:keywords>http:/www.sorubak.com</cp:keywords>
  <dc:description>http://www.sorubak.com</dc:description>
  <cp:lastModifiedBy>edanur</cp:lastModifiedBy>
  <cp:revision>3</cp:revision>
  <dcterms:created xsi:type="dcterms:W3CDTF">2012-11-27T18:47:00Z</dcterms:created>
  <dcterms:modified xsi:type="dcterms:W3CDTF">2012-11-27T19:46:00Z</dcterms:modified>
</cp:coreProperties>
</file>