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280" w:rsidRPr="007C5817" w:rsidRDefault="00CB0280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290" o:spid="_x0000_s1026" style="position:absolute;margin-left:-24.45pt;margin-top:8.95pt;width:531pt;height:45.3pt;z-index:251662336" coordorigin="1080,7020" coordsize="10286,704">
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>
              <v:group id="Group 5" o:spid="_x0000_s1029" style="position:absolute;left:1080;top:7132;width:10260;height:652" coordorigin="751,4013" coordsize="9707,557">
                <v:rect id="Rectangle 6" o:spid="_x0000_s1030" style="position:absolute;left:751;top:4399;width:9707;height:171;visibility:visible" filled="f" strokecolor="#009dc7" strokeweight=".21847mm">
                  <v:path arrowok="t"/>
                </v:rect>
                <v:rect id="Rectangle 7" o:spid="_x0000_s1031" style="position:absolute;left:751;top:4185;width:9707;height:214;visibility:visible" filled="f" strokecolor="#009dc7" strokeweight=".21847mm">
                  <v:path arrowok="t"/>
                </v:rect>
                <v:rect id="Rectangle 8" o:spid="_x0000_s10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>
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>
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>
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>
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style="position:absolute;margin-left:-23.8pt;margin-top:10.8pt;width:33pt;height:43.5pt;z-index:-251669504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Pr="00020136">
        <w:rPr>
          <w:rFonts w:ascii="Hand Garden" w:hAnsi="Hand Garden" w:cs="Nurhan Uz"/>
          <w:sz w:val="72"/>
          <w:szCs w:val="72"/>
        </w:rPr>
        <w:t>T</w:t>
      </w:r>
      <w:r>
        <w:rPr>
          <w:rFonts w:ascii="Nurhan Uz" w:hAnsi="Nurhan Uz" w:cs="Nurhan Uz"/>
          <w:sz w:val="72"/>
          <w:szCs w:val="72"/>
        </w:rPr>
        <w:t xml:space="preserve"> T  T  T  T  T  T  T  T</w:t>
      </w:r>
    </w:p>
    <w:p w:rsidR="00CB0280" w:rsidRPr="007C5817" w:rsidRDefault="00CB0280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7" o:spid="_x0000_s1067" style="position:absolute;margin-left:-25.8pt;margin-top:9.35pt;width:531pt;height:45.3pt;z-index:251656192" coordorigin="1080,7020" coordsize="10286,704">
            <v:shape id="Freeform 3" o:spid="_x0000_s10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>
              <v:group id="Group 5" o:spid="_x0000_s1070" style="position:absolute;left:1080;top:7132;width:10260;height:652" coordorigin="751,4013" coordsize="9707,557">
                <v:rect id="Rectangle 6" o:spid="_x0000_s1071" style="position:absolute;left:751;top:4399;width:9707;height:171;visibility:visible" filled="f" strokecolor="#009dc7" strokeweight=".21847mm">
                  <v:path arrowok="t"/>
                </v:rect>
                <v:rect id="Rectangle 7" o:spid="_x0000_s1072" style="position:absolute;left:751;top:4185;width:9707;height:214;visibility:visible" filled="f" strokecolor="#009dc7" strokeweight=".21847mm">
                  <v:path arrowok="t"/>
                </v:rect>
                <v:rect id="Rectangle 8" o:spid="_x0000_s10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>
                <v:shape id="Freeform 10" o:spid="_x0000_s1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>
                <v:shape id="Freeform 17" o:spid="_x0000_s10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>
                <v:shape id="Freeform 29" o:spid="_x0000_s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>
                <v:shape id="Freeform 36" o:spid="_x0000_s11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2" o:spid="_x0000_s1107" type="#_x0000_t75" style="position:absolute;margin-left:-23.2pt;margin-top:10.5pt;width:33pt;height:43.5pt;z-index:-251668480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T  T  T</w:t>
      </w:r>
    </w:p>
    <w:p w:rsidR="00CB0280" w:rsidRPr="007C5817" w:rsidRDefault="00CB0280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50" o:spid="_x0000_s1108" style="position:absolute;margin-left:-21.55pt;margin-top:8.5pt;width:531pt;height:45.3pt;z-index:251657216" coordorigin="1080,7020" coordsize="10286,704">
            <v:shape id="Freeform 3" o:spid="_x0000_s110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0" style="position:absolute;left:1080;top:7020;width:10286;height:704" coordorigin="1054,7115" coordsize="10286,704">
              <v:group id="Group 5" o:spid="_x0000_s1111" style="position:absolute;left:1080;top:7132;width:10260;height:652" coordorigin="751,4013" coordsize="9707,557">
                <v:rect id="Rectangle 6" o:spid="_x0000_s1112" style="position:absolute;left:751;top:4399;width:9707;height:171;visibility:visible" filled="f" strokecolor="#009dc7" strokeweight=".21847mm">
                  <v:path arrowok="t"/>
                </v:rect>
                <v:rect id="Rectangle 7" o:spid="_x0000_s1113" style="position:absolute;left:751;top:4185;width:9707;height:214;visibility:visible" filled="f" strokecolor="#009dc7" strokeweight=".21847mm">
                  <v:path arrowok="t"/>
                </v:rect>
                <v:rect id="Rectangle 8" o:spid="_x0000_s111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5" style="position:absolute;left:1054;top:7115;width:2293;height:687" coordorigin="1054,7115" coordsize="2293,687">
                <v:shape id="Freeform 10" o:spid="_x0000_s11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2" style="position:absolute;left:3162;top:7132;width:2293;height:687" coordorigin="1054,7115" coordsize="2293,687">
                <v:shape id="Freeform 17" o:spid="_x0000_s11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4" style="position:absolute;left:5298;top:7122;width:2293;height:687" coordorigin="1054,7115" coordsize="2293,687">
                <v:shape id="Freeform 29" o:spid="_x0000_s11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1" style="position:absolute;left:7390;top:7132;width:2293;height:687" coordorigin="1054,7115" coordsize="2293,687">
                <v:shape id="Freeform 36" o:spid="_x0000_s11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3" o:spid="_x0000_s1148" type="#_x0000_t75" style="position:absolute;margin-left:-22.5pt;margin-top:10.8pt;width:33pt;height:43.5pt;z-index:-251667456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T</w:t>
      </w:r>
    </w:p>
    <w:p w:rsidR="00CB0280" w:rsidRPr="007C5817" w:rsidRDefault="00CB0280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90" o:spid="_x0000_s1149" style="position:absolute;margin-left:-21.55pt;margin-top:8.35pt;width:531pt;height:45.3pt;z-index:251658240" coordorigin="1080,7020" coordsize="10286,704">
            <v:shape id="Freeform 3" o:spid="_x0000_s115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>
              <v:group id="Group 5" o:spid="_x0000_s1152" style="position:absolute;left:1080;top:7132;width:10260;height:652" coordorigin="751,4013" coordsize="9707,557">
                <v:rect id="Rectangle 6" o:spid="_x0000_s1153" style="position:absolute;left:751;top:4399;width:9707;height:171;visibility:visible" filled="f" strokecolor="#009dc7" strokeweight=".21847mm">
                  <v:path arrowok="t"/>
                </v:rect>
                <v:rect id="Rectangle 7" o:spid="_x0000_s1154" style="position:absolute;left:751;top:4185;width:9707;height:214;visibility:visible" filled="f" strokecolor="#009dc7" strokeweight=".21847mm">
                  <v:path arrowok="t"/>
                </v:rect>
                <v:rect id="Rectangle 8" o:spid="_x0000_s115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>
                <v:shape id="Freeform 10" o:spid="_x0000_s11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>
                <v:shape id="Freeform 17" o:spid="_x0000_s11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>
                <v:shape id="Freeform 29" o:spid="_x0000_s11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>
                <v:shape id="Freeform 36" o:spid="_x0000_s11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4" o:spid="_x0000_s1189" type="#_x0000_t75" style="position:absolute;margin-left:-21.65pt;margin-top:11.25pt;width:33pt;height:43.5pt;z-index:-251666432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Pr="00020136">
        <w:rPr>
          <w:rFonts w:ascii="Hand Garden" w:hAnsi="Hand Garden" w:cs="Nurhan Uz"/>
          <w:sz w:val="72"/>
          <w:szCs w:val="72"/>
        </w:rPr>
        <w:t>t</w:t>
      </w:r>
      <w:r>
        <w:rPr>
          <w:rFonts w:ascii="Nurhan Uz" w:hAnsi="Nurhan Uz" w:cs="Nurhan Uz"/>
          <w:sz w:val="72"/>
          <w:szCs w:val="72"/>
        </w:rPr>
        <w:t xml:space="preserve">t t t t t t t t t t t t t t t    </w:t>
      </w:r>
    </w:p>
    <w:p w:rsidR="00CB0280" w:rsidRPr="007C5817" w:rsidRDefault="00CB0280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130" o:spid="_x0000_s1190" style="position:absolute;margin-left:-21.1pt;margin-top:8.35pt;width:531pt;height:45.3pt;z-index:251659264" coordorigin="1080,7020" coordsize="10286,704">
            <v:shape id="Freeform 3" o:spid="_x0000_s119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>
              <v:group id="Group 5" o:spid="_x0000_s1193" style="position:absolute;left:1080;top:7132;width:10260;height:652" coordorigin="751,4013" coordsize="9707,557">
                <v:rect id="Rectangle 6" o:spid="_x0000_s1194" style="position:absolute;left:751;top:4399;width:9707;height:171;visibility:visible" filled="f" strokecolor="#009dc7" strokeweight=".21847mm">
                  <v:path arrowok="t"/>
                </v:rect>
                <v:rect id="Rectangle 7" o:spid="_x0000_s1195" style="position:absolute;left:751;top:4185;width:9707;height:214;visibility:visible" filled="f" strokecolor="#009dc7" strokeweight=".21847mm">
                  <v:path arrowok="t"/>
                </v:rect>
                <v:rect id="Rectangle 8" o:spid="_x0000_s119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>
                <v:shape id="Freeform 10" o:spid="_x0000_s11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>
                <v:shape id="Freeform 17" o:spid="_x0000_s12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>
                <v:shape id="Freeform 29" o:spid="_x0000_s12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>
                <v:shape id="Freeform 36" o:spid="_x0000_s12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5" o:spid="_x0000_s1230" type="#_x0000_t75" style="position:absolute;margin-left:-21.65pt;margin-top:11.65pt;width:33pt;height:43.5pt;z-index:-251665408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t  </w:t>
      </w:r>
    </w:p>
    <w:p w:rsidR="00CB0280" w:rsidRPr="007C5817" w:rsidRDefault="00CB0280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170" o:spid="_x0000_s1231" style="position:absolute;margin-left:-25.05pt;margin-top:8.85pt;width:531pt;height:45.3pt;z-index:251660288" coordorigin="1080,7020" coordsize="10286,704">
            <v:shape id="Freeform 3" o:spid="_x0000_s123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3" style="position:absolute;left:1080;top:7020;width:10286;height:704" coordorigin="1054,7115" coordsize="10286,704">
              <v:group id="Group 5" o:spid="_x0000_s1234" style="position:absolute;left:1080;top:7132;width:10260;height:652" coordorigin="751,4013" coordsize="9707,557">
                <v:rect id="Rectangle 6" o:spid="_x0000_s1235" style="position:absolute;left:751;top:4399;width:9707;height:171;visibility:visible" filled="f" strokecolor="#009dc7" strokeweight=".21847mm">
                  <v:path arrowok="t"/>
                </v:rect>
                <v:rect id="Rectangle 7" o:spid="_x0000_s1236" style="position:absolute;left:751;top:4185;width:9707;height:214;visibility:visible" filled="f" strokecolor="#009dc7" strokeweight=".21847mm">
                  <v:path arrowok="t"/>
                </v:rect>
                <v:rect id="Rectangle 8" o:spid="_x0000_s123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8" style="position:absolute;left:1054;top:7115;width:2293;height:687" coordorigin="1054,7115" coordsize="2293,687">
                <v:shape id="Freeform 10" o:spid="_x0000_s12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5" style="position:absolute;left:3162;top:7132;width:2293;height:687" coordorigin="1054,7115" coordsize="2293,687">
                <v:shape id="Freeform 17" o:spid="_x0000_s12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7" style="position:absolute;left:5298;top:7122;width:2293;height:687" coordorigin="1054,7115" coordsize="2293,687">
                <v:shape id="Freeform 29" o:spid="_x0000_s12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4" style="position:absolute;left:7390;top:7132;width:2293;height:687" coordorigin="1054,7115" coordsize="2293,687">
                <v:shape id="Freeform 36" o:spid="_x0000_s12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6" o:spid="_x0000_s1271" type="#_x0000_t75" style="position:absolute;margin-left:-24.95pt;margin-top:11.25pt;width:33pt;height:43.5pt;z-index:-251664384;visibility:visible">
            <v:imagedata r:id="rId6" o:title=""/>
          </v:shape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Ata </w: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</w:p>
    <w:p w:rsidR="00CB0280" w:rsidRPr="007C5817" w:rsidRDefault="00CB0280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210" o:spid="_x0000_s1272" style="position:absolute;margin-left:-26.15pt;margin-top:10.6pt;width:531pt;height:45.3pt;z-index:251661312" coordorigin="1080,7020" coordsize="10286,704">
            <v:shape id="Freeform 3" o:spid="_x0000_s127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4" style="position:absolute;left:1080;top:7020;width:10286;height:704" coordorigin="1054,7115" coordsize="10286,704">
              <v:group id="Group 5" o:spid="_x0000_s1275" style="position:absolute;left:1080;top:7132;width:10260;height:652" coordorigin="751,4013" coordsize="9707,557">
                <v:rect id="Rectangle 6" o:spid="_x0000_s1276" style="position:absolute;left:751;top:4399;width:9707;height:171;visibility:visible" filled="f" strokecolor="#009dc7" strokeweight=".21847mm">
                  <v:path arrowok="t"/>
                </v:rect>
                <v:rect id="Rectangle 7" o:spid="_x0000_s1277" style="position:absolute;left:751;top:4185;width:9707;height:214;visibility:visible" filled="f" strokecolor="#009dc7" strokeweight=".21847mm">
                  <v:path arrowok="t"/>
                </v:rect>
                <v:rect id="Rectangle 8" o:spid="_x0000_s127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9" style="position:absolute;left:1054;top:7115;width:2293;height:687" coordorigin="1054,7115" coordsize="2293,687">
                <v:shape id="Freeform 10" o:spid="_x0000_s12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>
                <v:shape id="Freeform 17" o:spid="_x0000_s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8" style="position:absolute;left:5298;top:7122;width:2293;height:687" coordorigin="1054,7115" coordsize="2293,687">
                <v:shape id="Freeform 29" o:spid="_x0000_s12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5" style="position:absolute;left:7390;top:7132;width:2293;height:687" coordorigin="1054,7115" coordsize="2293,687">
                <v:shape id="Freeform 36" o:spid="_x0000_s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8" o:spid="_x0000_s1312" type="#_x0000_t75" style="position:absolute;margin-left:-24.45pt;margin-top:10.9pt;width:33pt;height:43.5pt;z-index:-251663360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et</w:t>
      </w:r>
    </w:p>
    <w:p w:rsidR="00CB0280" w:rsidRPr="007C5817" w:rsidRDefault="00CB0280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330" o:spid="_x0000_s1313" style="position:absolute;margin-left:-23.95pt;margin-top:9.55pt;width:531pt;height:45.3pt;z-index:251663360" coordorigin="1080,7020" coordsize="10286,704">
            <v:shape id="Freeform 3" o:spid="_x0000_s13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5" style="position:absolute;left:1080;top:7020;width:10286;height:704" coordorigin="1054,7115" coordsize="10286,704">
              <v:group id="Group 5" o:spid="_x0000_s1316" style="position:absolute;left:1080;top:7132;width:10260;height:652" coordorigin="751,4013" coordsize="9707,557">
                <v:rect id="Rectangle 6" o:spid="_x0000_s1317" style="position:absolute;left:751;top:4399;width:9707;height:171;visibility:visible" filled="f" strokecolor="#009dc7" strokeweight=".21847mm">
                  <v:path arrowok="t"/>
                </v:rect>
                <v:rect id="Rectangle 7" o:spid="_x0000_s1318" style="position:absolute;left:751;top:4185;width:9707;height:214;visibility:visible" filled="f" strokecolor="#009dc7" strokeweight=".21847mm">
                  <v:path arrowok="t"/>
                </v:rect>
                <v:rect id="Rectangle 8" o:spid="_x0000_s13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0" style="position:absolute;left:1054;top:7115;width:2293;height:687" coordorigin="1054,7115" coordsize="2293,687">
                <v:shape id="Freeform 10" o:spid="_x0000_s13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>
                <v:shape id="Freeform 17" o:spid="_x0000_s13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9" style="position:absolute;left:5298;top:7122;width:2293;height:687" coordorigin="1054,7115" coordsize="2293,687">
                <v:shape id="Freeform 29" o:spid="_x0000_s13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6" style="position:absolute;left:7390;top:7132;width:2293;height:687" coordorigin="1054,7115" coordsize="2293,687">
                <v:shape id="Freeform 36" o:spid="_x0000_s13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9" o:spid="_x0000_s1353" type="#_x0000_t75" style="position:absolute;margin-left:-23.55pt;margin-top:10.5pt;width:33pt;height:43.5pt;z-index:-251662336;visibility:visible">
            <v:imagedata r:id="rId6" o:title=""/>
          </v:shape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>ete ete</w: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</w:p>
    <w:p w:rsidR="00CB0280" w:rsidRDefault="00CB0280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370" o:spid="_x0000_s1354" style="position:absolute;margin-left:-25.75pt;margin-top:11.35pt;width:531pt;height:44.55pt;z-index:251664384" coordorigin="1080,7020" coordsize="10286,704">
            <v:shape id="Freeform 3" o:spid="_x0000_s135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6" style="position:absolute;left:1080;top:7020;width:10286;height:704" coordorigin="1054,7115" coordsize="10286,704">
              <v:group id="Group 5" o:spid="_x0000_s1357" style="position:absolute;left:1080;top:7132;width:10260;height:652" coordorigin="751,4013" coordsize="9707,557">
                <v:rect id="Rectangle 6" o:spid="_x0000_s1358" style="position:absolute;left:751;top:4399;width:9707;height:171;visibility:visible" filled="f" strokecolor="#009dc7" strokeweight=".21847mm">
                  <v:path arrowok="t"/>
                </v:rect>
                <v:rect id="Rectangle 7" o:spid="_x0000_s1359" style="position:absolute;left:751;top:4185;width:9707;height:214;visibility:visible" filled="f" strokecolor="#009dc7" strokeweight=".21847mm">
                  <v:path arrowok="t"/>
                </v:rect>
                <v:rect id="Rectangle 8" o:spid="_x0000_s136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1" style="position:absolute;left:1054;top:7115;width:2293;height:687" coordorigin="1054,7115" coordsize="2293,687">
                <v:shape id="Freeform 10" o:spid="_x0000_s13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>
                <v:shape id="Freeform 17" o:spid="_x0000_s13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0" style="position:absolute;left:5298;top:7122;width:2293;height:687" coordorigin="1054,7115" coordsize="2293,687">
                <v:shape id="Freeform 29" o:spid="_x0000_s13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7" style="position:absolute;left:7390;top:7132;width:2293;height:687" coordorigin="1054,7115" coordsize="2293,687">
                <v:shape id="Freeform 36" o:spid="_x0000_s13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10" o:spid="_x0000_s1394" type="#_x0000_t75" style="position:absolute;margin-left:-24.65pt;margin-top:10.9pt;width:33pt;height:43.5pt;z-index:-251661312;visibility:visible">
            <v:imagedata r:id="rId7" o:title=""/>
          </v:shape>
        </w:pict>
      </w:r>
      <w:bookmarkStart w:id="0" w:name="_GoBack"/>
      <w:bookmarkEnd w:id="0"/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te </w:t>
      </w:r>
    </w:p>
    <w:p w:rsidR="00CB0280" w:rsidRDefault="00CB0280" w:rsidP="00D711F9">
      <w:pPr>
        <w:rPr>
          <w:rFonts w:ascii="Nurhan Uz" w:hAnsi="Nurhan Uz" w:cs="Nurhan Uz"/>
          <w:sz w:val="72"/>
          <w:szCs w:val="72"/>
          <w:lang w:eastAsia="tr-TR"/>
        </w:rPr>
        <w:sectPr w:rsidR="00CB0280" w:rsidSect="00405A39">
          <w:headerReference w:type="default" r:id="rId8"/>
          <w:pgSz w:w="11906" w:h="16838"/>
          <w:pgMar w:top="851" w:right="1417" w:bottom="426" w:left="709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group id="_x0000_s1395" style="position:absolute;margin-left:-23.7pt;margin-top:8.75pt;width:531pt;height:45.3pt;z-index:251665408" coordorigin="1080,7020" coordsize="10286,704">
            <v:shape id="Freeform 3" o:spid="_x0000_s139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7" style="position:absolute;left:1080;top:7020;width:10286;height:704" coordorigin="1054,7115" coordsize="10286,704">
              <v:group id="Group 5" o:spid="_x0000_s1398" style="position:absolute;left:1080;top:7132;width:10260;height:652" coordorigin="751,4013" coordsize="9707,557">
                <v:rect id="Rectangle 6" o:spid="_x0000_s1399" style="position:absolute;left:751;top:4399;width:9707;height:171;visibility:visible" filled="f" strokecolor="#009dc7" strokeweight=".21847mm">
                  <v:path arrowok="t"/>
                </v:rect>
                <v:rect id="Rectangle 7" o:spid="_x0000_s1400" style="position:absolute;left:751;top:4185;width:9707;height:214;visibility:visible" filled="f" strokecolor="#009dc7" strokeweight=".21847mm">
                  <v:path arrowok="t"/>
                </v:rect>
                <v:rect id="Rectangle 8" o:spid="_x0000_s140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02" style="position:absolute;left:1054;top:7115;width:2293;height:687" coordorigin="1054,7115" coordsize="2293,687">
                <v:shape id="Freeform 10" o:spid="_x0000_s14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9" style="position:absolute;left:3162;top:7132;width:2293;height:687" coordorigin="1054,7115" coordsize="2293,687">
                <v:shape id="Freeform 17" o:spid="_x0000_s14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1" style="position:absolute;left:5298;top:7122;width:2293;height:687" coordorigin="1054,7115" coordsize="2293,687">
                <v:shape id="Freeform 29" o:spid="_x0000_s14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>
                <v:shape id="Freeform 36" o:spid="_x0000_s14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  <w:lang w:eastAsia="tr-TR"/>
        </w:rPr>
        <w:t>tel</w:t>
      </w:r>
      <w:r>
        <w:rPr>
          <w:rFonts w:ascii="Nurhan Uz" w:hAnsi="Nurhan Uz" w:cs="Nurhan Uz"/>
          <w:sz w:val="72"/>
          <w:szCs w:val="72"/>
          <w:lang w:eastAsia="tr-TR"/>
        </w:rPr>
        <w:br w:type="page"/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rFonts w:ascii="Hand writing Mutlu" w:hAnsi="Hand writing Mutlu" w:cs="Nurhan Uz"/>
          <w:sz w:val="72"/>
          <w:szCs w:val="72"/>
          <w:lang w:eastAsia="tr-TR"/>
        </w:rPr>
        <w:t xml:space="preserve">   Ata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rFonts w:ascii="Hand writing Mutlu" w:hAnsi="Hand writing Mutlu" w:cs="Nurhan Uz"/>
          <w:sz w:val="72"/>
          <w:szCs w:val="72"/>
          <w:lang w:eastAsia="tr-TR"/>
        </w:rPr>
        <w:t>Ata  et al.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435" type="#_x0000_t75" alt="MCj03500400000[1]" style="position:absolute;margin-left:151.15pt;margin-top:15.95pt;width:26.25pt;height:30.75pt;z-index:-251650048;visibility:visible" wrapcoords="3703 527 -617 3161 -617 6322 1851 8956 12960 17385 11726 20546 12343 21073 14811 21073 16663 21073 19749 18439 19131 17385 21600 11590 21600 10537 18514 5795 13577 527 3703 527">
            <v:imagedata r:id="rId9" o:title=""/>
            <w10:wrap type="tight"/>
          </v:shape>
        </w:pict>
      </w:r>
      <w:r>
        <w:rPr>
          <w:rFonts w:ascii="Hand writing Mutlu" w:hAnsi="Hand writing Mutlu" w:cs="Nurhan Uz"/>
          <w:sz w:val="72"/>
          <w:szCs w:val="72"/>
          <w:lang w:eastAsia="tr-TR"/>
        </w:rPr>
        <w:t xml:space="preserve">Ata ete </w:t>
      </w:r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 w:cs="Nurhan Uz"/>
          <w:sz w:val="72"/>
          <w:szCs w:val="72"/>
          <w:lang w:eastAsia="tr-TR"/>
        </w:rPr>
        <w:t xml:space="preserve"> at.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436" type="#_x0000_t75" alt="MCj03500400000[1]" style="position:absolute;margin-left:93.4pt;margin-top:12.55pt;width:26.25pt;height:30.75pt;z-index:-251649024;visibility:visible" wrapcoords="3703 527 -617 3161 -617 6322 1851 8956 12960 17385 11726 20546 12343 21073 14811 21073 16663 21073 19749 18439 19131 17385 21600 11590 21600 10537 18514 5795 13577 527 3703 527">
            <v:imagedata r:id="rId9" o:title=""/>
            <w10:wrap type="tight"/>
          </v:shape>
        </w:pict>
      </w:r>
      <w:r>
        <w:rPr>
          <w:rFonts w:ascii="Hand writing Mutlu" w:hAnsi="Hand writing Mutlu" w:cs="Nurhan Uz"/>
          <w:sz w:val="72"/>
          <w:szCs w:val="72"/>
          <w:lang w:eastAsia="tr-TR"/>
        </w:rPr>
        <w:t>Lale    al.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437" type="#_x0000_t75" alt="MCj03500400000[1]" style="position:absolute;margin-left:63.4pt;margin-top:17.45pt;width:26.25pt;height:30.75pt;z-index:-251648000;visibility:visible" wrapcoords="3703 527 -617 3161 -617 6322 1851 8956 12960 17385 11726 20546 12343 21073 14811 21073 16663 21073 19749 18439 19131 17385 21600 11590 21600 10537 18514 5795 13577 527 3703 527">
            <v:imagedata r:id="rId9" o:title=""/>
            <w10:wrap type="tight"/>
          </v:shape>
        </w:pict>
      </w:r>
      <w:r>
        <w:rPr>
          <w:rFonts w:ascii="Hand writing Mutlu" w:hAnsi="Hand writing Mutlu" w:cs="Nurhan Uz"/>
          <w:sz w:val="72"/>
          <w:szCs w:val="72"/>
          <w:lang w:eastAsia="tr-TR"/>
        </w:rPr>
        <w:t>Ete                    at.</w:t>
      </w:r>
    </w:p>
    <w:p w:rsidR="00CB0280" w:rsidRPr="0034691D" w:rsidRDefault="00CB0280" w:rsidP="00D711F9">
      <w:pPr>
        <w:rPr>
          <w:rFonts w:ascii="Cambria" w:hAnsi="Cambria" w:cs="Nurhan Uz"/>
          <w:sz w:val="32"/>
          <w:szCs w:val="32"/>
          <w:lang w:eastAsia="tr-TR"/>
        </w:rPr>
      </w:pPr>
      <w:r>
        <w:rPr>
          <w:rFonts w:ascii="Cambria" w:hAnsi="Cambria" w:cs="Nurhan Uz"/>
          <w:sz w:val="32"/>
          <w:szCs w:val="32"/>
          <w:lang w:eastAsia="tr-TR"/>
        </w:rPr>
        <w:t>Aşağıdaki hece ve sözcükler oku.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rFonts w:ascii="Hand writing Mutlu" w:hAnsi="Hand writing Mutlu" w:cs="Nurhan Uz"/>
          <w:sz w:val="72"/>
          <w:szCs w:val="72"/>
          <w:lang w:eastAsia="tr-TR"/>
        </w:rPr>
        <w:t xml:space="preserve">    Tel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rFonts w:ascii="Hand writing Mutlu" w:hAnsi="Hand writing Mutlu" w:cs="Nurhan Uz"/>
          <w:sz w:val="72"/>
          <w:szCs w:val="72"/>
          <w:lang w:eastAsia="tr-TR"/>
        </w:rPr>
        <w:t>Ela tel al.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rFonts w:ascii="Hand writing Mutlu" w:hAnsi="Hand writing Mutlu" w:cs="Nurhan Uz"/>
          <w:sz w:val="72"/>
          <w:szCs w:val="72"/>
          <w:lang w:eastAsia="tr-TR"/>
        </w:rPr>
        <w:t>Lale tel at.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  <w:r>
        <w:rPr>
          <w:rFonts w:ascii="Hand writing Mutlu" w:hAnsi="Hand writing Mutlu" w:cs="Nurhan Uz"/>
          <w:sz w:val="72"/>
          <w:szCs w:val="72"/>
          <w:lang w:eastAsia="tr-TR"/>
        </w:rPr>
        <w:t>Ata elle</w:t>
      </w:r>
    </w:p>
    <w:p w:rsidR="00CB0280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  <w:sectPr w:rsidR="00CB0280" w:rsidSect="00405A39">
          <w:type w:val="continuous"/>
          <w:pgSz w:w="11906" w:h="16838"/>
          <w:pgMar w:top="624" w:right="454" w:bottom="567" w:left="454" w:header="709" w:footer="709" w:gutter="0"/>
          <w:cols w:num="2" w:space="709"/>
          <w:docGrid w:linePitch="360"/>
        </w:sectPr>
      </w:pPr>
      <w:r>
        <w:rPr>
          <w:rFonts w:ascii="Hand writing Mutlu" w:hAnsi="Hand writing Mutlu" w:cs="Nurhan Uz"/>
          <w:sz w:val="72"/>
          <w:szCs w:val="72"/>
          <w:lang w:eastAsia="tr-TR"/>
        </w:rPr>
        <w:t>Lale tel elle.</w:t>
      </w:r>
    </w:p>
    <w:p w:rsidR="00CB0280" w:rsidRPr="0034691D" w:rsidRDefault="00CB0280" w:rsidP="00D711F9">
      <w:pPr>
        <w:rPr>
          <w:rFonts w:ascii="Cambria" w:hAnsi="Cambria" w:cs="Nurhan Uz"/>
          <w:sz w:val="32"/>
          <w:szCs w:val="32"/>
          <w:lang w:eastAsia="tr-TR"/>
        </w:rPr>
      </w:pPr>
      <w:r>
        <w:rPr>
          <w:rFonts w:ascii="Hand writing Mutlu" w:hAnsi="Hand writing Mutlu" w:cs="Nurhan Uz"/>
          <w:sz w:val="32"/>
          <w:szCs w:val="32"/>
          <w:lang w:eastAsia="tr-TR"/>
        </w:rPr>
        <w:t>Defterine bakmadan yaz.Her gün tekrar et.Önceki metinleri oku.</w:t>
      </w:r>
      <w:r>
        <w:rPr>
          <w:rFonts w:ascii="Hand writing Mutlu" w:hAnsi="Hand writing Mutlu" w:cs="Nurhan Uz"/>
          <w:sz w:val="72"/>
          <w:szCs w:val="72"/>
          <w:lang w:eastAsia="tr-TR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6"/>
        <w:gridCol w:w="1856"/>
        <w:gridCol w:w="1856"/>
        <w:gridCol w:w="1856"/>
        <w:gridCol w:w="1857"/>
        <w:gridCol w:w="1857"/>
      </w:tblGrid>
      <w:tr w:rsidR="00CB0280" w:rsidRPr="0034691D" w:rsidTr="008E6132"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el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et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at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al</w:t>
            </w:r>
          </w:p>
        </w:tc>
        <w:tc>
          <w:tcPr>
            <w:tcW w:w="1857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Ela</w:t>
            </w:r>
          </w:p>
        </w:tc>
        <w:tc>
          <w:tcPr>
            <w:tcW w:w="1857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la</w:t>
            </w:r>
          </w:p>
        </w:tc>
      </w:tr>
      <w:tr w:rsidR="00CB0280" w:rsidRPr="0034691D" w:rsidTr="008E6132"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ele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ete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ata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ala</w:t>
            </w:r>
          </w:p>
        </w:tc>
        <w:tc>
          <w:tcPr>
            <w:tcW w:w="1857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Lale</w:t>
            </w:r>
          </w:p>
        </w:tc>
        <w:tc>
          <w:tcPr>
            <w:tcW w:w="1857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le</w:t>
            </w:r>
          </w:p>
        </w:tc>
      </w:tr>
      <w:tr w:rsidR="00CB0280" w:rsidRPr="0034691D" w:rsidTr="008E6132"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elle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tel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Ata</w:t>
            </w:r>
          </w:p>
        </w:tc>
        <w:tc>
          <w:tcPr>
            <w:tcW w:w="1856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alla</w:t>
            </w:r>
          </w:p>
        </w:tc>
        <w:tc>
          <w:tcPr>
            <w:tcW w:w="1857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te</w:t>
            </w:r>
          </w:p>
        </w:tc>
        <w:tc>
          <w:tcPr>
            <w:tcW w:w="1857" w:type="dxa"/>
            <w:vAlign w:val="center"/>
          </w:tcPr>
          <w:p w:rsidR="00CB0280" w:rsidRPr="008E6132" w:rsidRDefault="00CB0280" w:rsidP="008E6132">
            <w:pPr>
              <w:jc w:val="center"/>
              <w:rPr>
                <w:rFonts w:ascii="Hand writing Mutlu" w:hAnsi="Hand writing Mutlu" w:cs="Nurhan Uz"/>
                <w:sz w:val="72"/>
                <w:szCs w:val="72"/>
                <w:lang w:eastAsia="tr-TR"/>
              </w:rPr>
            </w:pPr>
            <w:r w:rsidRPr="008E6132">
              <w:rPr>
                <w:rFonts w:ascii="Hand writing Mutlu" w:hAnsi="Hand writing Mutlu" w:cs="Nurhan Uz"/>
                <w:sz w:val="72"/>
                <w:szCs w:val="72"/>
                <w:lang w:eastAsia="tr-TR"/>
              </w:rPr>
              <w:t>te</w:t>
            </w:r>
          </w:p>
        </w:tc>
      </w:tr>
    </w:tbl>
    <w:p w:rsidR="00CB0280" w:rsidRDefault="00CB0280" w:rsidP="00963F3E">
      <w:pPr>
        <w:rPr>
          <w:rFonts w:ascii="Nurhan Uz" w:hAnsi="Nurhan Uz"/>
          <w:sz w:val="68"/>
          <w:szCs w:val="68"/>
        </w:rPr>
      </w:pPr>
      <w:hyperlink r:id="rId10" w:history="1">
        <w:r>
          <w:rPr>
            <w:rStyle w:val="Hyperlink"/>
            <w:rFonts w:ascii="Nurhan Uz" w:hAnsi="Nurhan Uz" w:cs="Calibri"/>
            <w:sz w:val="68"/>
            <w:szCs w:val="68"/>
          </w:rPr>
          <w:t>www.sorubak.com</w:t>
        </w:r>
      </w:hyperlink>
      <w:r>
        <w:rPr>
          <w:rFonts w:ascii="Nurhan Uz" w:hAnsi="Nurhan Uz"/>
          <w:sz w:val="68"/>
          <w:szCs w:val="68"/>
        </w:rPr>
        <w:t xml:space="preserve"> </w:t>
      </w:r>
    </w:p>
    <w:p w:rsidR="00CB0280" w:rsidRPr="00D711F9" w:rsidRDefault="00CB0280" w:rsidP="00D711F9">
      <w:pPr>
        <w:rPr>
          <w:rFonts w:ascii="Hand writing Mutlu" w:hAnsi="Hand writing Mutlu" w:cs="Nurhan Uz"/>
          <w:sz w:val="72"/>
          <w:szCs w:val="72"/>
          <w:lang w:eastAsia="tr-TR"/>
        </w:rPr>
      </w:pPr>
    </w:p>
    <w:sectPr w:rsidR="00CB0280" w:rsidRPr="00D711F9" w:rsidSect="00405A39">
      <w:type w:val="continuous"/>
      <w:pgSz w:w="11906" w:h="16838"/>
      <w:pgMar w:top="624" w:right="454" w:bottom="567" w:left="454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280" w:rsidRDefault="00CB0280" w:rsidP="006C2BE4">
      <w:pPr>
        <w:spacing w:after="0" w:line="240" w:lineRule="auto"/>
      </w:pPr>
      <w:r>
        <w:separator/>
      </w:r>
    </w:p>
  </w:endnote>
  <w:endnote w:type="continuationSeparator" w:id="0">
    <w:p w:rsidR="00CB0280" w:rsidRDefault="00CB0280" w:rsidP="006C2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280" w:rsidRDefault="00CB0280" w:rsidP="006C2BE4">
      <w:pPr>
        <w:spacing w:after="0" w:line="240" w:lineRule="auto"/>
      </w:pPr>
      <w:r>
        <w:separator/>
      </w:r>
    </w:p>
  </w:footnote>
  <w:footnote w:type="continuationSeparator" w:id="0">
    <w:p w:rsidR="00CB0280" w:rsidRDefault="00CB0280" w:rsidP="006C2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280" w:rsidRDefault="00CB0280" w:rsidP="008E6132">
    <w:pPr>
      <w:pStyle w:val="Header"/>
      <w:tabs>
        <w:tab w:val="clear" w:pos="4536"/>
        <w:tab w:val="clear" w:pos="9072"/>
        <w:tab w:val="center" w:pos="4890"/>
        <w:tab w:val="right" w:pos="9780"/>
      </w:tabs>
    </w:pPr>
    <w:r>
      <w:t>14.11.2012</w:t>
    </w:r>
    <w:r>
      <w:tab/>
      <w:t>TURGUTLU NAMIK KEMAL İLKOKULU</w:t>
    </w:r>
    <w:r>
      <w:tab/>
      <w:t>Abdullah YAKUT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020136"/>
    <w:rsid w:val="002C6FE4"/>
    <w:rsid w:val="00311A93"/>
    <w:rsid w:val="0034691D"/>
    <w:rsid w:val="00405A39"/>
    <w:rsid w:val="0043697F"/>
    <w:rsid w:val="005973EE"/>
    <w:rsid w:val="005A3A25"/>
    <w:rsid w:val="005D5F69"/>
    <w:rsid w:val="00623172"/>
    <w:rsid w:val="006C2BE4"/>
    <w:rsid w:val="00710723"/>
    <w:rsid w:val="007C5817"/>
    <w:rsid w:val="008D061E"/>
    <w:rsid w:val="008D4F93"/>
    <w:rsid w:val="008E6132"/>
    <w:rsid w:val="00963F3E"/>
    <w:rsid w:val="009D2027"/>
    <w:rsid w:val="00A83A34"/>
    <w:rsid w:val="00B224DB"/>
    <w:rsid w:val="00BA30B3"/>
    <w:rsid w:val="00BD354C"/>
    <w:rsid w:val="00C00B9A"/>
    <w:rsid w:val="00CB0280"/>
    <w:rsid w:val="00D711F9"/>
    <w:rsid w:val="00DC1D99"/>
    <w:rsid w:val="00E6194B"/>
    <w:rsid w:val="00E75923"/>
    <w:rsid w:val="00EE2E75"/>
    <w:rsid w:val="00F05FEA"/>
    <w:rsid w:val="00F52030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31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34691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C2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2BE4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6C2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2BE4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963F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73</Words>
  <Characters>417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 ÖZÜMAĞI</dc:creator>
  <cp:keywords>www.sorubak.com</cp:keywords>
  <dc:description>www.sorubak.com</dc:description>
  <cp:lastModifiedBy>edanur</cp:lastModifiedBy>
  <cp:revision>www.sorubak.com</cp:revision>
  <cp:lastPrinted>2012-11-14T15:47:00Z</cp:lastPrinted>
  <dcterms:created xsi:type="dcterms:W3CDTF">2012-11-14T15:54:00Z</dcterms:created>
  <dcterms:modified xsi:type="dcterms:W3CDTF">2012-11-29T19:13:00Z</dcterms:modified>
  <cp:category>www.sorubak.com</cp:category>
</cp:coreProperties>
</file>