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4056" w:rsidRPr="007100A9" w:rsidRDefault="00AF4056" w:rsidP="007100A9">
      <w:pPr>
        <w:jc w:val="center"/>
        <w:rPr>
          <w:b/>
        </w:rPr>
      </w:pPr>
      <w:r>
        <w:rPr>
          <w:b/>
        </w:rPr>
        <w:t>12.Sınıf Biyoloji Çalışma Soruları</w:t>
      </w:r>
    </w:p>
    <w:p w:rsidR="00AF4056" w:rsidRDefault="00AF4056" w:rsidP="008B2A0E">
      <w:pPr>
        <w:pStyle w:val="ListParagraph"/>
        <w:numPr>
          <w:ilvl w:val="0"/>
          <w:numId w:val="1"/>
        </w:numPr>
      </w:pPr>
      <w:r>
        <w:t>Omurgalıların çoğunda üreme,boşaltım ve sindirim sistemi hangi yapı ile ortak bir odadan sonra anüsle dışarı açılır?</w:t>
      </w:r>
      <w:r>
        <w:br/>
        <w:t>-Kloak</w:t>
      </w:r>
    </w:p>
    <w:p w:rsidR="00AF4056" w:rsidRDefault="00AF4056" w:rsidP="008B2A0E">
      <w:pPr>
        <w:pStyle w:val="ListParagraph"/>
        <w:numPr>
          <w:ilvl w:val="0"/>
          <w:numId w:val="1"/>
        </w:numPr>
      </w:pPr>
      <w:r>
        <w:t>Geviş getiren memelilerde selüloz sindirimi midenin hangi konumunda nasıl gerçekleşir?</w:t>
      </w:r>
      <w:r>
        <w:br/>
        <w:t>-Kırkbayır ve şirden.Mikroorganizmalar sonucu gerçekleşir.</w:t>
      </w:r>
    </w:p>
    <w:p w:rsidR="00AF4056" w:rsidRDefault="00AF4056" w:rsidP="008B2A0E">
      <w:pPr>
        <w:pStyle w:val="ListParagraph"/>
        <w:numPr>
          <w:ilvl w:val="0"/>
          <w:numId w:val="1"/>
        </w:numPr>
      </w:pPr>
      <w:r>
        <w:t>Epiglotis nerede bulunur? Önemini yazınız.</w:t>
      </w:r>
      <w:r>
        <w:br/>
        <w:t>-Yutakta bulunur.Soluk borusu ile yemek borusunu birbirinden ayıran yapıdır.</w:t>
      </w:r>
    </w:p>
    <w:p w:rsidR="00AF4056" w:rsidRDefault="00AF4056" w:rsidP="002078CC">
      <w:pPr>
        <w:pStyle w:val="ListParagraph"/>
        <w:numPr>
          <w:ilvl w:val="0"/>
          <w:numId w:val="1"/>
        </w:numPr>
      </w:pPr>
      <w:r>
        <w:t>Peristaltik hareket nedir? Hangi yapıda rol alır?</w:t>
      </w:r>
      <w:r>
        <w:br/>
        <w:t>-Lokmanın yemek borusundan mideye doğru ilerlemesini sağlayan hareket.Yemek borusunda bulunur.</w:t>
      </w:r>
    </w:p>
    <w:p w:rsidR="00AF4056" w:rsidRDefault="00AF4056" w:rsidP="002078CC">
      <w:pPr>
        <w:pStyle w:val="ListParagraph"/>
        <w:numPr>
          <w:ilvl w:val="0"/>
          <w:numId w:val="1"/>
        </w:numPr>
      </w:pPr>
      <w:r>
        <w:t xml:space="preserve">Kardia nedir? </w:t>
      </w:r>
      <w:r>
        <w:br/>
        <w:t>-Midenin yemek borusu ile bağlandığı yer.</w:t>
      </w:r>
    </w:p>
    <w:p w:rsidR="00AF4056" w:rsidRDefault="00AF4056" w:rsidP="002078CC">
      <w:pPr>
        <w:pStyle w:val="ListParagraph"/>
        <w:numPr>
          <w:ilvl w:val="0"/>
          <w:numId w:val="1"/>
        </w:numPr>
      </w:pPr>
      <w:r>
        <w:t>Sindirim sisteminde aynı yerde üretilip aynı yerde kullanılan tek hormon nedir?</w:t>
      </w:r>
      <w:r>
        <w:br/>
        <w:t>-Gastrin hormonu</w:t>
      </w:r>
    </w:p>
    <w:p w:rsidR="00AF4056" w:rsidRDefault="00AF4056" w:rsidP="002078CC">
      <w:pPr>
        <w:pStyle w:val="ListParagraph"/>
        <w:numPr>
          <w:ilvl w:val="0"/>
          <w:numId w:val="1"/>
        </w:numPr>
      </w:pPr>
      <w:r>
        <w:t>HCI nin midedeki işlevi nedir?</w:t>
      </w:r>
      <w:r>
        <w:br/>
        <w:t>-Midede asidik ortam oluşturarak pepsinojeni aktif hale getirir.</w:t>
      </w:r>
    </w:p>
    <w:p w:rsidR="00AF4056" w:rsidRDefault="00AF4056" w:rsidP="002078CC">
      <w:pPr>
        <w:pStyle w:val="ListParagraph"/>
        <w:numPr>
          <w:ilvl w:val="0"/>
          <w:numId w:val="1"/>
        </w:numPr>
      </w:pPr>
      <w:r>
        <w:t>Enterogastrin hormonu nerede sentezlenir? Görevini yazınız.</w:t>
      </w:r>
      <w:r>
        <w:br/>
        <w:t>-Oniki parmak bağırsağında sentezlenir. Midenin salgı yapmasını önler, mide hareketini yavaşlatır.</w:t>
      </w:r>
    </w:p>
    <w:p w:rsidR="00AF4056" w:rsidRDefault="00AF4056" w:rsidP="002078CC">
      <w:pPr>
        <w:pStyle w:val="ListParagraph"/>
        <w:numPr>
          <w:ilvl w:val="0"/>
          <w:numId w:val="1"/>
        </w:numPr>
      </w:pPr>
      <w:r>
        <w:t>Safra sıvısının içeriğini yazarak hangi kanalla nereye iletildiğini yazınız.</w:t>
      </w:r>
      <w:r>
        <w:br/>
        <w:t>-Su,safra tuzları,koletrol,yağ asitleri ,bilirubin.Koledak kanalı ile onikiparmak bağırsağına.</w:t>
      </w:r>
    </w:p>
    <w:p w:rsidR="00AF4056" w:rsidRDefault="00AF4056" w:rsidP="002078CC">
      <w:pPr>
        <w:pStyle w:val="ListParagraph"/>
        <w:numPr>
          <w:ilvl w:val="0"/>
          <w:numId w:val="1"/>
        </w:numPr>
      </w:pPr>
      <w:r>
        <w:t>Pankreas salgısını oluşturan içeriği yazınız.</w:t>
      </w:r>
      <w:r>
        <w:br/>
        <w:t>-Su,bikarbonat,bazı iyonlar ve enzimler</w:t>
      </w:r>
    </w:p>
    <w:p w:rsidR="00AF4056" w:rsidRDefault="00AF4056" w:rsidP="002078CC">
      <w:pPr>
        <w:pStyle w:val="ListParagraph"/>
        <w:numPr>
          <w:ilvl w:val="0"/>
          <w:numId w:val="1"/>
        </w:numPr>
      </w:pPr>
      <w:r>
        <w:t>Pepsinojeni ,pepsine(aktif enzime) dönüştüren maddenin adını yazınız.</w:t>
      </w:r>
      <w:r>
        <w:br/>
        <w:t>-Hidroklorik asit</w:t>
      </w:r>
    </w:p>
    <w:p w:rsidR="00AF4056" w:rsidRDefault="00AF4056" w:rsidP="00060D6C">
      <w:pPr>
        <w:pStyle w:val="ListParagraph"/>
        <w:numPr>
          <w:ilvl w:val="0"/>
          <w:numId w:val="1"/>
        </w:numPr>
      </w:pPr>
      <w:r>
        <w:t>Proteinlerin sindirim mekanizmasını reaksiyon denklemleriyle yazınız.</w:t>
      </w:r>
      <w:r>
        <w:br/>
        <w:t>- Sayfa 32 de cevabı</w:t>
      </w:r>
    </w:p>
    <w:p w:rsidR="00AF4056" w:rsidRDefault="00AF4056" w:rsidP="00060D6C">
      <w:pPr>
        <w:pStyle w:val="ListParagraph"/>
        <w:numPr>
          <w:ilvl w:val="0"/>
          <w:numId w:val="1"/>
        </w:numPr>
      </w:pPr>
      <w:r>
        <w:t>Şilomikron içindeki yapı nedir?</w:t>
      </w:r>
      <w:r>
        <w:br/>
        <w:t>-Trigliserit</w:t>
      </w:r>
    </w:p>
    <w:p w:rsidR="00AF4056" w:rsidRDefault="00AF4056" w:rsidP="00060D6C">
      <w:pPr>
        <w:pStyle w:val="ListParagraph"/>
        <w:numPr>
          <w:ilvl w:val="0"/>
          <w:numId w:val="1"/>
        </w:numPr>
      </w:pPr>
      <w:r>
        <w:t>Kalın bağırsakta hangi yapılar emilime uğrar? Yazınız.</w:t>
      </w:r>
      <w:r>
        <w:br/>
        <w:t>-Su ve minareler ,bazı vitaminler</w:t>
      </w:r>
    </w:p>
    <w:p w:rsidR="00AF4056" w:rsidRDefault="00AF4056" w:rsidP="00060D6C">
      <w:pPr>
        <w:pStyle w:val="ListParagraph"/>
        <w:numPr>
          <w:ilvl w:val="0"/>
          <w:numId w:val="1"/>
        </w:numPr>
      </w:pPr>
      <w:r>
        <w:t>Solunum olayını tanımlayınız.</w:t>
      </w:r>
      <w:r>
        <w:br/>
        <w:t>-Oksijeni hücre içine almak ve oluşan karbondioksiti hücreden uzaklaştırmak amacıyla bulundukları ortamla gaz alışverişi yaparlar bu olaya solunum nedir.</w:t>
      </w:r>
    </w:p>
    <w:p w:rsidR="00AF4056" w:rsidRDefault="00AF4056" w:rsidP="00060D6C">
      <w:pPr>
        <w:pStyle w:val="ListParagraph"/>
        <w:numPr>
          <w:ilvl w:val="0"/>
          <w:numId w:val="1"/>
        </w:numPr>
      </w:pPr>
      <w:r>
        <w:t>Deri solunumu hangi canlılarda gözlenir?</w:t>
      </w:r>
      <w:r>
        <w:br/>
        <w:t>-Omurgasız hayvanlarda ,süngerlerde,sölenterlerde ,toprak solucanlarında ,omurgalı hayvanlardan kurbağa ve semenderlerin ergenlerinde</w:t>
      </w:r>
    </w:p>
    <w:p w:rsidR="00AF4056" w:rsidRDefault="00AF4056" w:rsidP="00060D6C">
      <w:pPr>
        <w:pStyle w:val="ListParagraph"/>
        <w:numPr>
          <w:ilvl w:val="0"/>
          <w:numId w:val="1"/>
        </w:numPr>
      </w:pPr>
      <w:r>
        <w:t>Hangi canlılarda solunum sistemi dolaşım sistemi ile bağlantılı değildir?</w:t>
      </w:r>
      <w:r>
        <w:br/>
        <w:t>-Trake solunumu yapan canlılarda</w:t>
      </w:r>
    </w:p>
    <w:p w:rsidR="00AF4056" w:rsidRDefault="00AF4056" w:rsidP="00060D6C">
      <w:pPr>
        <w:pStyle w:val="ListParagraph"/>
        <w:numPr>
          <w:ilvl w:val="0"/>
          <w:numId w:val="1"/>
        </w:numPr>
      </w:pPr>
      <w:r>
        <w:t>İç solungaç hangi canlılarda bulunur. Hangi prensibe göre çalışır?</w:t>
      </w:r>
      <w:r>
        <w:br/>
        <w:t>-Kemikli balıklarda ,bazı yumuşakça ve kabuklularda. Ters akım prensibi.</w:t>
      </w:r>
    </w:p>
    <w:p w:rsidR="00AF4056" w:rsidRDefault="00AF4056" w:rsidP="00A45C7A">
      <w:pPr>
        <w:pStyle w:val="ListParagraph"/>
        <w:numPr>
          <w:ilvl w:val="0"/>
          <w:numId w:val="1"/>
        </w:numPr>
      </w:pPr>
      <w:r>
        <w:t xml:space="preserve"> Tüm canlılarda ortak olan solunum özelliği nedir?</w:t>
      </w:r>
      <w:r>
        <w:br/>
        <w:t>-Yüzey genişliği ve nemli oluşu</w:t>
      </w:r>
    </w:p>
    <w:p w:rsidR="00AF4056" w:rsidRDefault="00AF4056" w:rsidP="00A45C7A">
      <w:pPr>
        <w:pStyle w:val="ListParagraph"/>
        <w:numPr>
          <w:ilvl w:val="0"/>
          <w:numId w:val="1"/>
        </w:numPr>
      </w:pPr>
      <w:r>
        <w:t>Akciğerlerde bulunan küçük hava keseciklerinin adını yazınız.</w:t>
      </w:r>
      <w:r>
        <w:br/>
        <w:t>-Alveol</w:t>
      </w:r>
    </w:p>
    <w:p w:rsidR="00AF4056" w:rsidRDefault="00AF4056" w:rsidP="00A45C7A">
      <w:pPr>
        <w:pStyle w:val="ListParagraph"/>
        <w:numPr>
          <w:ilvl w:val="0"/>
          <w:numId w:val="1"/>
        </w:numPr>
      </w:pPr>
      <w:r>
        <w:t>Soluk alma sırasında akciğer ve karın boşluğunun hacmini karşılaştırınız.</w:t>
      </w:r>
      <w:r>
        <w:br/>
        <w:t>-Akciğerin hacmi artarken karın boşluğunun hacmi azalır.</w:t>
      </w:r>
    </w:p>
    <w:p w:rsidR="00AF4056" w:rsidRDefault="00AF4056" w:rsidP="00A45C7A">
      <w:pPr>
        <w:pStyle w:val="ListParagraph"/>
        <w:numPr>
          <w:ilvl w:val="0"/>
          <w:numId w:val="1"/>
        </w:numPr>
      </w:pPr>
      <w:r>
        <w:t>Solunum pigmentleri nelerdir? Adlarını yazınız.</w:t>
      </w:r>
      <w:r>
        <w:br/>
        <w:t>-Hemoglobin ,Hemosiyanin,Klorokrüorin,Hemoeritrin</w:t>
      </w:r>
    </w:p>
    <w:p w:rsidR="00AF4056" w:rsidRDefault="00AF4056" w:rsidP="00A45C7A">
      <w:pPr>
        <w:pStyle w:val="ListParagraph"/>
        <w:numPr>
          <w:ilvl w:val="0"/>
          <w:numId w:val="1"/>
        </w:numPr>
      </w:pPr>
      <w:r>
        <w:t>Kandaki karbondioksit taşınması kaç yolla gerçekleşir? Kısaca bahsediniz.</w:t>
      </w:r>
      <w:r>
        <w:br/>
        <w:t>-3 Şekilde *Plazmada çözünerek *Alyuvarlardaki hemoglobinle birleşerek oksihemoglobin oluşturarak taşınır.*Su ile gerçekleşir karbonik anhidraz enzimi ile karbonik asidi oluşturarak taşınır.</w:t>
      </w:r>
    </w:p>
    <w:p w:rsidR="00AF4056" w:rsidRDefault="00AF4056" w:rsidP="00A45C7A">
      <w:pPr>
        <w:pStyle w:val="ListParagraph"/>
        <w:numPr>
          <w:ilvl w:val="0"/>
          <w:numId w:val="1"/>
        </w:numPr>
      </w:pPr>
      <w:r>
        <w:t>Açık dolaşım hangi canlılarda görülür? Yazınız.</w:t>
      </w:r>
      <w:r>
        <w:br/>
        <w:t>-Omurgasızlardan yumuşakçalarda,eklem bacaklılarda ve derisi dikenlilerde</w:t>
      </w:r>
    </w:p>
    <w:p w:rsidR="00AF4056" w:rsidRDefault="00AF4056" w:rsidP="001B0866">
      <w:pPr>
        <w:pStyle w:val="ListParagraph"/>
        <w:numPr>
          <w:ilvl w:val="0"/>
          <w:numId w:val="1"/>
        </w:numPr>
      </w:pPr>
      <w:r>
        <w:t>Sıcak kanlı canlı nedir? Kısaca açıklayınız.</w:t>
      </w:r>
      <w:r>
        <w:br/>
        <w:t>-Bazı canlılarda hücrelerine yeterli oksijen taşıdığı için metabolizmalarında ürettikleri ısı sayesinde vücutlarını belirli bir sıcaklıkta tutabilirler bu canlılara sıcak kanlı canlılar denir.</w:t>
      </w:r>
    </w:p>
    <w:p w:rsidR="00AF4056" w:rsidRDefault="00AF4056" w:rsidP="001B0866">
      <w:pPr>
        <w:pStyle w:val="ListParagraph"/>
        <w:numPr>
          <w:ilvl w:val="0"/>
          <w:numId w:val="1"/>
        </w:numPr>
      </w:pPr>
      <w:r>
        <w:t>Karışık kan nedir?Vücutlarında karışık kan dolaşan canlılar nasıl canlılardır?</w:t>
      </w:r>
      <w:r>
        <w:br/>
        <w:t>-Bazı canlılarda karıncık ya perdeli ya da açık olduğundan temizlenen kanla kirlenen kan karışır bu canlılara karış kanlı canlılar denir.Soğuk kanlı canlı olarak adlandırılır.</w:t>
      </w:r>
    </w:p>
    <w:p w:rsidR="00AF4056" w:rsidRDefault="00AF4056" w:rsidP="001B0866">
      <w:pPr>
        <w:pStyle w:val="ListParagraph"/>
        <w:numPr>
          <w:ilvl w:val="0"/>
          <w:numId w:val="1"/>
        </w:numPr>
      </w:pPr>
      <w:r>
        <w:t>Toprak solucanı ile çekirgenin dolaşım sistemini karşılaştırınız.</w:t>
      </w:r>
      <w:r>
        <w:br/>
        <w:t>-</w:t>
      </w:r>
    </w:p>
    <w:p w:rsidR="00AF4056" w:rsidRDefault="00AF4056" w:rsidP="001B0866">
      <w:pPr>
        <w:pStyle w:val="ListParagraph"/>
        <w:numPr>
          <w:ilvl w:val="0"/>
          <w:numId w:val="1"/>
        </w:numPr>
      </w:pPr>
      <w:r>
        <w:t>Kurbağa,Çekirge,Torak Solucanı ve bir insan kafalarını suya sokuyorlar en fazla kalandan en az kalana doğru sıralayınız.</w:t>
      </w:r>
      <w:r>
        <w:br/>
        <w:t>-Çekirge&gt;Kurbağa&gt;Toprak Solucanı&gt;İnsan</w:t>
      </w:r>
    </w:p>
    <w:p w:rsidR="00AF4056" w:rsidRDefault="00AF4056" w:rsidP="001B0866">
      <w:pPr>
        <w:pStyle w:val="ListParagraph"/>
        <w:numPr>
          <w:ilvl w:val="0"/>
          <w:numId w:val="1"/>
        </w:numPr>
      </w:pPr>
      <w:r>
        <w:t>Apandist Nedir?</w:t>
      </w:r>
      <w:r>
        <w:br/>
      </w:r>
    </w:p>
    <w:p w:rsidR="00AF4056" w:rsidRDefault="00AF4056" w:rsidP="00D476D9">
      <w:pPr>
        <w:pStyle w:val="ListParagraph"/>
        <w:numPr>
          <w:ilvl w:val="0"/>
          <w:numId w:val="1"/>
        </w:numPr>
      </w:pPr>
      <w:r>
        <w:t>Villus Nedir?</w:t>
      </w:r>
      <w:r>
        <w:br/>
      </w:r>
    </w:p>
    <w:p w:rsidR="00AF4056" w:rsidRDefault="00AF4056" w:rsidP="001B0866">
      <w:pPr>
        <w:pStyle w:val="ListParagraph"/>
        <w:numPr>
          <w:ilvl w:val="0"/>
          <w:numId w:val="1"/>
        </w:numPr>
      </w:pPr>
      <w:r>
        <w:t>Hemoglobin pigmentinin bulunduğu yeri ve hangi canlılarda bulunduğunu yazınız.</w:t>
      </w:r>
      <w:r>
        <w:br/>
      </w:r>
    </w:p>
    <w:p w:rsidR="00AF4056" w:rsidRDefault="00AF4056" w:rsidP="001B0866">
      <w:pPr>
        <w:pStyle w:val="ListParagraph"/>
        <w:numPr>
          <w:ilvl w:val="0"/>
          <w:numId w:val="1"/>
        </w:numPr>
      </w:pPr>
      <w:r>
        <w:t>Açık dolaşım sisteminde vücut sıvısının ismini yazınız.</w:t>
      </w:r>
      <w:r>
        <w:br/>
        <w:t>-Hemolenf</w:t>
      </w:r>
    </w:p>
    <w:p w:rsidR="00AF4056" w:rsidRDefault="00AF4056" w:rsidP="001B0866">
      <w:pPr>
        <w:pStyle w:val="ListParagraph"/>
        <w:numPr>
          <w:ilvl w:val="0"/>
          <w:numId w:val="1"/>
        </w:numPr>
      </w:pPr>
      <w:r>
        <w:t>Kurbağalarda hangi dolaşım sistemi görülür, kalbin yapısını ve dolaşım sistemini kısaca açıklayınız.</w:t>
      </w:r>
      <w:r>
        <w:br/>
      </w:r>
    </w:p>
    <w:p w:rsidR="00AF4056" w:rsidRDefault="00AF4056" w:rsidP="00D476D9">
      <w:pPr>
        <w:pStyle w:val="ListParagraph"/>
        <w:numPr>
          <w:ilvl w:val="0"/>
          <w:numId w:val="1"/>
        </w:numPr>
      </w:pPr>
      <w:r>
        <w:t>İnsanda kalbin yapısını açıklayınız. Atrium ve Ventrikül nedir?</w:t>
      </w:r>
      <w:r>
        <w:br/>
      </w:r>
    </w:p>
    <w:p w:rsidR="00AF4056" w:rsidRDefault="00AF4056" w:rsidP="00D476D9">
      <w:pPr>
        <w:pStyle w:val="ListParagraph"/>
        <w:numPr>
          <w:ilvl w:val="0"/>
          <w:numId w:val="1"/>
        </w:numPr>
      </w:pPr>
      <w:r>
        <w:t>Kalp kapakçıklarının tek yönlü olma sebebini açıklayınız.</w:t>
      </w:r>
      <w:r>
        <w:br/>
      </w:r>
    </w:p>
    <w:p w:rsidR="00AF4056" w:rsidRDefault="00AF4056" w:rsidP="00D476D9">
      <w:pPr>
        <w:pStyle w:val="ListParagraph"/>
        <w:numPr>
          <w:ilvl w:val="0"/>
          <w:numId w:val="1"/>
        </w:numPr>
      </w:pPr>
      <w:r>
        <w:t>İnsan kalbi kaç katmandan oluşur isimlerini yazarak kısaca açıklayınız.</w:t>
      </w:r>
      <w:r>
        <w:br/>
      </w:r>
    </w:p>
    <w:p w:rsidR="00AF4056" w:rsidRDefault="00AF4056" w:rsidP="00D476D9">
      <w:pPr>
        <w:pStyle w:val="ListParagraph"/>
        <w:numPr>
          <w:ilvl w:val="0"/>
          <w:numId w:val="1"/>
        </w:numPr>
      </w:pPr>
      <w:r>
        <w:t>Kalbi besleyen damarlara ne denir?</w:t>
      </w:r>
      <w:r>
        <w:br/>
      </w:r>
    </w:p>
    <w:p w:rsidR="00AF4056" w:rsidRDefault="00AF4056" w:rsidP="00D476D9">
      <w:pPr>
        <w:pStyle w:val="ListParagraph"/>
        <w:numPr>
          <w:ilvl w:val="0"/>
          <w:numId w:val="1"/>
        </w:numPr>
      </w:pPr>
      <w:r>
        <w:t>Enfarktüs nedir?</w:t>
      </w:r>
      <w:r>
        <w:br/>
      </w:r>
    </w:p>
    <w:p w:rsidR="00AF4056" w:rsidRDefault="00AF4056" w:rsidP="002C5C44">
      <w:pPr>
        <w:pStyle w:val="ListParagraph"/>
        <w:numPr>
          <w:ilvl w:val="0"/>
          <w:numId w:val="1"/>
        </w:numPr>
      </w:pPr>
      <w:r>
        <w:t>Sistal ve diastal nedir? Açıklayınız.</w:t>
      </w:r>
      <w:r>
        <w:br/>
      </w:r>
    </w:p>
    <w:p w:rsidR="00AF4056" w:rsidRDefault="00AF4056" w:rsidP="00D476D9">
      <w:pPr>
        <w:pStyle w:val="ListParagraph"/>
        <w:numPr>
          <w:ilvl w:val="0"/>
          <w:numId w:val="1"/>
        </w:numPr>
      </w:pPr>
      <w:r>
        <w:t>Nabız ve Tansiyon nedir? kısaca açıklayınız.</w:t>
      </w:r>
    </w:p>
    <w:p w:rsidR="00AF4056" w:rsidRDefault="00AF4056" w:rsidP="00D476D9">
      <w:pPr>
        <w:pStyle w:val="ListParagraph"/>
        <w:numPr>
          <w:ilvl w:val="0"/>
          <w:numId w:val="1"/>
        </w:numPr>
      </w:pPr>
      <w:r>
        <w:t>Büyük dolaşım ve küçük dolaşım nedir? Nerede başlar ve nerede biter yazınız.</w:t>
      </w:r>
    </w:p>
    <w:p w:rsidR="00AF4056" w:rsidRDefault="00AF4056" w:rsidP="00D476D9">
      <w:pPr>
        <w:pStyle w:val="ListParagraph"/>
        <w:numPr>
          <w:ilvl w:val="0"/>
          <w:numId w:val="1"/>
        </w:numPr>
      </w:pPr>
      <w:r>
        <w:t>Alveollerin yüzey genişliğinin önemini yazınız.</w:t>
      </w:r>
    </w:p>
    <w:p w:rsidR="00AF4056" w:rsidRDefault="00AF4056" w:rsidP="00D476D9">
      <w:pPr>
        <w:pStyle w:val="ListParagraph"/>
        <w:numPr>
          <w:ilvl w:val="0"/>
          <w:numId w:val="1"/>
        </w:numPr>
      </w:pPr>
      <w:r>
        <w:t>Kolisistokinin hormonu nerede sentezlenir? Görevini yazınız.</w:t>
      </w:r>
    </w:p>
    <w:p w:rsidR="00AF4056" w:rsidRDefault="00AF4056" w:rsidP="00D476D9">
      <w:pPr>
        <w:pStyle w:val="ListParagraph"/>
        <w:numPr>
          <w:ilvl w:val="0"/>
          <w:numId w:val="1"/>
        </w:numPr>
      </w:pPr>
      <w:r>
        <w:t>Kapı toplar damarıyla taşınan yapılar nelerdir?Bunlar hangi organla dolaşım sistemine aktarılırlar yazınız.</w:t>
      </w:r>
    </w:p>
    <w:p w:rsidR="00AF4056" w:rsidRDefault="00AF4056" w:rsidP="004E16A3">
      <w:pPr>
        <w:pStyle w:val="ListParagraph"/>
        <w:numPr>
          <w:ilvl w:val="0"/>
          <w:numId w:val="1"/>
        </w:numPr>
      </w:pPr>
      <w:r>
        <w:t>Hangi canlılarda solunum sistemi dolaşım sistemiyle ilişkili değildir?</w:t>
      </w:r>
    </w:p>
    <w:sectPr w:rsidR="00AF4056" w:rsidSect="002C5C44">
      <w:pgSz w:w="11906" w:h="16838"/>
      <w:pgMar w:top="709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B21823"/>
    <w:multiLevelType w:val="hybridMultilevel"/>
    <w:tmpl w:val="5F14035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B2A0E"/>
    <w:rsid w:val="00060D6C"/>
    <w:rsid w:val="000733A7"/>
    <w:rsid w:val="001B0866"/>
    <w:rsid w:val="002078CC"/>
    <w:rsid w:val="00233B54"/>
    <w:rsid w:val="002C5C44"/>
    <w:rsid w:val="003246A8"/>
    <w:rsid w:val="004E16A3"/>
    <w:rsid w:val="006F7D36"/>
    <w:rsid w:val="007100A9"/>
    <w:rsid w:val="007B1C8E"/>
    <w:rsid w:val="008872D6"/>
    <w:rsid w:val="008B2A0E"/>
    <w:rsid w:val="00A45C7A"/>
    <w:rsid w:val="00AF4056"/>
    <w:rsid w:val="00CB2017"/>
    <w:rsid w:val="00D476D9"/>
    <w:rsid w:val="00E309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3B54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8B2A0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70</TotalTime>
  <Pages>2</Pages>
  <Words>690</Words>
  <Characters>3936</Characters>
  <Application>Microsoft Office Outlook</Application>
  <DocSecurity>0</DocSecurity>
  <Lines>0</Lines>
  <Paragraphs>0</Paragraphs>
  <ScaleCrop>false</ScaleCrop>
  <Manager>www.sorubak.com</Manager>
  <Company>www.sorubak.com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Sezer</dc:creator>
  <cp:keywords>www.sorubak.com</cp:keywords>
  <dc:description>www.sorubak.com</dc:description>
  <cp:lastModifiedBy>edanur</cp:lastModifiedBy>
  <cp:revision>6</cp:revision>
  <dcterms:created xsi:type="dcterms:W3CDTF">2012-11-03T21:07:00Z</dcterms:created>
  <dcterms:modified xsi:type="dcterms:W3CDTF">2012-11-28T21:12:00Z</dcterms:modified>
  <cp:category>www.sorubak.com</cp:category>
  <cp:version>www.sorubak.com</cp:version>
</cp:coreProperties>
</file>