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FD" w:rsidRDefault="006B0BFD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roundrect id="_x0000_s1026" style="position:absolute;margin-left:558.7pt;margin-top:36.15pt;width:62.8pt;height:35.3pt;z-index:251615744" arcsize="10923f">
            <v:textbox style="mso-next-textbox:#_x0000_s1026">
              <w:txbxContent>
                <w:p w:rsidR="006B0BFD" w:rsidRPr="00B15A07" w:rsidRDefault="006B0BFD" w:rsidP="00766C5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B15A07">
                    <w:rPr>
                      <w:rFonts w:ascii="Hand writing Mutlu" w:hAnsi="Hand writing Mutlu"/>
                      <w:sz w:val="40"/>
                      <w:szCs w:val="40"/>
                    </w:rPr>
                    <w:t>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34.5pt;margin-top:36pt;width:60.5pt;height:35.3pt;z-index:251610624" arcsize="10923f">
            <v:textbox style="mso-next-textbox:#_x0000_s1027">
              <w:txbxContent>
                <w:p w:rsidR="006B0BFD" w:rsidRPr="00766C5D" w:rsidRDefault="006B0BFD" w:rsidP="00EC45F4">
                  <w:pPr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300.7pt;margin-top:36.15pt;width:62.3pt;height:35.3pt;z-index:251605504" arcsize="10923f">
            <v:textbox style="mso-next-textbox:#_x0000_s1028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62.6pt;margin-top:36.15pt;width:62.9pt;height:35.3pt;z-index:251600384" arcsize="10923f">
            <v:textbox style="mso-next-textbox:#_x0000_s1029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2.2pt;margin-top:-28.95pt;width:713.15pt;height:38.9pt;z-index:251596288" arcsize="10923f">
            <v:shadow on="t" opacity=".5" offset="-6pt,6pt"/>
            <v:textbox style="mso-next-textbox:#_x0000_s1030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Mehmetçik İlkokulu 1/B Sınıfı M-m sesi hece birleştirme çalışması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95.05pt;margin-top:80.2pt;width:12.65pt;height:26.25pt;flip:x;z-index:251623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664.55pt;margin-top:80.2pt;width:8.75pt;height:26.25pt;z-index:25162291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3" style="position:absolute;margin-left:689.85pt;margin-top:36.15pt;width:55.45pt;height:35.3pt;z-index:251620864" arcsize="10923f">
            <v:textbox style="mso-next-textbox:#_x0000_s1033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628.5pt;margin-top:36.15pt;width:55.45pt;height:35.3pt;z-index:251621888" arcsize="10923f">
            <v:textbox style="mso-next-textbox:#_x0000_s1034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15A07"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  <w:r>
                    <w:rPr>
                      <w:rFonts w:ascii="Hand writing Mutlu" w:hAnsi="Hand writing Mutlu"/>
                      <w:sz w:val="44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498.5pt;margin-top:36.15pt;width:55.45pt;height:35.3pt;z-index:251616768" arcsize="10923f">
            <v:textbox style="mso-next-textbox:#_x0000_s1035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6" type="#_x0000_t32" style="position:absolute;margin-left:709.7pt;margin-top:342.3pt;width:12.65pt;height:26.25pt;flip:x;z-index:2516894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675.65pt;margin-top:342.3pt;width:8.75pt;height:26.25pt;z-index:2516884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579.25pt;margin-top:342.3pt;width:12.65pt;height:26.25pt;flip:x;z-index:2516843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545.2pt;margin-top:342.3pt;width:8.75pt;height:26.25pt;z-index:2516833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450.85pt;margin-top:342.3pt;width:12.65pt;height:26.25pt;flip:x;z-index:2516792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416.8pt;margin-top:342.3pt;width:8.75pt;height:26.25pt;z-index:251678208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42" style="position:absolute;margin-left:-228.5pt;margin-top:300.2pt;width:55.45pt;height:35.3pt;z-index:251675136" arcsize="10923f">
            <v:textbox style="mso-next-textbox:#_x0000_s1042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43" style="position:absolute;margin-left:397pt;margin-top:375.15pt;width:88.95pt;height:35.1pt;z-index:251680256" coordorigin="1413,7777" coordsize="9004,600">
            <v:line id="_x0000_s1044" style="position:absolute" from="1413,7777" to="10413,7777"/>
            <v:line id="_x0000_s1045" style="position:absolute" from="1413,7957" to="10413,7957"/>
            <v:line id="_x0000_s1046" style="position:absolute" from="1417,8197" to="10417,8197"/>
            <v:line id="_x0000_s1047" style="position:absolute" from="1417,8377" to="10417,8377"/>
            <v:line id="_x0000_s1048" style="position:absolute" from="10417,7777" to="10417,8344"/>
            <v:line id="_x0000_s104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50" type="#_x0000_t32" style="position:absolute;margin-left:311.2pt;margin-top:342.3pt;width:12.65pt;height:26.25pt;flip:x;z-index:251673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277.15pt;margin-top:342.3pt;width:8.75pt;height:26.25pt;z-index:25167206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52" style="position:absolute;margin-left:-368.15pt;margin-top:300.2pt;width:55.45pt;height:35.3pt;z-index:251668992" arcsize="10923f">
            <v:textbox style="mso-next-textbox:#_x0000_s1052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3" type="#_x0000_t32" style="position:absolute;margin-left:168.5pt;margin-top:342.3pt;width:12.65pt;height:26.25pt;flip:x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134.45pt;margin-top:342.3pt;width:8.75pt;height:26.25pt;z-index:251665920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55" style="position:absolute;margin-left:-510.85pt;margin-top:300.2pt;width:55.45pt;height:35.3pt;z-index:251662848" arcsize="10923f">
            <v:textbox style="mso-next-textbox:#_x0000_s1055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6" type="#_x0000_t32" style="position:absolute;margin-left:36.25pt;margin-top:342.3pt;width:12.65pt;height:26.25pt;flip:x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2.2pt;margin-top:342.3pt;width:8.75pt;height:26.25pt;z-index:251659776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58" style="position:absolute;margin-left:-643.1pt;margin-top:300.2pt;width:55.45pt;height:35.3pt;z-index:251656704" arcsize="10923f">
            <v:textbox style="mso-next-textbox:#_x0000_s1058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9" type="#_x0000_t32" style="position:absolute;margin-left:700.95pt;margin-top:208.05pt;width:12.65pt;height:26.25pt;flip:x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666.9pt;margin-top:208.05pt;width:8.75pt;height:26.25pt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570.5pt;margin-top:210pt;width:12.65pt;height:26.25pt;flip:x;z-index:251649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2" type="#_x0000_t32" style="position:absolute;margin-left:536.45pt;margin-top:210pt;width:8.75pt;height:26.25pt;z-index:25164851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63" style="position:absolute;margin-left:500.4pt;margin-top:165.95pt;width:55.45pt;height:35.3pt;z-index:251647488" arcsize="10923f">
            <v:textbox style="mso-next-textbox:#_x0000_s1063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564.6pt;margin-top:165.95pt;width:55.45pt;height:35.3pt;z-index:251646464" arcsize="10923f">
            <v:textbox style="mso-next-textbox:#_x0000_s1064">
              <w:txbxContent>
                <w:p w:rsidR="006B0BFD" w:rsidRPr="00B15A07" w:rsidRDefault="006B0BFD" w:rsidP="00766C5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B15A07">
                    <w:rPr>
                      <w:rFonts w:ascii="Hand writing Mutlu" w:hAnsi="Hand writing Mutlu"/>
                      <w:sz w:val="40"/>
                      <w:szCs w:val="40"/>
                    </w:rPr>
                    <w:t>mir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65" style="position:absolute;margin-left:516.65pt;margin-top:242.85pt;width:88.95pt;height:35.1pt;z-index:251650560" coordorigin="1413,7777" coordsize="9004,600">
            <v:line id="_x0000_s1066" style="position:absolute" from="1413,7777" to="10413,7777"/>
            <v:line id="_x0000_s1067" style="position:absolute" from="1413,7957" to="10413,7957"/>
            <v:line id="_x0000_s1068" style="position:absolute" from="1417,8197" to="10417,8197"/>
            <v:line id="_x0000_s1069" style="position:absolute" from="1417,8377" to="10417,8377"/>
            <v:line id="_x0000_s1070" style="position:absolute" from="10417,7777" to="10417,8344"/>
            <v:line id="_x0000_s107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72" type="#_x0000_t32" style="position:absolute;margin-left:444.45pt;margin-top:210pt;width:12.65pt;height:26.25pt;flip:x;z-index:251644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margin-left:410.4pt;margin-top:210pt;width:8.75pt;height:26.25pt;z-index:25164339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74" style="position:absolute;margin-left:374.35pt;margin-top:165.95pt;width:55.45pt;height:35.3pt;z-index:251642368" arcsize="10923f">
            <v:textbox style="mso-next-textbox:#_x0000_s1074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438.55pt;margin-top:165.95pt;width:55.45pt;height:35.3pt;z-index:251641344" arcsize="10923f">
            <v:textbox style="mso-next-textbox:#_x0000_s1075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76" style="position:absolute;margin-left:390.6pt;margin-top:242.85pt;width:88.95pt;height:35.1pt;z-index:251645440" coordorigin="1413,7777" coordsize="9004,600">
            <v:line id="_x0000_s1077" style="position:absolute" from="1413,7777" to="10413,7777"/>
            <v:line id="_x0000_s1078" style="position:absolute" from="1413,7957" to="10413,7957"/>
            <v:line id="_x0000_s1079" style="position:absolute" from="1417,8197" to="10417,8197"/>
            <v:line id="_x0000_s1080" style="position:absolute" from="1417,8377" to="10417,8377"/>
            <v:line id="_x0000_s1081" style="position:absolute" from="10417,7777" to="10417,8344"/>
            <v:line id="_x0000_s108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83" type="#_x0000_t32" style="position:absolute;margin-left:306.6pt;margin-top:210pt;width:12.65pt;height:26.25pt;flip:x;z-index:251639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4" type="#_x0000_t32" style="position:absolute;margin-left:272.55pt;margin-top:210pt;width:8.75pt;height:26.25pt;z-index:25163827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85" style="position:absolute;margin-left:236.5pt;margin-top:165.95pt;width:55.45pt;height:35.3pt;z-index:251637248" arcsize="10923f">
            <v:textbox style="mso-next-textbox:#_x0000_s1085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300.7pt;margin-top:165.95pt;width:55.45pt;height:35.3pt;z-index:251636224" arcsize="10923f">
            <v:textbox style="mso-next-textbox:#_x0000_s1086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87" type="#_x0000_t32" style="position:absolute;margin-left:168.5pt;margin-top:210pt;width:12.65pt;height:26.25pt;flip:x;z-index:251634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134.45pt;margin-top:210pt;width:8.75pt;height:26.25pt;z-index:25163315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89" style="position:absolute;margin-left:98.4pt;margin-top:165.95pt;width:55.45pt;height:35.3pt;z-index:251632128" arcsize="10923f">
            <v:textbox style="mso-next-textbox:#_x0000_s1089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ro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90" style="position:absolute;margin-left:114.65pt;margin-top:242.85pt;width:88.95pt;height:35.1pt;z-index:251635200" coordorigin="1413,7777" coordsize="9004,600">
            <v:line id="_x0000_s1091" style="position:absolute" from="1413,7777" to="10413,7777"/>
            <v:line id="_x0000_s1092" style="position:absolute" from="1413,7957" to="10413,7957"/>
            <v:line id="_x0000_s1093" style="position:absolute" from="1417,8197" to="10417,8197"/>
            <v:line id="_x0000_s1094" style="position:absolute" from="1417,8377" to="10417,8377"/>
            <v:line id="_x0000_s1095" style="position:absolute" from="10417,7777" to="10417,8344"/>
            <v:line id="_x0000_s109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97" type="#_x0000_t32" style="position:absolute;margin-left:27.5pt;margin-top:210pt;width:12.65pt;height:26.25pt;flip:x;z-index:251629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8" type="#_x0000_t32" style="position:absolute;margin-left:-6.55pt;margin-top:210pt;width:8.75pt;height:26.25pt;z-index:25162803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99" style="position:absolute;margin-left:-42.6pt;margin-top:165.95pt;width:55.45pt;height:35.3pt;z-index:251627008" arcsize="10923f">
            <v:textbox style="mso-next-textbox:#_x0000_s1099">
              <w:txbxContent>
                <w:p w:rsidR="006B0BFD" w:rsidRPr="00766C5D" w:rsidRDefault="006B0BFD" w:rsidP="00EC45F4">
                  <w:pPr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100" style="position:absolute;margin-left:-26.35pt;margin-top:242.85pt;width:88.95pt;height:35.1pt;z-index:251630080" coordorigin="1413,7777" coordsize="9004,600">
            <v:line id="_x0000_s1101" style="position:absolute" from="1413,7777" to="10413,7777"/>
            <v:line id="_x0000_s1102" style="position:absolute" from="1413,7957" to="10413,7957"/>
            <v:line id="_x0000_s1103" style="position:absolute" from="1417,8197" to="10417,8197"/>
            <v:line id="_x0000_s1104" style="position:absolute" from="1417,8377" to="10417,8377"/>
            <v:line id="_x0000_s1105" style="position:absolute" from="10417,7777" to="10417,8344"/>
            <v:line id="_x0000_s110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107" type="#_x0000_t32" style="position:absolute;margin-left:438.55pt;margin-top:80.2pt;width:12.65pt;height:26.25pt;flip:x;z-index:251613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8" type="#_x0000_t32" style="position:absolute;margin-left:404.5pt;margin-top:80.2pt;width:8.75pt;height:26.25pt;z-index:25161267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109" style="position:absolute;margin-left:368.45pt;margin-top:36.15pt;width:55.45pt;height:35.3pt;z-index:251611648" arcsize="10923f">
            <v:textbox style="mso-next-textbox:#_x0000_s1109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10" type="#_x0000_t32" style="position:absolute;margin-left:306.6pt;margin-top:80.2pt;width:12.65pt;height:26.25pt;flip:x;z-index:2516085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1" type="#_x0000_t32" style="position:absolute;margin-left:272.55pt;margin-top:80.2pt;width:8.75pt;height:26.25pt;z-index:25160755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112" style="position:absolute;margin-left:236.5pt;margin-top:36.15pt;width:55.45pt;height:35.3pt;z-index:251606528" arcsize="10923f">
            <v:textbox style="mso-next-textbox:#_x0000_s1112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113" style="position:absolute;margin-left:252.75pt;margin-top:113.05pt;width:88.95pt;height:35.1pt;z-index:251609600" coordorigin="1413,7777" coordsize="9004,600">
            <v:line id="_x0000_s1114" style="position:absolute" from="1413,7777" to="10413,7777"/>
            <v:line id="_x0000_s1115" style="position:absolute" from="1413,7957" to="10413,7957"/>
            <v:line id="_x0000_s1116" style="position:absolute" from="1417,8197" to="10417,8197"/>
            <v:line id="_x0000_s1117" style="position:absolute" from="1417,8377" to="10417,8377"/>
            <v:line id="_x0000_s1118" style="position:absolute" from="10417,7777" to="10417,8344"/>
            <v:line id="_x0000_s111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120" type="#_x0000_t32" style="position:absolute;margin-left:564.6pt;margin-top:80.2pt;width:12.65pt;height:26.25pt;flip:x;z-index:251618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1" type="#_x0000_t32" style="position:absolute;margin-left:530.55pt;margin-top:80.2pt;width:8.75pt;height:26.25pt;z-index:251617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2" type="#_x0000_t32" style="position:absolute;margin-left:168.5pt;margin-top:80.2pt;width:12.65pt;height:26.25pt;flip:x;z-index:251603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3" type="#_x0000_t32" style="position:absolute;margin-left:134.45pt;margin-top:80.2pt;width:8.75pt;height:26.25pt;z-index:25160243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124" style="position:absolute;margin-left:98.4pt;margin-top:36.15pt;width:55.45pt;height:35.3pt;z-index:251601408" arcsize="10923f">
            <v:textbox style="mso-next-textbox:#_x0000_s1124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125" style="position:absolute;margin-left:114.65pt;margin-top:113.05pt;width:88.95pt;height:35.1pt;z-index:251604480" coordorigin="1413,7777" coordsize="9004,600">
            <v:line id="_x0000_s1126" style="position:absolute" from="1413,7777" to="10413,7777"/>
            <v:line id="_x0000_s1127" style="position:absolute" from="1413,7957" to="10413,7957"/>
            <v:line id="_x0000_s1128" style="position:absolute" from="1417,8197" to="10417,8197"/>
            <v:line id="_x0000_s1129" style="position:absolute" from="1417,8377" to="10417,8377"/>
            <v:line id="_x0000_s1130" style="position:absolute" from="10417,7777" to="10417,8344"/>
            <v:line id="_x0000_s113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32" style="position:absolute;margin-left:-26.35pt;margin-top:113.05pt;width:88.95pt;height:35.1pt;z-index:251599360" coordorigin="1413,7777" coordsize="9004,600">
            <v:line id="_x0000_s1133" style="position:absolute" from="1413,7777" to="10413,7777"/>
            <v:line id="_x0000_s1134" style="position:absolute" from="1413,7957" to="10413,7957"/>
            <v:line id="_x0000_s1135" style="position:absolute" from="1417,8197" to="10417,8197"/>
            <v:line id="_x0000_s1136" style="position:absolute" from="1417,8377" to="10417,8377"/>
            <v:line id="_x0000_s1137" style="position:absolute" from="10417,7777" to="10417,8344"/>
            <v:line id="_x0000_s113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139" type="#_x0000_t32" style="position:absolute;margin-left:27.5pt;margin-top:80.2pt;width:12.65pt;height:26.25pt;flip:x;z-index:251598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40" type="#_x0000_t32" style="position:absolute;margin-left:-6.55pt;margin-top:80.2pt;width:8.75pt;height:26.25pt;z-index:25159731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141" style="position:absolute;margin-left:-42.6pt;margin-top:36.15pt;width:55.45pt;height:35.3pt;z-index:251595264" arcsize="10923f">
            <v:textbox style="mso-next-textbox:#_x0000_s1141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2" style="position:absolute;margin-left:21.6pt;margin-top:36.15pt;width:55.45pt;height:35.3pt;z-index:251594240" arcsize="10923f">
            <v:textbox style="mso-next-textbox:#_x0000_s1142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ni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36"/>
        </w:rPr>
        <w:br/>
      </w:r>
      <w:r>
        <w:rPr>
          <w:rFonts w:ascii="Hand writing Mutlu" w:hAnsi="Hand writing Mutlu"/>
          <w:sz w:val="36"/>
        </w:rPr>
        <w:br/>
      </w:r>
    </w:p>
    <w:p w:rsidR="006B0BFD" w:rsidRDefault="006B0BFD" w:rsidP="009D67D6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roundrect id="_x0000_s1143" style="position:absolute;margin-left:93.5pt;margin-top:191.3pt;width:60.35pt;height:37.25pt;z-index:251664896" arcsize="10923f">
            <v:textbox style="mso-next-textbox:#_x0000_s1143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4" style="position:absolute;margin-left:162.6pt;margin-top:59pt;width:62.9pt;height:35.3pt;z-index:251631104" arcsize="10923f">
            <v:textbox style="mso-next-textbox:#_x0000_s1144">
              <w:txbxContent>
                <w:p w:rsidR="006B0BFD" w:rsidRPr="00B15A07" w:rsidRDefault="006B0BFD" w:rsidP="00766C5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B15A07">
                    <w:rPr>
                      <w:rFonts w:ascii="Hand writing Mutlu" w:hAnsi="Hand writing Mutlu"/>
                      <w:sz w:val="40"/>
                      <w:szCs w:val="40"/>
                    </w:rPr>
                    <w:t>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5" style="position:absolute;margin-left:21.6pt;margin-top:59pt;width:60.9pt;height:35.3pt;z-index:251625984" arcsize="10923f">
            <v:textbox style="mso-next-textbox:#_x0000_s1145">
              <w:txbxContent>
                <w:p w:rsidR="006B0BFD" w:rsidRPr="00766C5D" w:rsidRDefault="006B0BFD" w:rsidP="00B15A07">
                  <w:pPr>
                    <w:rPr>
                      <w:rFonts w:ascii="Hand writing Mutlu" w:hAnsi="Hand writing Mutlu"/>
                      <w:sz w:val="44"/>
                    </w:rPr>
                  </w:pPr>
                  <w:r w:rsidRPr="00B15A07">
                    <w:rPr>
                      <w:rFonts w:ascii="Hand writing Mutlu" w:hAnsi="Hand writing Mutlu"/>
                      <w:sz w:val="40"/>
                      <w:szCs w:val="40"/>
                    </w:rPr>
                    <w:t>man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4"/>
                    </w:rPr>
                    <w:t>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146" style="position:absolute;margin-left:109.9pt;margin-top:268.2pt;width:108.15pt;height:35.1pt;z-index:251667968" coordorigin="1413,7777" coordsize="9004,600">
            <v:line id="_x0000_s1147" style="position:absolute" from="1413,7777" to="10413,7777"/>
            <v:line id="_x0000_s1148" style="position:absolute" from="1413,7957" to="10413,7957"/>
            <v:line id="_x0000_s1149" style="position:absolute" from="1417,8197" to="10417,8197"/>
            <v:line id="_x0000_s1150" style="position:absolute" from="1417,8377" to="10417,8377"/>
            <v:line id="_x0000_s1151" style="position:absolute" from="10417,7777" to="10417,8344"/>
            <v:line id="_x0000_s115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53" style="position:absolute;margin-left:647.1pt;margin-top:133.95pt;width:103.4pt;height:35.1pt;z-index:251655680" coordorigin="1413,7777" coordsize="9004,600">
            <v:line id="_x0000_s1154" style="position:absolute" from="1413,7777" to="10413,7777"/>
            <v:line id="_x0000_s1155" style="position:absolute" from="1413,7957" to="10413,7957"/>
            <v:line id="_x0000_s1156" style="position:absolute" from="1417,8197" to="10417,8197"/>
            <v:line id="_x0000_s1157" style="position:absolute" from="1417,8377" to="10417,8377"/>
            <v:line id="_x0000_s1158" style="position:absolute" from="10417,7777" to="10417,8344"/>
            <v:line id="_x0000_s115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60" style="position:absolute;margin-left:248.6pt;margin-top:135.9pt;width:112.15pt;height:35.1pt;z-index:251640320" coordorigin="1413,7777" coordsize="9004,600">
            <v:line id="_x0000_s1161" style="position:absolute" from="1413,7777" to="10413,7777"/>
            <v:line id="_x0000_s1162" style="position:absolute" from="1413,7957" to="10413,7957"/>
            <v:line id="_x0000_s1163" style="position:absolute" from="1417,8197" to="10417,8197"/>
            <v:line id="_x0000_s1164" style="position:absolute" from="1417,8377" to="10417,8377"/>
            <v:line id="_x0000_s1165" style="position:absolute" from="10417,7777" to="10417,8344"/>
            <v:line id="_x0000_s116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67" style="position:absolute;margin-left:510.75pt;margin-top:6.1pt;width:103.4pt;height:35.1pt;z-index:251619840" coordorigin="1413,7777" coordsize="9004,600">
            <v:line id="_x0000_s1168" style="position:absolute" from="1413,7777" to="10413,7777"/>
            <v:line id="_x0000_s1169" style="position:absolute" from="1413,7957" to="10413,7957"/>
            <v:line id="_x0000_s1170" style="position:absolute" from="1417,8197" to="10417,8197"/>
            <v:line id="_x0000_s1171" style="position:absolute" from="1417,8377" to="10417,8377"/>
            <v:line id="_x0000_s1172" style="position:absolute" from="10417,7777" to="10417,8344"/>
            <v:line id="_x0000_s117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74" style="position:absolute;margin-left:384.7pt;margin-top:6.1pt;width:103.3pt;height:35.1pt;z-index:251614720" coordorigin="1413,7777" coordsize="9004,600">
            <v:line id="_x0000_s1175" style="position:absolute" from="1413,7777" to="10413,7777"/>
            <v:line id="_x0000_s1176" style="position:absolute" from="1413,7957" to="10413,7957"/>
            <v:line id="_x0000_s1177" style="position:absolute" from="1417,8197" to="10417,8197"/>
            <v:line id="_x0000_s1178" style="position:absolute" from="1417,8377" to="10417,8377"/>
            <v:line id="_x0000_s1179" style="position:absolute" from="10417,7777" to="10417,8344"/>
            <v:line id="_x0000_s118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81" style="position:absolute;margin-left:248.6pt;margin-top:268.2pt;width:113.65pt;height:35.1pt;z-index:251674112" coordorigin="1413,7777" coordsize="9004,600">
            <v:line id="_x0000_s1182" style="position:absolute" from="1413,7777" to="10413,7777"/>
            <v:line id="_x0000_s1183" style="position:absolute" from="1413,7957" to="10413,7957"/>
            <v:line id="_x0000_s1184" style="position:absolute" from="1417,8197" to="10417,8197"/>
            <v:line id="_x0000_s1185" style="position:absolute" from="1417,8377" to="10417,8377"/>
            <v:line id="_x0000_s1186" style="position:absolute" from="10417,7777" to="10417,8344"/>
            <v:line id="_x0000_s118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88" style="position:absolute;margin-left:652pt;margin-top:268.2pt;width:102.55pt;height:35.1pt;z-index:251690496" coordorigin="1413,7777" coordsize="9004,600">
            <v:line id="_x0000_s1189" style="position:absolute" from="1413,7777" to="10413,7777"/>
            <v:line id="_x0000_s1190" style="position:absolute" from="1413,7957" to="10413,7957"/>
            <v:line id="_x0000_s1191" style="position:absolute" from="1417,8197" to="10417,8197"/>
            <v:line id="_x0000_s1192" style="position:absolute" from="1417,8377" to="10417,8377"/>
            <v:line id="_x0000_s1193" style="position:absolute" from="10417,7777" to="10417,8344"/>
            <v:line id="_x0000_s119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95" style="position:absolute;margin-left:516.65pt;margin-top:268.2pt;width:111.85pt;height:35.1pt;z-index:251685376" coordorigin="1413,7777" coordsize="9004,600">
            <v:line id="_x0000_s1196" style="position:absolute" from="1413,7777" to="10413,7777"/>
            <v:line id="_x0000_s1197" style="position:absolute" from="1413,7957" to="10413,7957"/>
            <v:line id="_x0000_s1198" style="position:absolute" from="1417,8197" to="10417,8197"/>
            <v:line id="_x0000_s1199" style="position:absolute" from="1417,8377" to="10417,8377"/>
            <v:line id="_x0000_s1200" style="position:absolute" from="10417,7777" to="10417,8344"/>
            <v:line id="_x0000_s120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roundrect id="_x0000_s1202" style="position:absolute;margin-left:703.8pt;margin-top:191.3pt;width:55.45pt;height:37.25pt;z-index:251686400" arcsize="10923f">
            <v:textbox style="mso-next-textbox:#_x0000_s1202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3" style="position:absolute;margin-left:639.6pt;margin-top:191.3pt;width:55.45pt;height:37.25pt;z-index:251687424" arcsize="10923f">
            <v:textbox style="mso-next-textbox:#_x0000_s1203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4" style="position:absolute;margin-left:573.35pt;margin-top:191.3pt;width:55.45pt;height:37.25pt;z-index:251681280" arcsize="10923f">
            <v:textbox style="mso-next-textbox:#_x0000_s1204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5" style="position:absolute;margin-left:509.15pt;margin-top:191.3pt;width:55.45pt;height:37.25pt;z-index:251682304" arcsize="10923f">
            <v:textbox style="mso-next-textbox:#_x0000_s1205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6" style="position:absolute;margin-left:444.95pt;margin-top:191.3pt;width:55.45pt;height:37.25pt;z-index:251676160" arcsize="10923f">
            <v:textbox style="mso-next-textbox:#_x0000_s1206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re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7" style="position:absolute;margin-left:380.75pt;margin-top:191.3pt;width:55.45pt;height:37.25pt;z-index:251677184" arcsize="10923f">
            <v:textbox style="mso-next-textbox:#_x0000_s1207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8" style="position:absolute;margin-left:305.3pt;margin-top:191.3pt;width:55.45pt;height:37.25pt;z-index:251670016" arcsize="10923f">
            <v:textbox style="mso-next-textbox:#_x0000_s1208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09" style="position:absolute;margin-left:241.1pt;margin-top:191.3pt;width:55.45pt;height:37.25pt;z-index:251671040" arcsize="10923f">
            <v:textbox style="mso-next-textbox:#_x0000_s1209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10" style="position:absolute;margin-left:162.6pt;margin-top:191.3pt;width:55.45pt;height:37.25pt;z-index:251663872" arcsize="10923f">
            <v:textbox style="mso-next-textbox:#_x0000_s1210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11" style="position:absolute;margin-left:30.35pt;margin-top:191.3pt;width:55.45pt;height:37.25pt;z-index:251657728" arcsize="10923f">
            <v:textbox style="mso-next-textbox:#_x0000_s1211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12" style="position:absolute;margin-left:-33.85pt;margin-top:191.3pt;width:55.45pt;height:37.25pt;z-index:251658752" arcsize="10923f">
            <v:textbox style="mso-next-textbox:#_x0000_s1212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13" style="position:absolute;margin-left:695.05pt;margin-top:57.05pt;width:55.45pt;height:37.25pt;z-index:251651584" arcsize="10923f">
            <v:textbox style="mso-next-textbox:#_x0000_s1213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14" style="position:absolute;margin-left:630.85pt;margin-top:57.05pt;width:55.45pt;height:37.25pt;z-index:251652608" arcsize="10923f">
            <v:textbox style="mso-next-textbox:#_x0000_s1214">
              <w:txbxContent>
                <w:p w:rsidR="006B0BFD" w:rsidRPr="00766C5D" w:rsidRDefault="006B0BFD" w:rsidP="00766C5D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215" style="position:absolute;margin-left:639.6pt;margin-top:6.1pt;width:88.95pt;height:35.1pt;z-index:251624960" coordorigin="1413,7777" coordsize="9004,600">
            <v:line id="_x0000_s1216" style="position:absolute" from="1413,7777" to="10413,7777"/>
            <v:line id="_x0000_s1217" style="position:absolute" from="1413,7957" to="10413,7957"/>
            <v:line id="_x0000_s1218" style="position:absolute" from="1417,8197" to="10417,8197"/>
            <v:line id="_x0000_s1219" style="position:absolute" from="1417,8377" to="10417,8377"/>
            <v:line id="_x0000_s1220" style="position:absolute" from="10417,7777" to="10417,8344"/>
            <v:line id="_x0000_s1221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36"/>
        </w:rPr>
        <w:t xml:space="preserve">                                                                                                   </w:t>
      </w:r>
    </w:p>
    <w:p w:rsidR="006B0BFD" w:rsidRDefault="006B0BFD" w:rsidP="009D67D6">
      <w:pPr>
        <w:rPr>
          <w:rFonts w:ascii="Hand writing Mutlu" w:hAnsi="Hand writing Mutlu"/>
          <w:sz w:val="36"/>
        </w:rPr>
      </w:pPr>
    </w:p>
    <w:p w:rsidR="006B0BFD" w:rsidRDefault="006B0BFD" w:rsidP="009D67D6">
      <w:pPr>
        <w:rPr>
          <w:rFonts w:ascii="Hand writing Mutlu" w:hAnsi="Hand writing Mutlu"/>
          <w:sz w:val="36"/>
        </w:rPr>
      </w:pPr>
    </w:p>
    <w:p w:rsidR="006B0BFD" w:rsidRDefault="006B0BFD" w:rsidP="009D67D6">
      <w:pPr>
        <w:rPr>
          <w:rFonts w:ascii="Hand writing Mutlu" w:hAnsi="Hand writing Mutlu"/>
          <w:sz w:val="36"/>
        </w:rPr>
      </w:pPr>
    </w:p>
    <w:p w:rsidR="006B0BFD" w:rsidRDefault="006B0BFD" w:rsidP="009D67D6">
      <w:pPr>
        <w:rPr>
          <w:rFonts w:ascii="Hand writing Mutlu" w:hAnsi="Hand writing Mutlu"/>
          <w:sz w:val="36"/>
        </w:rPr>
      </w:pPr>
    </w:p>
    <w:p w:rsidR="006B0BFD" w:rsidRDefault="006B0BFD" w:rsidP="009D67D6">
      <w:pPr>
        <w:rPr>
          <w:rFonts w:ascii="Hand writing Mutlu" w:hAnsi="Hand writing Mutlu"/>
          <w:sz w:val="36"/>
        </w:rPr>
      </w:pPr>
    </w:p>
    <w:p w:rsidR="006B0BFD" w:rsidRDefault="006B0BFD" w:rsidP="009D67D6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group id="_x0000_s1222" style="position:absolute;margin-left:-11pt;margin-top:8.2pt;width:88.95pt;height:35.1pt;z-index:251707904" coordorigin="1413,7777" coordsize="9004,600">
            <v:line id="_x0000_s1223" style="position:absolute" from="1413,7777" to="10413,7777"/>
            <v:line id="_x0000_s1224" style="position:absolute" from="1413,7957" to="10413,7957"/>
            <v:line id="_x0000_s1225" style="position:absolute" from="1417,8197" to="10417,8197"/>
            <v:line id="_x0000_s1226" style="position:absolute" from="1417,8377" to="10417,8377"/>
            <v:line id="_x0000_s1227" style="position:absolute" from="10417,7777" to="10417,8344"/>
            <v:line id="_x0000_s1228" style="position:absolute" from="1417,7777" to="1417,8344"/>
            <w10:wrap side="left"/>
          </v:group>
        </w:pict>
      </w:r>
    </w:p>
    <w:p w:rsidR="006B0BFD" w:rsidRDefault="006B0BFD" w:rsidP="009D67D6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roundrect id="_x0000_s1229" style="position:absolute;margin-left:572pt;margin-top:19.85pt;width:60.5pt;height:37.25pt;z-index:251700736" arcsize="10923f">
            <v:textbox style="mso-next-textbox:#_x0000_s1229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0" style="position:absolute;margin-left:506pt;margin-top:19.85pt;width:60.95pt;height:37.25pt;z-index:251699712" arcsize="10923f">
            <v:textbox style="mso-next-textbox:#_x0000_s1230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nor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1" style="position:absolute;margin-left:363pt;margin-top:19.85pt;width:66.45pt;height:37.25pt;z-index:251697664" arcsize="10923f">
            <v:textbox style="mso-next-textbox:#_x0000_s1231">
              <w:txbxContent>
                <w:p w:rsidR="006B0BFD" w:rsidRPr="00766C5D" w:rsidRDefault="006B0BFD" w:rsidP="00E45581">
                  <w:pPr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mann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2" style="position:absolute;margin-left:-44pt;margin-top:19.85pt;width:60.5pt;height:37.25pt;z-index:251691520" arcsize="10923f">
            <v:textbox style="mso-next-textbox:#_x0000_s1232">
              <w:txbxContent>
                <w:p w:rsidR="006B0BFD" w:rsidRPr="00766C5D" w:rsidRDefault="006B0BFD" w:rsidP="00E45581">
                  <w:pPr>
                    <w:rPr>
                      <w:rFonts w:ascii="Hand writing Mutlu" w:hAnsi="Hand writing Mutlu"/>
                      <w:sz w:val="44"/>
                    </w:rPr>
                  </w:pPr>
                  <w:r w:rsidRPr="00E45581"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r>
                    <w:rPr>
                      <w:rFonts w:ascii="Hand writing Mutlu" w:hAnsi="Hand writing Mutlu"/>
                      <w:sz w:val="44"/>
                    </w:rPr>
                    <w:t>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3" style="position:absolute;margin-left:704pt;margin-top:19.85pt;width:55.45pt;height:37.25pt;z-index:251702784" arcsize="10923f">
            <v:textbox style="mso-next-textbox:#_x0000_s1233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4" style="position:absolute;margin-left:643.5pt;margin-top:19.85pt;width:55.45pt;height:37.25pt;z-index:251701760" arcsize="10923f">
            <v:textbox style="mso-next-textbox:#_x0000_s1234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5" style="position:absolute;margin-left:440pt;margin-top:19.85pt;width:55.45pt;height:37.25pt;z-index:251698688" arcsize="10923f">
            <v:textbox style="mso-next-textbox:#_x0000_s1235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6" style="position:absolute;margin-left:291.5pt;margin-top:19.85pt;width:55.45pt;height:37.25pt;z-index:251696640" arcsize="10923f">
            <v:textbox style="mso-next-textbox:#_x0000_s1236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7" style="position:absolute;margin-left:225.5pt;margin-top:19.85pt;width:55.45pt;height:37.25pt;z-index:251695616" arcsize="10923f">
            <v:textbox style="mso-next-textbox:#_x0000_s1237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8" style="position:absolute;margin-left:154pt;margin-top:19.85pt;width:55.45pt;height:37.25pt;z-index:251694592" arcsize="10923f">
            <v:textbox style="mso-next-textbox:#_x0000_s1238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39" style="position:absolute;margin-left:88pt;margin-top:19.85pt;width:55.45pt;height:37.25pt;z-index:251693568" arcsize="10923f">
            <v:textbox style="mso-next-textbox:#_x0000_s1239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240" style="position:absolute;margin-left:22pt;margin-top:19.85pt;width:55.45pt;height:37.25pt;z-index:251692544" arcsize="10923f">
            <v:textbox style="mso-next-textbox:#_x0000_s1240">
              <w:txbxContent>
                <w:p w:rsidR="006B0BFD" w:rsidRPr="00766C5D" w:rsidRDefault="006B0BFD" w:rsidP="00E45581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to</w:t>
                  </w:r>
                </w:p>
              </w:txbxContent>
            </v:textbox>
          </v:roundrect>
        </w:pict>
      </w:r>
    </w:p>
    <w:p w:rsidR="006B0BFD" w:rsidRDefault="006B0BFD" w:rsidP="009D67D6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shape id="_x0000_s1241" type="#_x0000_t32" style="position:absolute;margin-left:671pt;margin-top:13.55pt;width:8.75pt;height:26.25pt;z-index:251721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2" type="#_x0000_t32" style="position:absolute;margin-left:544.5pt;margin-top:13.55pt;width:8.75pt;height:26.25pt;z-index:251720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3" type="#_x0000_t32" style="position:absolute;margin-left:407pt;margin-top:13.55pt;width:8.75pt;height:26.25pt;z-index:2517160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4" type="#_x0000_t32" style="position:absolute;margin-left:264pt;margin-top:13.55pt;width:8.75pt;height:26.25pt;z-index:2517171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5" type="#_x0000_t32" style="position:absolute;margin-left:132pt;margin-top:13.55pt;width:8.75pt;height:26.25pt;z-index:251718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6" type="#_x0000_t32" style="position:absolute;margin-left:-5.5pt;margin-top:13.55pt;width:8.75pt;height:26.25pt;z-index:251719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7" type="#_x0000_t32" style="position:absolute;margin-left:715pt;margin-top:13.55pt;width:12.65pt;height:26.25pt;flip:x;z-index:2517150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8" type="#_x0000_t32" style="position:absolute;margin-left:583pt;margin-top:13.55pt;width:12.65pt;height:26.25pt;flip:x;z-index:2517140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49" type="#_x0000_t32" style="position:absolute;margin-left:456.5pt;margin-top:13.55pt;width:12.65pt;height:26.25pt;flip:x;z-index:2517099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50" type="#_x0000_t32" style="position:absolute;margin-left:302.5pt;margin-top:13.55pt;width:12.65pt;height:26.25pt;flip:x;z-index:2517109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51" type="#_x0000_t32" style="position:absolute;margin-left:170.5pt;margin-top:13.55pt;width:12.65pt;height:26.25pt;flip:x;z-index:2517120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52" type="#_x0000_t32" style="position:absolute;margin-left:38.5pt;margin-top:13.55pt;width:12.65pt;height:26.25pt;flip:x;z-index:251713024" o:connectortype="straight">
            <v:stroke endarrow="block"/>
          </v:shape>
        </w:pict>
      </w:r>
      <w:r>
        <w:rPr>
          <w:noProof/>
          <w:lang w:eastAsia="tr-TR"/>
        </w:rPr>
        <w:pict>
          <v:group id="_x0000_s1253" style="position:absolute;margin-left:660pt;margin-top:40.55pt;width:88.95pt;height:35.1pt;z-index:251708928" coordorigin="1413,7777" coordsize="9004,600">
            <v:line id="_x0000_s1254" style="position:absolute" from="1413,7777" to="10413,7777"/>
            <v:line id="_x0000_s1255" style="position:absolute" from="1413,7957" to="10413,7957"/>
            <v:line id="_x0000_s1256" style="position:absolute" from="1417,8197" to="10417,8197"/>
            <v:line id="_x0000_s1257" style="position:absolute" from="1417,8377" to="10417,8377"/>
            <v:line id="_x0000_s1258" style="position:absolute" from="10417,7777" to="10417,8344"/>
            <v:line id="_x0000_s125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60" style="position:absolute;margin-left:528pt;margin-top:40.55pt;width:88.95pt;height:35.1pt;z-index:251706880" coordorigin="1413,7777" coordsize="9004,600">
            <v:line id="_x0000_s1261" style="position:absolute" from="1413,7777" to="10413,7777"/>
            <v:line id="_x0000_s1262" style="position:absolute" from="1413,7957" to="10413,7957"/>
            <v:line id="_x0000_s1263" style="position:absolute" from="1417,8197" to="10417,8197"/>
            <v:line id="_x0000_s1264" style="position:absolute" from="1417,8377" to="10417,8377"/>
            <v:line id="_x0000_s1265" style="position:absolute" from="10417,7777" to="10417,8344"/>
            <v:line id="_x0000_s126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67" style="position:absolute;margin-left:396pt;margin-top:40.55pt;width:88.95pt;height:35.1pt;z-index:251704832" coordorigin="1413,7777" coordsize="9004,600">
            <v:line id="_x0000_s1268" style="position:absolute" from="1413,7777" to="10413,7777"/>
            <v:line id="_x0000_s1269" style="position:absolute" from="1413,7957" to="10413,7957"/>
            <v:line id="_x0000_s1270" style="position:absolute" from="1417,8197" to="10417,8197"/>
            <v:line id="_x0000_s1271" style="position:absolute" from="1417,8377" to="10417,8377"/>
            <v:line id="_x0000_s1272" style="position:absolute" from="10417,7777" to="10417,8344"/>
            <v:line id="_x0000_s127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74" style="position:absolute;margin-left:110pt;margin-top:40.55pt;width:88.95pt;height:35.1pt;z-index:251661824" coordorigin="1413,7777" coordsize="9004,600">
            <v:line id="_x0000_s1275" style="position:absolute" from="1413,7777" to="10413,7777"/>
            <v:line id="_x0000_s1276" style="position:absolute" from="1413,7957" to="10413,7957"/>
            <v:line id="_x0000_s1277" style="position:absolute" from="1417,8197" to="10417,8197"/>
            <v:line id="_x0000_s1278" style="position:absolute" from="1417,8377" to="10417,8377"/>
            <v:line id="_x0000_s1279" style="position:absolute" from="10417,7777" to="10417,8344"/>
            <v:line id="_x0000_s128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81" style="position:absolute;margin-left:253pt;margin-top:40.55pt;width:88.95pt;height:35.1pt;z-index:251705856" coordorigin="1413,7777" coordsize="9004,600">
            <v:line id="_x0000_s1282" style="position:absolute" from="1413,7777" to="10413,7777"/>
            <v:line id="_x0000_s1283" style="position:absolute" from="1413,7957" to="10413,7957"/>
            <v:line id="_x0000_s1284" style="position:absolute" from="1417,8197" to="10417,8197"/>
            <v:line id="_x0000_s1285" style="position:absolute" from="1417,8377" to="10417,8377"/>
            <v:line id="_x0000_s1286" style="position:absolute" from="10417,7777" to="10417,8344"/>
            <v:line id="_x0000_s128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288" style="position:absolute;margin-left:-16.5pt;margin-top:40.55pt;width:88.95pt;height:35.1pt;z-index:251703808" coordorigin="1413,7777" coordsize="9004,600">
            <v:line id="_x0000_s1289" style="position:absolute" from="1413,7777" to="10413,7777"/>
            <v:line id="_x0000_s1290" style="position:absolute" from="1413,7957" to="10413,7957"/>
            <v:line id="_x0000_s1291" style="position:absolute" from="1417,8197" to="10417,8197"/>
            <v:line id="_x0000_s1292" style="position:absolute" from="1417,8377" to="10417,8377"/>
            <v:line id="_x0000_s1293" style="position:absolute" from="10417,7777" to="10417,8344"/>
            <v:line id="_x0000_s1294" style="position:absolute" from="1417,7777" to="1417,8344"/>
            <w10:wrap side="left"/>
          </v:group>
        </w:pict>
      </w:r>
    </w:p>
    <w:p w:rsidR="006B0BFD" w:rsidRDefault="006B0BFD" w:rsidP="009D67D6">
      <w:pPr>
        <w:rPr>
          <w:rFonts w:ascii="Hand writing Mutlu" w:hAnsi="Hand writing Mutlu"/>
          <w:sz w:val="36"/>
        </w:rPr>
      </w:pP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  <w:sectPr w:rsidR="006B0BFD" w:rsidSect="009D67D6">
          <w:pgSz w:w="16838" w:h="11906" w:orient="landscape"/>
          <w:pgMar w:top="851" w:right="1417" w:bottom="426" w:left="1417" w:header="708" w:footer="708" w:gutter="0"/>
          <w:cols w:space="708"/>
          <w:docGrid w:linePitch="360"/>
        </w:sectPr>
      </w:pPr>
    </w:p>
    <w:p w:rsidR="006B0BFD" w:rsidRPr="00022FDD" w:rsidRDefault="006B0BFD" w:rsidP="00F37CC7">
      <w:pPr>
        <w:rPr>
          <w:rFonts w:ascii="Hand writing Mutlu" w:hAnsi="Hand writing Mutlu"/>
          <w:sz w:val="48"/>
          <w:szCs w:val="48"/>
        </w:rPr>
      </w:pPr>
      <w:r w:rsidRPr="00022FDD">
        <w:rPr>
          <w:rFonts w:ascii="Hand writing Mutlu" w:hAnsi="Hand writing Mutlu"/>
          <w:sz w:val="48"/>
          <w:szCs w:val="48"/>
        </w:rPr>
        <w:t>Emre terli olma.</w:t>
      </w:r>
    </w:p>
    <w:p w:rsidR="006B0BFD" w:rsidRPr="00022FDD" w:rsidRDefault="006B0BFD" w:rsidP="00F37CC7">
      <w:pPr>
        <w:rPr>
          <w:rFonts w:ascii="JaTeK" w:hAnsi="JaTeK"/>
          <w:sz w:val="48"/>
          <w:szCs w:val="48"/>
        </w:rPr>
      </w:pPr>
      <w:r w:rsidRPr="00022FDD">
        <w:rPr>
          <w:rFonts w:ascii="JaTeK" w:hAnsi="JaTeK"/>
          <w:sz w:val="48"/>
          <w:szCs w:val="48"/>
        </w:rPr>
        <w:t xml:space="preserve">                     </w:t>
      </w:r>
      <w:r>
        <w:rPr>
          <w:rFonts w:ascii="JaTeK" w:hAnsi="JaTeK"/>
          <w:sz w:val="48"/>
          <w:szCs w:val="48"/>
        </w:rPr>
        <w:t xml:space="preserve">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 w:rsidRPr="00022FDD">
        <w:rPr>
          <w:rFonts w:ascii="Hand writing Mutlu" w:hAnsi="Hand writing Mutlu"/>
          <w:sz w:val="48"/>
          <w:szCs w:val="48"/>
        </w:rPr>
        <w:t>Mete matara al.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Emin tatilini ertele.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Nimet on metre tel al.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Emine mantar, elma al.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Emel on tane mor atlet al.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Mete o mallar nerenin?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Elmalar tam on tane.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Mini mini limonlar alma.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                           </w:t>
      </w:r>
    </w:p>
    <w:p w:rsidR="006B0BFD" w:rsidRDefault="006B0BFD" w:rsidP="00F37C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Ormandan ot alma, mantar al.</w:t>
      </w:r>
    </w:p>
    <w:p w:rsidR="006B0BFD" w:rsidRDefault="006B0BFD" w:rsidP="00F37CC7">
      <w:pPr>
        <w:rPr>
          <w:rFonts w:ascii="JaTeK" w:hAnsi="JaTeK"/>
          <w:sz w:val="48"/>
          <w:szCs w:val="48"/>
        </w:rPr>
      </w:pPr>
      <w:r>
        <w:rPr>
          <w:rFonts w:ascii="JaTeK" w:hAnsi="JaTeK"/>
          <w:sz w:val="48"/>
          <w:szCs w:val="48"/>
        </w:rPr>
        <w:t xml:space="preserve">      </w:t>
      </w:r>
      <w:hyperlink r:id="rId4" w:history="1">
        <w:r w:rsidRPr="004710D8">
          <w:rPr>
            <w:rStyle w:val="Hyperlink"/>
            <w:rFonts w:ascii="JaTeK" w:hAnsi="JaTeK"/>
            <w:sz w:val="48"/>
            <w:szCs w:val="48"/>
          </w:rPr>
          <w:t>www.sorubak.com</w:t>
        </w:r>
      </w:hyperlink>
      <w:r>
        <w:rPr>
          <w:rFonts w:ascii="JaTeK" w:hAnsi="JaTeK"/>
          <w:sz w:val="48"/>
          <w:szCs w:val="48"/>
        </w:rPr>
        <w:t xml:space="preserve">                            </w:t>
      </w:r>
    </w:p>
    <w:sectPr w:rsidR="006B0BFD" w:rsidSect="00F37CC7">
      <w:type w:val="continuous"/>
      <w:pgSz w:w="16838" w:h="11906" w:orient="landscape"/>
      <w:pgMar w:top="567" w:right="567" w:bottom="567" w:left="567" w:header="709" w:footer="709" w:gutter="0"/>
      <w:cols w:num="2" w:space="708" w:equalWidth="0">
        <w:col w:w="7498" w:space="708"/>
        <w:col w:w="749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C5D"/>
    <w:rsid w:val="00022FDD"/>
    <w:rsid w:val="00036D67"/>
    <w:rsid w:val="000879A7"/>
    <w:rsid w:val="001F13EA"/>
    <w:rsid w:val="0024044F"/>
    <w:rsid w:val="002933AD"/>
    <w:rsid w:val="00304E36"/>
    <w:rsid w:val="004710D8"/>
    <w:rsid w:val="00502283"/>
    <w:rsid w:val="00584397"/>
    <w:rsid w:val="00626DE7"/>
    <w:rsid w:val="006B0BFD"/>
    <w:rsid w:val="006E66FF"/>
    <w:rsid w:val="00766C5D"/>
    <w:rsid w:val="007A7621"/>
    <w:rsid w:val="007D64CA"/>
    <w:rsid w:val="0081130C"/>
    <w:rsid w:val="00814D18"/>
    <w:rsid w:val="00887759"/>
    <w:rsid w:val="008A234A"/>
    <w:rsid w:val="00970E57"/>
    <w:rsid w:val="009D26A6"/>
    <w:rsid w:val="009D67D6"/>
    <w:rsid w:val="00A20C1E"/>
    <w:rsid w:val="00A403DA"/>
    <w:rsid w:val="00A54850"/>
    <w:rsid w:val="00A81C97"/>
    <w:rsid w:val="00B15A07"/>
    <w:rsid w:val="00B27DF0"/>
    <w:rsid w:val="00DC3015"/>
    <w:rsid w:val="00DD35DE"/>
    <w:rsid w:val="00DE6F00"/>
    <w:rsid w:val="00E45581"/>
    <w:rsid w:val="00EC45F4"/>
    <w:rsid w:val="00EF4736"/>
    <w:rsid w:val="00F37CC7"/>
    <w:rsid w:val="00F7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5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A23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123</Words>
  <Characters>702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PBELL</dc:creator>
  <cp:keywords>www.sorubak.com</cp:keywords>
  <dc:description>www.sorubak.com</dc:description>
  <cp:lastModifiedBy>edanur</cp:lastModifiedBy>
  <cp:revision>6</cp:revision>
  <cp:lastPrinted>2012-11-12T18:16:00Z</cp:lastPrinted>
  <dcterms:created xsi:type="dcterms:W3CDTF">2012-11-04T17:31:00Z</dcterms:created>
  <dcterms:modified xsi:type="dcterms:W3CDTF">2012-11-25T17:23:00Z</dcterms:modified>
  <cp:category>www.sorubak.com</cp:category>
</cp:coreProperties>
</file>