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8B0" w:rsidRPr="00741A20" w:rsidRDefault="008B38B0" w:rsidP="00741A20">
      <w:pPr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</w:rPr>
        <w:t>2012-2013</w:t>
      </w:r>
      <w:r w:rsidRPr="00741A20">
        <w:rPr>
          <w:rFonts w:ascii="Calibri" w:hAnsi="Calibri" w:cs="Calibri"/>
          <w:b/>
        </w:rPr>
        <w:t xml:space="preserve"> AUSBILDUNGSJAHR 10. Deutsch Lektion 1 Klasse Semester 1 Pre-writing </w:t>
      </w:r>
      <w:bookmarkStart w:id="0" w:name="_GoBack"/>
      <w:bookmarkEnd w:id="0"/>
    </w:p>
    <w:p w:rsidR="008B38B0" w:rsidRPr="00741A20" w:rsidRDefault="008B38B0" w:rsidP="002E7676">
      <w:pPr>
        <w:jc w:val="center"/>
        <w:rPr>
          <w:rFonts w:ascii="Calibri" w:hAnsi="Calibri" w:cs="Calibri"/>
          <w:sz w:val="20"/>
          <w:szCs w:val="20"/>
        </w:rPr>
      </w:pPr>
    </w:p>
    <w:p w:rsidR="008B38B0" w:rsidRPr="00741A20" w:rsidRDefault="008B38B0" w:rsidP="002E7676">
      <w:pPr>
        <w:jc w:val="center"/>
        <w:rPr>
          <w:rFonts w:ascii="Calibri" w:hAnsi="Calibri" w:cs="Calibri"/>
          <w:sz w:val="22"/>
          <w:szCs w:val="22"/>
        </w:rPr>
      </w:pPr>
    </w:p>
    <w:p w:rsidR="008B38B0" w:rsidRPr="00741A20" w:rsidRDefault="008B38B0" w:rsidP="002E7676">
      <w:pPr>
        <w:spacing w:line="360" w:lineRule="auto"/>
        <w:rPr>
          <w:rFonts w:ascii="Calibri" w:hAnsi="Calibri" w:cs="Calibri"/>
          <w:b/>
          <w:sz w:val="22"/>
          <w:szCs w:val="22"/>
        </w:rPr>
      </w:pPr>
      <w:r w:rsidRPr="00741A20">
        <w:rPr>
          <w:rFonts w:ascii="Calibri" w:hAnsi="Calibri" w:cs="Calibri"/>
          <w:b/>
          <w:sz w:val="22"/>
          <w:szCs w:val="22"/>
        </w:rPr>
        <w:t>Vorname</w:t>
      </w:r>
      <w:r w:rsidRPr="00741A20">
        <w:rPr>
          <w:rFonts w:ascii="Calibri" w:hAnsi="Calibri" w:cs="Calibri"/>
          <w:b/>
          <w:sz w:val="22"/>
          <w:szCs w:val="22"/>
        </w:rPr>
        <w:tab/>
        <w:t>:</w:t>
      </w:r>
      <w:r w:rsidRPr="00741A20">
        <w:rPr>
          <w:rFonts w:ascii="Calibri" w:hAnsi="Calibri" w:cs="Calibri"/>
          <w:b/>
          <w:sz w:val="22"/>
          <w:szCs w:val="22"/>
        </w:rPr>
        <w:tab/>
      </w:r>
      <w:r w:rsidRPr="00741A20">
        <w:rPr>
          <w:rFonts w:ascii="Calibri" w:hAnsi="Calibri" w:cs="Calibri"/>
          <w:b/>
          <w:sz w:val="22"/>
          <w:szCs w:val="22"/>
        </w:rPr>
        <w:tab/>
      </w:r>
      <w:r w:rsidRPr="00741A20">
        <w:rPr>
          <w:rFonts w:ascii="Calibri" w:hAnsi="Calibri" w:cs="Calibri"/>
          <w:b/>
          <w:sz w:val="22"/>
          <w:szCs w:val="22"/>
        </w:rPr>
        <w:tab/>
      </w:r>
      <w:r w:rsidRPr="00741A20">
        <w:rPr>
          <w:rFonts w:ascii="Calibri" w:hAnsi="Calibri" w:cs="Calibri"/>
          <w:b/>
          <w:sz w:val="22"/>
          <w:szCs w:val="22"/>
        </w:rPr>
        <w:tab/>
        <w:t>Name</w:t>
      </w:r>
      <w:r w:rsidRPr="00741A20">
        <w:rPr>
          <w:rFonts w:ascii="Calibri" w:hAnsi="Calibri" w:cs="Calibri"/>
          <w:b/>
          <w:sz w:val="22"/>
          <w:szCs w:val="22"/>
        </w:rPr>
        <w:tab/>
        <w:t>:</w:t>
      </w:r>
      <w:r w:rsidRPr="00741A20">
        <w:rPr>
          <w:rFonts w:ascii="Calibri" w:hAnsi="Calibri" w:cs="Calibri"/>
          <w:b/>
          <w:sz w:val="22"/>
          <w:szCs w:val="22"/>
        </w:rPr>
        <w:tab/>
      </w:r>
      <w:r w:rsidRPr="00741A20">
        <w:rPr>
          <w:rFonts w:ascii="Calibri" w:hAnsi="Calibri" w:cs="Calibri"/>
          <w:b/>
          <w:sz w:val="22"/>
          <w:szCs w:val="22"/>
        </w:rPr>
        <w:tab/>
      </w:r>
      <w:r w:rsidRPr="00741A20">
        <w:rPr>
          <w:rFonts w:ascii="Calibri" w:hAnsi="Calibri" w:cs="Calibri"/>
          <w:b/>
          <w:sz w:val="22"/>
          <w:szCs w:val="22"/>
        </w:rPr>
        <w:tab/>
        <w:t>Nummer  :</w:t>
      </w:r>
    </w:p>
    <w:p w:rsidR="008B38B0" w:rsidRPr="00741A20" w:rsidRDefault="008B38B0" w:rsidP="002E7676">
      <w:pPr>
        <w:pBdr>
          <w:bottom w:val="single" w:sz="12" w:space="1" w:color="auto"/>
        </w:pBdr>
        <w:spacing w:line="360" w:lineRule="auto"/>
        <w:rPr>
          <w:rFonts w:ascii="Calibri" w:hAnsi="Calibri" w:cs="Calibri"/>
          <w:b/>
          <w:sz w:val="22"/>
          <w:szCs w:val="22"/>
        </w:rPr>
      </w:pPr>
      <w:r w:rsidRPr="00741A20">
        <w:rPr>
          <w:rFonts w:ascii="Calibri" w:hAnsi="Calibri" w:cs="Calibri"/>
          <w:b/>
          <w:sz w:val="22"/>
          <w:szCs w:val="22"/>
        </w:rPr>
        <w:t>Klasse</w:t>
      </w:r>
      <w:r w:rsidRPr="00741A20">
        <w:rPr>
          <w:rFonts w:ascii="Calibri" w:hAnsi="Calibri" w:cs="Calibri"/>
          <w:b/>
          <w:sz w:val="22"/>
          <w:szCs w:val="22"/>
        </w:rPr>
        <w:tab/>
      </w:r>
      <w:r w:rsidRPr="00741A20">
        <w:rPr>
          <w:rFonts w:ascii="Calibri" w:hAnsi="Calibri" w:cs="Calibri"/>
          <w:b/>
          <w:sz w:val="22"/>
          <w:szCs w:val="22"/>
        </w:rPr>
        <w:tab/>
        <w:t>: 10</w:t>
      </w:r>
      <w:r w:rsidRPr="00741A20">
        <w:rPr>
          <w:rFonts w:ascii="Calibri" w:hAnsi="Calibri" w:cs="Calibri"/>
          <w:b/>
          <w:sz w:val="22"/>
          <w:szCs w:val="22"/>
        </w:rPr>
        <w:tab/>
      </w:r>
      <w:r w:rsidRPr="00741A20">
        <w:rPr>
          <w:rFonts w:ascii="Calibri" w:hAnsi="Calibri" w:cs="Calibri"/>
          <w:b/>
          <w:sz w:val="22"/>
          <w:szCs w:val="22"/>
        </w:rPr>
        <w:tab/>
      </w:r>
      <w:r w:rsidRPr="00741A20">
        <w:rPr>
          <w:rFonts w:ascii="Calibri" w:hAnsi="Calibri" w:cs="Calibri"/>
          <w:b/>
          <w:sz w:val="22"/>
          <w:szCs w:val="22"/>
        </w:rPr>
        <w:tab/>
      </w:r>
      <w:r w:rsidRPr="00741A20">
        <w:rPr>
          <w:rFonts w:ascii="Calibri" w:hAnsi="Calibri" w:cs="Calibri"/>
          <w:b/>
          <w:sz w:val="22"/>
          <w:szCs w:val="22"/>
        </w:rPr>
        <w:tab/>
      </w:r>
    </w:p>
    <w:p w:rsidR="008B38B0" w:rsidRPr="009E51F8" w:rsidRDefault="008B38B0" w:rsidP="009E51F8">
      <w:pPr>
        <w:rPr>
          <w:rFonts w:ascii="Calibri" w:hAnsi="Calibri" w:cs="Calibri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46.35pt;margin-top:.75pt;width:270.7pt;height:142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>
            <v:textbox>
              <w:txbxContent>
                <w:p w:rsidR="008B38B0" w:rsidRPr="00C0320C" w:rsidRDefault="008B38B0" w:rsidP="008B0101">
                  <w:pPr>
                    <w:rPr>
                      <w:rFonts w:ascii="Calibri" w:hAnsi="Calibri" w:cs="Calibri"/>
                    </w:rPr>
                  </w:pPr>
                  <w:r w:rsidRPr="00C0320C">
                    <w:rPr>
                      <w:rFonts w:ascii="Calibri" w:hAnsi="Calibri" w:cs="Calibri"/>
                      <w:b/>
                    </w:rPr>
                    <w:t xml:space="preserve">B - </w:t>
                  </w:r>
                  <w:r w:rsidRPr="00C0320C">
                    <w:rPr>
                      <w:rFonts w:ascii="Calibri" w:hAnsi="Calibri" w:cs="Calibri"/>
                    </w:rPr>
                    <w:t xml:space="preserve">BEANTWORTEN ***. </w:t>
                  </w:r>
                </w:p>
                <w:p w:rsidR="008B38B0" w:rsidRPr="00C0320C" w:rsidRDefault="008B38B0" w:rsidP="008B0101">
                  <w:pPr>
                    <w:rPr>
                      <w:rFonts w:ascii="Calibri" w:hAnsi="Calibri" w:cs="Calibri"/>
                    </w:rPr>
                  </w:pPr>
                  <w:r w:rsidRPr="00C0320C">
                    <w:rPr>
                      <w:rFonts w:ascii="Calibri" w:hAnsi="Calibri" w:cs="Calibri"/>
                    </w:rPr>
                    <w:t>1. Was ist das? (Der Vorhang)</w:t>
                  </w:r>
                </w:p>
                <w:p w:rsidR="008B38B0" w:rsidRPr="00C0320C" w:rsidRDefault="008B38B0" w:rsidP="008B0101">
                  <w:pPr>
                    <w:rPr>
                      <w:rFonts w:ascii="Calibri" w:hAnsi="Calibri" w:cs="Calibri"/>
                    </w:rPr>
                  </w:pPr>
                  <w:r w:rsidRPr="00C0320C">
                    <w:rPr>
                      <w:rFonts w:ascii="Calibri" w:hAnsi="Calibri" w:cs="Calibri"/>
                    </w:rPr>
                    <w:t>______________________________ _.</w:t>
                  </w:r>
                </w:p>
                <w:p w:rsidR="008B38B0" w:rsidRPr="00C0320C" w:rsidRDefault="008B38B0" w:rsidP="008B0101">
                  <w:pPr>
                    <w:rPr>
                      <w:rFonts w:ascii="Calibri" w:hAnsi="Calibri" w:cs="Calibri"/>
                    </w:rPr>
                  </w:pPr>
                  <w:r w:rsidRPr="00C0320C">
                    <w:rPr>
                      <w:rFonts w:ascii="Calibri" w:hAnsi="Calibri" w:cs="Calibri"/>
                    </w:rPr>
                    <w:t>2. Wer ist das? (Samuel)</w:t>
                  </w:r>
                </w:p>
                <w:p w:rsidR="008B38B0" w:rsidRPr="00C0320C" w:rsidRDefault="008B38B0" w:rsidP="008B0101">
                  <w:pPr>
                    <w:rPr>
                      <w:rFonts w:ascii="Calibri" w:hAnsi="Calibri" w:cs="Calibri"/>
                    </w:rPr>
                  </w:pPr>
                  <w:r w:rsidRPr="00C0320C">
                    <w:rPr>
                      <w:rFonts w:ascii="Calibri" w:hAnsi="Calibri" w:cs="Calibri"/>
                    </w:rPr>
                    <w:t>______________________________ _.</w:t>
                  </w:r>
                </w:p>
                <w:p w:rsidR="008B38B0" w:rsidRPr="00C0320C" w:rsidRDefault="008B38B0" w:rsidP="008B0101">
                  <w:pPr>
                    <w:rPr>
                      <w:rFonts w:ascii="Calibri" w:hAnsi="Calibri" w:cs="Calibri"/>
                    </w:rPr>
                  </w:pPr>
                  <w:r w:rsidRPr="00C0320C">
                    <w:rPr>
                      <w:rFonts w:ascii="Calibri" w:hAnsi="Calibri" w:cs="Calibri"/>
                    </w:rPr>
                    <w:t xml:space="preserve">3. Wohin faehrst du in Urlaub? </w:t>
                  </w:r>
                </w:p>
                <w:p w:rsidR="008B38B0" w:rsidRPr="00C0320C" w:rsidRDefault="008B38B0" w:rsidP="008B0101">
                  <w:pPr>
                    <w:rPr>
                      <w:rFonts w:ascii="Calibri" w:hAnsi="Calibri" w:cs="Calibri"/>
                    </w:rPr>
                  </w:pPr>
                  <w:r w:rsidRPr="00C0320C">
                    <w:rPr>
                      <w:rFonts w:ascii="Calibri" w:hAnsi="Calibri" w:cs="Calibri"/>
                    </w:rPr>
                    <w:t>______________________________ _.</w:t>
                  </w:r>
                </w:p>
                <w:p w:rsidR="008B38B0" w:rsidRPr="00C0320C" w:rsidRDefault="008B38B0" w:rsidP="008B0101">
                  <w:pPr>
                    <w:rPr>
                      <w:rFonts w:ascii="Calibri" w:hAnsi="Calibri" w:cs="Calibri"/>
                    </w:rPr>
                  </w:pPr>
                  <w:r w:rsidRPr="00C0320C">
                    <w:rPr>
                      <w:rFonts w:ascii="Calibri" w:hAnsi="Calibri" w:cs="Calibri"/>
                    </w:rPr>
                    <w:t>4. Warum faehrst du ans Meer?</w:t>
                  </w:r>
                </w:p>
                <w:p w:rsidR="008B38B0" w:rsidRPr="00C0320C" w:rsidRDefault="008B38B0" w:rsidP="008B0101">
                  <w:pPr>
                    <w:pBdr>
                      <w:bottom w:val="single" w:sz="12" w:space="1" w:color="auto"/>
                    </w:pBdr>
                    <w:rPr>
                      <w:rFonts w:ascii="Calibri" w:hAnsi="Calibri" w:cs="Calibri"/>
                    </w:rPr>
                  </w:pPr>
                  <w:r w:rsidRPr="00C0320C">
                    <w:rPr>
                      <w:rFonts w:ascii="Calibri" w:hAnsi="Calibri" w:cs="Calibri"/>
                    </w:rPr>
                    <w:t>______________________________ _.</w:t>
                  </w:r>
                </w:p>
                <w:p w:rsidR="008B38B0" w:rsidRDefault="008B38B0"/>
              </w:txbxContent>
            </v:textbox>
          </v:shape>
        </w:pict>
      </w:r>
      <w:r>
        <w:rPr>
          <w:rFonts w:ascii="Calibri" w:hAnsi="Calibri" w:cs="Calibri"/>
          <w:sz w:val="20"/>
          <w:szCs w:val="20"/>
        </w:rPr>
        <w:softHyphen/>
      </w:r>
      <w:r>
        <w:rPr>
          <w:rFonts w:ascii="Calibri" w:hAnsi="Calibri" w:cs="Calibri"/>
          <w:sz w:val="20"/>
          <w:szCs w:val="20"/>
        </w:rPr>
        <w:softHyphen/>
      </w:r>
      <w:r>
        <w:rPr>
          <w:rFonts w:ascii="Calibri" w:hAnsi="Calibri" w:cs="Calibri"/>
          <w:sz w:val="20"/>
          <w:szCs w:val="20"/>
        </w:rPr>
        <w:softHyphen/>
      </w:r>
      <w:r>
        <w:rPr>
          <w:rFonts w:ascii="Calibri" w:hAnsi="Calibri" w:cs="Calibri"/>
          <w:b/>
        </w:rPr>
        <w:t>A</w:t>
      </w:r>
      <w:r w:rsidRPr="009E51F8">
        <w:rPr>
          <w:rFonts w:ascii="Calibri" w:hAnsi="Calibri" w:cs="Calibri"/>
          <w:b/>
        </w:rPr>
        <w:t xml:space="preserve"> - ERGAENZEN MIT PASSENDEN WÖRTERN. </w:t>
      </w:r>
    </w:p>
    <w:p w:rsidR="008B38B0" w:rsidRPr="00741A20" w:rsidRDefault="008B38B0" w:rsidP="009E51F8">
      <w:pPr>
        <w:rPr>
          <w:rFonts w:ascii="Calibri" w:hAnsi="Calibri" w:cs="Calibri"/>
        </w:rPr>
      </w:pPr>
      <w:r w:rsidRPr="00741A20">
        <w:rPr>
          <w:rFonts w:ascii="Calibri" w:hAnsi="Calibri" w:cs="Calibri"/>
        </w:rPr>
        <w:t>Julia: Guten Tag!</w:t>
      </w:r>
    </w:p>
    <w:p w:rsidR="008B38B0" w:rsidRPr="00741A20" w:rsidRDefault="008B38B0" w:rsidP="009E51F8">
      <w:pPr>
        <w:rPr>
          <w:rFonts w:ascii="Calibri" w:hAnsi="Calibri" w:cs="Calibri"/>
        </w:rPr>
      </w:pPr>
      <w:r w:rsidRPr="00741A20">
        <w:rPr>
          <w:rFonts w:ascii="Calibri" w:hAnsi="Calibri" w:cs="Calibri"/>
        </w:rPr>
        <w:t>Stefan: ____________!</w:t>
      </w:r>
    </w:p>
    <w:p w:rsidR="008B38B0" w:rsidRPr="00741A20" w:rsidRDefault="008B38B0" w:rsidP="009E51F8">
      <w:pPr>
        <w:rPr>
          <w:rFonts w:ascii="Calibri" w:hAnsi="Calibri" w:cs="Calibri"/>
        </w:rPr>
      </w:pPr>
      <w:r w:rsidRPr="00741A20">
        <w:rPr>
          <w:rFonts w:ascii="Calibri" w:hAnsi="Calibri" w:cs="Calibri"/>
        </w:rPr>
        <w:t>Julia: Wie heisst du?</w:t>
      </w:r>
    </w:p>
    <w:p w:rsidR="008B38B0" w:rsidRPr="00741A20" w:rsidRDefault="008B38B0" w:rsidP="009E51F8">
      <w:pPr>
        <w:rPr>
          <w:rFonts w:ascii="Calibri" w:hAnsi="Calibri" w:cs="Calibri"/>
        </w:rPr>
      </w:pPr>
      <w:r w:rsidRPr="00741A20">
        <w:rPr>
          <w:rFonts w:ascii="Calibri" w:hAnsi="Calibri" w:cs="Calibri"/>
        </w:rPr>
        <w:t>Stefan: Ich ____________ Stefan.</w:t>
      </w:r>
    </w:p>
    <w:p w:rsidR="008B38B0" w:rsidRPr="00741A20" w:rsidRDefault="008B38B0" w:rsidP="009E51F8">
      <w:pPr>
        <w:rPr>
          <w:rFonts w:ascii="Calibri" w:hAnsi="Calibri" w:cs="Calibri"/>
        </w:rPr>
      </w:pPr>
      <w:r w:rsidRPr="00741A20">
        <w:rPr>
          <w:rFonts w:ascii="Calibri" w:hAnsi="Calibri" w:cs="Calibri"/>
        </w:rPr>
        <w:t>Julia: Wie________bist du?</w:t>
      </w:r>
    </w:p>
    <w:p w:rsidR="008B38B0" w:rsidRPr="00741A20" w:rsidRDefault="008B38B0" w:rsidP="009E51F8">
      <w:pPr>
        <w:rPr>
          <w:rFonts w:ascii="Calibri" w:hAnsi="Calibri" w:cs="Calibri"/>
        </w:rPr>
      </w:pPr>
      <w:r w:rsidRPr="00741A20">
        <w:rPr>
          <w:rFonts w:ascii="Calibri" w:hAnsi="Calibri" w:cs="Calibri"/>
        </w:rPr>
        <w:t>Stefan: Ich _______ 14 jahre ________.</w:t>
      </w:r>
    </w:p>
    <w:p w:rsidR="008B38B0" w:rsidRPr="00741A20" w:rsidRDefault="008B38B0" w:rsidP="009E51F8">
      <w:pPr>
        <w:rPr>
          <w:rFonts w:ascii="Calibri" w:hAnsi="Calibri" w:cs="Calibri"/>
        </w:rPr>
      </w:pPr>
      <w:r w:rsidRPr="00741A20">
        <w:rPr>
          <w:rFonts w:ascii="Calibri" w:hAnsi="Calibri" w:cs="Calibri"/>
        </w:rPr>
        <w:t>Julia: Woherkommst du?</w:t>
      </w:r>
    </w:p>
    <w:p w:rsidR="008B38B0" w:rsidRPr="00741A20" w:rsidRDefault="008B38B0" w:rsidP="009E51F8">
      <w:pPr>
        <w:rPr>
          <w:rFonts w:ascii="Calibri" w:hAnsi="Calibri" w:cs="Calibri"/>
        </w:rPr>
      </w:pPr>
      <w:r w:rsidRPr="00741A20">
        <w:rPr>
          <w:rFonts w:ascii="Calibri" w:hAnsi="Calibri" w:cs="Calibri"/>
        </w:rPr>
        <w:t>Stefan: Ich _____________ aus Deutschland</w:t>
      </w:r>
    </w:p>
    <w:p w:rsidR="008B38B0" w:rsidRPr="00741A20" w:rsidRDefault="008B38B0" w:rsidP="009E51F8">
      <w:pPr>
        <w:pBdr>
          <w:bottom w:val="single" w:sz="12" w:space="1" w:color="auto"/>
        </w:pBdr>
        <w:rPr>
          <w:rFonts w:ascii="Calibri" w:hAnsi="Calibri" w:cs="Calibri"/>
        </w:rPr>
      </w:pPr>
      <w:r w:rsidRPr="00741A20">
        <w:rPr>
          <w:rFonts w:ascii="Calibri" w:hAnsi="Calibri" w:cs="Calibri"/>
        </w:rPr>
        <w:t>Julia: Woist deine Familie?</w:t>
      </w:r>
    </w:p>
    <w:p w:rsidR="008B38B0" w:rsidRPr="00741A20" w:rsidRDefault="008B38B0" w:rsidP="008B0101">
      <w:pPr>
        <w:spacing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  <w:sz w:val="22"/>
          <w:szCs w:val="22"/>
        </w:rPr>
        <w:t>C</w:t>
      </w:r>
      <w:r w:rsidRPr="00741A20">
        <w:rPr>
          <w:rFonts w:ascii="Calibri" w:hAnsi="Calibri" w:cs="Calibri"/>
          <w:b/>
          <w:sz w:val="22"/>
          <w:szCs w:val="22"/>
        </w:rPr>
        <w:t xml:space="preserve">- </w:t>
      </w:r>
      <w:r w:rsidRPr="00741A20">
        <w:rPr>
          <w:rFonts w:ascii="Calibri" w:hAnsi="Calibri" w:cs="Calibri"/>
          <w:b/>
          <w:sz w:val="20"/>
          <w:szCs w:val="20"/>
        </w:rPr>
        <w:t xml:space="preserve">  </w:t>
      </w:r>
      <w:r w:rsidRPr="00741A20">
        <w:rPr>
          <w:rFonts w:ascii="Calibri" w:hAnsi="Calibri" w:cs="Calibri"/>
          <w:b/>
        </w:rPr>
        <w:t xml:space="preserve">Ergänze </w:t>
      </w:r>
      <w:r>
        <w:rPr>
          <w:rFonts w:ascii="Calibri" w:hAnsi="Calibri" w:cs="Calibri"/>
          <w:b/>
        </w:rPr>
        <w:t xml:space="preserve">! </w:t>
      </w:r>
    </w:p>
    <w:p w:rsidR="008B38B0" w:rsidRPr="00741A20" w:rsidRDefault="008B38B0" w:rsidP="008B0101">
      <w:pPr>
        <w:rPr>
          <w:rFonts w:ascii="Calibri" w:hAnsi="Calibri" w:cs="Calibri"/>
        </w:rPr>
      </w:pPr>
      <w:r w:rsidRPr="00741A20">
        <w:rPr>
          <w:rFonts w:ascii="Calibri" w:hAnsi="Calibri" w:cs="Calibri"/>
        </w:rPr>
        <w:t xml:space="preserve">a-)  Spiel_     Mihael  Basketball ?                                       </w:t>
      </w:r>
      <w:r>
        <w:rPr>
          <w:rFonts w:ascii="Calibri" w:hAnsi="Calibri" w:cs="Calibri"/>
        </w:rPr>
        <w:t xml:space="preserve"> </w:t>
      </w:r>
      <w:r w:rsidRPr="00741A20">
        <w:rPr>
          <w:rFonts w:ascii="Calibri" w:hAnsi="Calibri" w:cs="Calibri"/>
        </w:rPr>
        <w:t>b-) Mach_      du   Sport ?</w:t>
      </w:r>
    </w:p>
    <w:p w:rsidR="008B38B0" w:rsidRPr="00741A20" w:rsidRDefault="008B38B0" w:rsidP="008B0101">
      <w:pPr>
        <w:rPr>
          <w:rFonts w:ascii="Calibri" w:hAnsi="Calibri" w:cs="Calibri"/>
        </w:rPr>
      </w:pPr>
    </w:p>
    <w:p w:rsidR="008B38B0" w:rsidRPr="00741A20" w:rsidRDefault="008B38B0" w:rsidP="008B0101">
      <w:pPr>
        <w:rPr>
          <w:rFonts w:ascii="Calibri" w:hAnsi="Calibri" w:cs="Calibri"/>
        </w:rPr>
      </w:pPr>
      <w:r w:rsidRPr="00741A20">
        <w:rPr>
          <w:rFonts w:ascii="Calibri" w:hAnsi="Calibri" w:cs="Calibri"/>
        </w:rPr>
        <w:t xml:space="preserve">       Nein  ,  er  lies_     Krimis.                                                  Nein  ,  ich  mach_    gern  Sport ?</w:t>
      </w:r>
    </w:p>
    <w:p w:rsidR="008B38B0" w:rsidRPr="00741A20" w:rsidRDefault="008B38B0" w:rsidP="008B0101">
      <w:pPr>
        <w:spacing w:line="360" w:lineRule="auto"/>
        <w:rPr>
          <w:rFonts w:ascii="Calibri" w:hAnsi="Calibri" w:cs="Calibri"/>
          <w:sz w:val="20"/>
          <w:szCs w:val="20"/>
        </w:rPr>
      </w:pPr>
    </w:p>
    <w:p w:rsidR="008B38B0" w:rsidRPr="00741A20" w:rsidRDefault="008B38B0" w:rsidP="008B0101">
      <w:pPr>
        <w:tabs>
          <w:tab w:val="left" w:pos="5567"/>
        </w:tabs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 xml:space="preserve">c-)  Habe_   wir  ein  Unterricht  heute?                                d-) Geh_     Lisa  gern  ins  Theater ? </w:t>
      </w:r>
    </w:p>
    <w:p w:rsidR="008B38B0" w:rsidRDefault="008B38B0" w:rsidP="008B0101">
      <w:pPr>
        <w:pBdr>
          <w:bottom w:val="single" w:sz="12" w:space="1" w:color="auto"/>
        </w:pBdr>
        <w:tabs>
          <w:tab w:val="left" w:pos="5567"/>
        </w:tabs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 xml:space="preserve">       Nein , Ali  ha_  Erdkunde. </w:t>
      </w:r>
      <w:r w:rsidRPr="00741A20">
        <w:rPr>
          <w:rFonts w:ascii="Calibri" w:hAnsi="Calibri" w:cs="Calibri"/>
        </w:rPr>
        <w:tab/>
        <w:t xml:space="preserve">       Nein  ,  sie  arbeit_     im  Haus.</w:t>
      </w:r>
    </w:p>
    <w:p w:rsidR="008B38B0" w:rsidRPr="00741A20" w:rsidRDefault="008B38B0" w:rsidP="009E51F8">
      <w:pPr>
        <w:spacing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  <w:sz w:val="22"/>
          <w:szCs w:val="22"/>
        </w:rPr>
        <w:t>D</w:t>
      </w:r>
      <w:r w:rsidRPr="00741A20">
        <w:rPr>
          <w:rFonts w:ascii="Calibri" w:hAnsi="Calibri" w:cs="Calibri"/>
          <w:b/>
          <w:sz w:val="22"/>
          <w:szCs w:val="22"/>
        </w:rPr>
        <w:t xml:space="preserve">- </w:t>
      </w:r>
      <w:r w:rsidRPr="00741A20">
        <w:rPr>
          <w:rFonts w:ascii="Calibri" w:hAnsi="Calibri" w:cs="Calibri"/>
          <w:b/>
        </w:rPr>
        <w:t xml:space="preserve">Ergänze  die  Fragewörter </w:t>
      </w:r>
      <w:r w:rsidRPr="00741A20">
        <w:rPr>
          <w:rFonts w:ascii="Calibri" w:hAnsi="Calibri" w:cs="Calibri"/>
          <w:b/>
          <w:sz w:val="22"/>
          <w:szCs w:val="22"/>
        </w:rPr>
        <w:t xml:space="preserve">! </w:t>
      </w:r>
      <w:r w:rsidRPr="00741A20">
        <w:rPr>
          <w:rFonts w:ascii="Calibri" w:hAnsi="Calibri" w:cs="Calibri"/>
          <w:b/>
        </w:rPr>
        <w:t xml:space="preserve">wer , wann,  wie , welche , was , </w:t>
      </w:r>
    </w:p>
    <w:p w:rsidR="008B38B0" w:rsidRPr="00741A20" w:rsidRDefault="008B38B0" w:rsidP="009E51F8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1-  _________  beginnt  sein  Sportunterricht ?</w:t>
      </w:r>
    </w:p>
    <w:p w:rsidR="008B38B0" w:rsidRPr="00741A20" w:rsidRDefault="008B38B0" w:rsidP="009E51F8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2-  _________  kommt  an  die  Tafel ?</w:t>
      </w:r>
    </w:p>
    <w:p w:rsidR="008B38B0" w:rsidRPr="00741A20" w:rsidRDefault="008B38B0" w:rsidP="009E51F8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3-  _________  heisst  deine  Schwester ?</w:t>
      </w:r>
    </w:p>
    <w:p w:rsidR="008B38B0" w:rsidRPr="00741A20" w:rsidRDefault="008B38B0" w:rsidP="009E51F8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4-  _________  macht  er  nicht  gern ?</w:t>
      </w:r>
    </w:p>
    <w:p w:rsidR="008B38B0" w:rsidRPr="00741A20" w:rsidRDefault="008B38B0" w:rsidP="009E51F8">
      <w:pPr>
        <w:pBdr>
          <w:bottom w:val="single" w:sz="12" w:space="1" w:color="auto"/>
        </w:pBd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5-  _________  Schulsachen brauchst du nicht Geschichte?</w:t>
      </w:r>
    </w:p>
    <w:p w:rsidR="008B38B0" w:rsidRPr="00741A20" w:rsidRDefault="008B38B0" w:rsidP="009E51F8">
      <w:pPr>
        <w:spacing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  <w:sz w:val="22"/>
          <w:szCs w:val="22"/>
        </w:rPr>
        <w:t>E</w:t>
      </w:r>
      <w:r w:rsidRPr="00741A20">
        <w:rPr>
          <w:rFonts w:ascii="Calibri" w:hAnsi="Calibri" w:cs="Calibri"/>
          <w:b/>
          <w:sz w:val="22"/>
          <w:szCs w:val="22"/>
        </w:rPr>
        <w:t>-  1</w:t>
      </w:r>
      <w:r w:rsidRPr="00741A20">
        <w:rPr>
          <w:rFonts w:ascii="Calibri" w:hAnsi="Calibri" w:cs="Calibri"/>
          <w:b/>
        </w:rPr>
        <w:t xml:space="preserve">-) Welche  ist  der  zweite Tag  der  Woche ? </w:t>
      </w:r>
      <w:r w:rsidRPr="00741A20">
        <w:rPr>
          <w:rFonts w:ascii="Calibri" w:hAnsi="Calibri" w:cs="Calibri"/>
        </w:rPr>
        <w:t xml:space="preserve"> </w:t>
      </w:r>
    </w:p>
    <w:p w:rsidR="008B38B0" w:rsidRPr="00741A20" w:rsidRDefault="008B38B0" w:rsidP="009E51F8">
      <w:pPr>
        <w:spacing w:line="360" w:lineRule="auto"/>
        <w:rPr>
          <w:rFonts w:ascii="Calibri" w:hAnsi="Calibri" w:cs="Calibri"/>
          <w:bCs/>
          <w:sz w:val="22"/>
          <w:szCs w:val="22"/>
        </w:rPr>
      </w:pPr>
      <w:r w:rsidRPr="00741A20">
        <w:rPr>
          <w:rFonts w:ascii="Calibri" w:hAnsi="Calibri" w:cs="Calibri"/>
        </w:rPr>
        <w:t>a- am Freitag        b- am Donnerstag         c- am Mittwoch          d- am Sonntag          e- am Dienstag</w:t>
      </w:r>
      <w:r w:rsidRPr="00741A20">
        <w:rPr>
          <w:rFonts w:ascii="Calibri" w:hAnsi="Calibri" w:cs="Calibri"/>
          <w:bCs/>
          <w:sz w:val="22"/>
          <w:szCs w:val="22"/>
        </w:rPr>
        <w:t xml:space="preserve">  </w:t>
      </w:r>
    </w:p>
    <w:p w:rsidR="008B38B0" w:rsidRPr="00741A20" w:rsidRDefault="008B38B0" w:rsidP="009E51F8">
      <w:pPr>
        <w:spacing w:line="360" w:lineRule="auto"/>
        <w:rPr>
          <w:rFonts w:ascii="Calibri" w:hAnsi="Calibri" w:cs="Calibri"/>
          <w:b/>
        </w:rPr>
      </w:pPr>
      <w:r w:rsidRPr="00741A20">
        <w:rPr>
          <w:rFonts w:ascii="Calibri" w:hAnsi="Calibri" w:cs="Calibri"/>
          <w:bCs/>
          <w:sz w:val="22"/>
          <w:szCs w:val="22"/>
        </w:rPr>
        <w:t xml:space="preserve">       </w:t>
      </w:r>
      <w:r w:rsidRPr="00741A20">
        <w:rPr>
          <w:rFonts w:ascii="Calibri" w:hAnsi="Calibri" w:cs="Calibri"/>
          <w:b/>
          <w:bCs/>
        </w:rPr>
        <w:t xml:space="preserve">2-) </w:t>
      </w:r>
      <w:r w:rsidRPr="00741A20">
        <w:rPr>
          <w:rFonts w:ascii="Calibri" w:hAnsi="Calibri" w:cs="Calibri"/>
          <w:b/>
        </w:rPr>
        <w:t xml:space="preserve">Welche  ist  der  sechste  Monat  des  Jahres ? </w:t>
      </w:r>
      <w:r w:rsidRPr="00741A20">
        <w:rPr>
          <w:rFonts w:ascii="Calibri" w:hAnsi="Calibri" w:cs="Calibri"/>
        </w:rPr>
        <w:t xml:space="preserve"> </w:t>
      </w:r>
      <w:r w:rsidRPr="00741A20">
        <w:rPr>
          <w:rFonts w:ascii="Calibri" w:hAnsi="Calibri" w:cs="Calibri"/>
          <w:b/>
        </w:rPr>
        <w:t>(5p.)</w:t>
      </w:r>
    </w:p>
    <w:p w:rsidR="008B38B0" w:rsidRPr="00741A20" w:rsidRDefault="008B38B0" w:rsidP="009E51F8">
      <w:pPr>
        <w:pBdr>
          <w:bottom w:val="single" w:sz="12" w:space="1" w:color="auto"/>
        </w:pBdr>
        <w:spacing w:line="360" w:lineRule="auto"/>
        <w:rPr>
          <w:rFonts w:ascii="Calibri" w:hAnsi="Calibri" w:cs="Calibri"/>
          <w:bCs/>
        </w:rPr>
      </w:pPr>
      <w:r w:rsidRPr="00741A20">
        <w:rPr>
          <w:rFonts w:ascii="Calibri" w:hAnsi="Calibri" w:cs="Calibri"/>
          <w:bCs/>
        </w:rPr>
        <w:t>a- der  Februar         b-  der  Juni           c- der  Dezember           d-  der  Oktober           e- der  M</w:t>
      </w:r>
      <w:r w:rsidRPr="00741A20">
        <w:rPr>
          <w:rFonts w:ascii="Calibri" w:hAnsi="Calibri" w:cs="Calibri"/>
        </w:rPr>
        <w:t>ärz</w:t>
      </w:r>
    </w:p>
    <w:p w:rsidR="008B38B0" w:rsidRPr="00741A20" w:rsidRDefault="008B38B0" w:rsidP="009E51F8">
      <w:pPr>
        <w:spacing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F </w:t>
      </w:r>
      <w:r w:rsidRPr="00741A20">
        <w:rPr>
          <w:rFonts w:ascii="Calibri" w:hAnsi="Calibri" w:cs="Calibri"/>
          <w:b/>
        </w:rPr>
        <w:t>-Antworte  Sie  die  Fragen</w:t>
      </w:r>
      <w:r w:rsidRPr="00741A20">
        <w:rPr>
          <w:rFonts w:ascii="Calibri" w:hAnsi="Calibri" w:cs="Calibri"/>
          <w:b/>
          <w:sz w:val="22"/>
          <w:szCs w:val="22"/>
        </w:rPr>
        <w:t>!</w:t>
      </w:r>
      <w:r w:rsidRPr="00741A20">
        <w:rPr>
          <w:rFonts w:ascii="Calibri" w:hAnsi="Calibri" w:cs="Calibri"/>
          <w:b/>
          <w:sz w:val="20"/>
          <w:szCs w:val="20"/>
        </w:rPr>
        <w:t xml:space="preserve">  </w:t>
      </w:r>
    </w:p>
    <w:p w:rsidR="008B38B0" w:rsidRPr="00741A20" w:rsidRDefault="008B38B0" w:rsidP="009E51F8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1-Woher  kommen  Sie?           ……………………………………………………………………….</w:t>
      </w:r>
    </w:p>
    <w:p w:rsidR="008B38B0" w:rsidRPr="00741A20" w:rsidRDefault="008B38B0" w:rsidP="009E51F8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2-Wie  ist  dein  Name?            ……………………………………………………………………….</w:t>
      </w:r>
    </w:p>
    <w:p w:rsidR="008B38B0" w:rsidRPr="00741A20" w:rsidRDefault="008B38B0" w:rsidP="009E51F8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3-Wie  alt  sind  Sie?                 ………………………………………………………………………</w:t>
      </w:r>
    </w:p>
    <w:p w:rsidR="008B38B0" w:rsidRPr="00741A20" w:rsidRDefault="008B38B0" w:rsidP="009E51F8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4-Wie  heisst  dein  Mutter?      …………………………………………………………………….</w:t>
      </w:r>
    </w:p>
    <w:p w:rsidR="008B38B0" w:rsidRPr="00741A20" w:rsidRDefault="008B38B0" w:rsidP="009E51F8">
      <w:pPr>
        <w:spacing w:line="360" w:lineRule="auto"/>
        <w:rPr>
          <w:rFonts w:ascii="Calibri" w:hAnsi="Calibri" w:cs="Calibri"/>
          <w:sz w:val="20"/>
          <w:szCs w:val="20"/>
        </w:rPr>
      </w:pPr>
      <w:r w:rsidRPr="00741A20">
        <w:rPr>
          <w:rFonts w:ascii="Calibri" w:hAnsi="Calibri" w:cs="Calibri"/>
        </w:rPr>
        <w:t>5-Wo  wohnen  Sie?</w:t>
      </w:r>
      <w:r w:rsidRPr="00741A20">
        <w:rPr>
          <w:rFonts w:ascii="Calibri" w:hAnsi="Calibri" w:cs="Calibri"/>
          <w:sz w:val="22"/>
          <w:szCs w:val="22"/>
        </w:rPr>
        <w:tab/>
        <w:t xml:space="preserve">                  ………………………………………………………………………….</w:t>
      </w:r>
    </w:p>
    <w:p w:rsidR="008B38B0" w:rsidRDefault="008B38B0" w:rsidP="009E51F8">
      <w:pPr>
        <w:spacing w:line="360" w:lineRule="auto"/>
        <w:rPr>
          <w:rFonts w:ascii="Calibri" w:hAnsi="Calibri" w:cs="Calibri"/>
          <w:b/>
        </w:rPr>
      </w:pPr>
    </w:p>
    <w:p w:rsidR="008B38B0" w:rsidRDefault="008B38B0" w:rsidP="009E51F8">
      <w:pPr>
        <w:spacing w:line="360" w:lineRule="auto"/>
        <w:rPr>
          <w:rFonts w:ascii="Calibri" w:hAnsi="Calibri" w:cs="Calibri"/>
          <w:b/>
        </w:rPr>
      </w:pPr>
    </w:p>
    <w:p w:rsidR="008B38B0" w:rsidRPr="00741A20" w:rsidRDefault="008B38B0" w:rsidP="009E51F8">
      <w:pPr>
        <w:spacing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G</w:t>
      </w:r>
      <w:r w:rsidRPr="00741A20">
        <w:rPr>
          <w:rFonts w:ascii="Calibri" w:hAnsi="Calibri" w:cs="Calibri"/>
          <w:b/>
        </w:rPr>
        <w:t>-Wie heisst die Zahl?</w:t>
      </w:r>
      <w:r w:rsidRPr="00741A20">
        <w:rPr>
          <w:rFonts w:ascii="Calibri" w:hAnsi="Calibri" w:cs="Calibri"/>
          <w:b/>
          <w:sz w:val="22"/>
          <w:szCs w:val="22"/>
        </w:rPr>
        <w:t xml:space="preserve">  </w:t>
      </w:r>
    </w:p>
    <w:p w:rsidR="008B38B0" w:rsidRPr="00741A20" w:rsidRDefault="008B38B0" w:rsidP="002E7676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a -)   zwei   +   fünf  =</w:t>
      </w:r>
    </w:p>
    <w:p w:rsidR="008B38B0" w:rsidRPr="00741A20" w:rsidRDefault="008B38B0" w:rsidP="002E7676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b -)  elf   +   sieben  =</w:t>
      </w:r>
    </w:p>
    <w:p w:rsidR="008B38B0" w:rsidRPr="00741A20" w:rsidRDefault="008B38B0" w:rsidP="002E7676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c -)  zwölf  +  zwanzig  =</w:t>
      </w:r>
    </w:p>
    <w:p w:rsidR="008B38B0" w:rsidRPr="00741A20" w:rsidRDefault="008B38B0" w:rsidP="002E7676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d -) acht  -  einunddreissig =</w:t>
      </w:r>
    </w:p>
    <w:p w:rsidR="008B38B0" w:rsidRPr="00741A20" w:rsidRDefault="008B38B0" w:rsidP="002E7676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e -)  sechs  -  fünfundzwanzig =</w:t>
      </w:r>
    </w:p>
    <w:p w:rsidR="008B38B0" w:rsidRPr="00741A20" w:rsidRDefault="008B38B0" w:rsidP="0025702A">
      <w:pPr>
        <w:pBdr>
          <w:bottom w:val="single" w:sz="12" w:space="1" w:color="auto"/>
        </w:pBd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f -) vier  - vierundvierzig  =</w:t>
      </w:r>
    </w:p>
    <w:p w:rsidR="008B38B0" w:rsidRPr="00741A20" w:rsidRDefault="008B38B0" w:rsidP="002E7676">
      <w:pPr>
        <w:spacing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H</w:t>
      </w:r>
      <w:r w:rsidRPr="00741A20">
        <w:rPr>
          <w:rFonts w:ascii="Calibri" w:hAnsi="Calibri" w:cs="Calibri"/>
          <w:b/>
        </w:rPr>
        <w:t xml:space="preserve">-Schreibe die Namen der Schulsachen auf  Deutsch.! </w:t>
      </w:r>
    </w:p>
    <w:p w:rsidR="008B38B0" w:rsidRPr="00741A20" w:rsidRDefault="008B38B0" w:rsidP="002E7676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 xml:space="preserve">a-) Makas  ……………..                                                         e-) Burun……………………………… </w:t>
      </w:r>
    </w:p>
    <w:p w:rsidR="008B38B0" w:rsidRPr="00741A20" w:rsidRDefault="008B38B0" w:rsidP="002E7676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b-) Dolma kalem  ………………..                                           f-)Kulak ……………………………...</w:t>
      </w:r>
    </w:p>
    <w:p w:rsidR="008B38B0" w:rsidRPr="00741A20" w:rsidRDefault="008B38B0" w:rsidP="002E7676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c-) Kalemtraş   ……………….                                                g-) Saç……………………….</w:t>
      </w:r>
    </w:p>
    <w:p w:rsidR="008B38B0" w:rsidRPr="00741A20" w:rsidRDefault="008B38B0" w:rsidP="002E7676">
      <w:pPr>
        <w:tabs>
          <w:tab w:val="left" w:pos="6164"/>
        </w:tabs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d-) Silgi    ……………..                                                           h-) Göz ……………………………</w:t>
      </w:r>
    </w:p>
    <w:p w:rsidR="008B38B0" w:rsidRPr="00741A20" w:rsidRDefault="008B38B0" w:rsidP="0025702A">
      <w:pPr>
        <w:pBdr>
          <w:bottom w:val="single" w:sz="12" w:space="1" w:color="auto"/>
        </w:pBdr>
        <w:rPr>
          <w:rFonts w:ascii="Calibri" w:hAnsi="Calibri" w:cs="Calibri"/>
        </w:rPr>
      </w:pPr>
      <w:r w:rsidRPr="00741A20">
        <w:rPr>
          <w:rFonts w:ascii="Calibri" w:hAnsi="Calibri" w:cs="Calibri"/>
        </w:rPr>
        <w:t>e-) Tahta   …………………..                                                   i-)Ayak  …………………………</w:t>
      </w:r>
    </w:p>
    <w:p w:rsidR="008B38B0" w:rsidRPr="00741A20" w:rsidRDefault="008B38B0" w:rsidP="002E7676">
      <w:pPr>
        <w:spacing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I</w:t>
      </w:r>
      <w:r w:rsidRPr="00741A20">
        <w:rPr>
          <w:rFonts w:ascii="Calibri" w:hAnsi="Calibri" w:cs="Calibri"/>
          <w:b/>
        </w:rPr>
        <w:t xml:space="preserve">-Schreib  die Sätze richtig !   </w:t>
      </w:r>
    </w:p>
    <w:p w:rsidR="008B38B0" w:rsidRPr="00741A20" w:rsidRDefault="008B38B0" w:rsidP="00F90F6A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  <w:sz w:val="22"/>
          <w:szCs w:val="22"/>
        </w:rPr>
        <w:t>1</w:t>
      </w:r>
      <w:r w:rsidRPr="00741A20">
        <w:rPr>
          <w:rFonts w:ascii="Calibri" w:hAnsi="Calibri" w:cs="Calibri"/>
        </w:rPr>
        <w:t>-)  ist /   meine  /   Lieblingsfach    /  und  /  Deutsch  /  Biologie  /  ?</w:t>
      </w:r>
    </w:p>
    <w:p w:rsidR="008B38B0" w:rsidRPr="00741A20" w:rsidRDefault="008B38B0" w:rsidP="00F90F6A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…………………………………………………………………………………..</w:t>
      </w:r>
    </w:p>
    <w:p w:rsidR="008B38B0" w:rsidRPr="00741A20" w:rsidRDefault="008B38B0" w:rsidP="00F90F6A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2-)  Fragen /  Wer   /  antwortet /  die  / heute  /  ?</w:t>
      </w:r>
    </w:p>
    <w:p w:rsidR="008B38B0" w:rsidRPr="00741A20" w:rsidRDefault="008B38B0" w:rsidP="00F90F6A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…………………………………………………………………………………..</w:t>
      </w:r>
    </w:p>
    <w:p w:rsidR="008B38B0" w:rsidRPr="00741A20" w:rsidRDefault="008B38B0" w:rsidP="00F90F6A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3-)  ich  /  nicht  /  alle /  weiss  / Antworte</w:t>
      </w:r>
    </w:p>
    <w:p w:rsidR="008B38B0" w:rsidRPr="00741A20" w:rsidRDefault="008B38B0" w:rsidP="00F90F6A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…………………………………………………………………………………..</w:t>
      </w:r>
    </w:p>
    <w:p w:rsidR="008B38B0" w:rsidRPr="00741A20" w:rsidRDefault="008B38B0" w:rsidP="00F90F6A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 xml:space="preserve">4-)  Ayşe  /  Gitarre /  und  /  spielen  /  Recep /  gern </w:t>
      </w:r>
    </w:p>
    <w:p w:rsidR="008B38B0" w:rsidRPr="00741A20" w:rsidRDefault="008B38B0" w:rsidP="00F90F6A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…………………………………………………………………………………</w:t>
      </w:r>
    </w:p>
    <w:p w:rsidR="008B38B0" w:rsidRPr="00741A20" w:rsidRDefault="008B38B0" w:rsidP="00F90F6A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 xml:space="preserve">5-)  arbeitest  /  sie  / und  / Mutter  /  deine  /  Wo  /  heisst  /  Wie  /  ?  </w:t>
      </w:r>
    </w:p>
    <w:p w:rsidR="008B38B0" w:rsidRPr="00741A20" w:rsidRDefault="008B38B0" w:rsidP="00F90F6A">
      <w:pPr>
        <w:pBdr>
          <w:bottom w:val="single" w:sz="12" w:space="1" w:color="auto"/>
        </w:pBdr>
        <w:spacing w:line="360" w:lineRule="auto"/>
        <w:rPr>
          <w:rFonts w:ascii="Calibri" w:hAnsi="Calibri" w:cs="Calibri"/>
          <w:sz w:val="20"/>
          <w:szCs w:val="20"/>
        </w:rPr>
      </w:pPr>
      <w:r w:rsidRPr="00741A20">
        <w:rPr>
          <w:rFonts w:ascii="Calibri" w:hAnsi="Calibri" w:cs="Calibri"/>
        </w:rPr>
        <w:t>…………………………………………………………………………………..</w:t>
      </w:r>
      <w:r w:rsidRPr="00741A20">
        <w:rPr>
          <w:rFonts w:ascii="Calibri" w:hAnsi="Calibri" w:cs="Calibri"/>
          <w:sz w:val="22"/>
          <w:szCs w:val="22"/>
        </w:rPr>
        <w:t xml:space="preserve">     </w:t>
      </w:r>
    </w:p>
    <w:p w:rsidR="008B38B0" w:rsidRPr="00741A20" w:rsidRDefault="008B38B0" w:rsidP="0025702A">
      <w:pPr>
        <w:spacing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J</w:t>
      </w:r>
      <w:r w:rsidRPr="00741A20">
        <w:rPr>
          <w:rFonts w:ascii="Calibri" w:hAnsi="Calibri" w:cs="Calibri"/>
          <w:b/>
        </w:rPr>
        <w:t xml:space="preserve">-  Ergänze  die  Tabelle!  </w:t>
      </w:r>
    </w:p>
    <w:p w:rsidR="008B38B0" w:rsidRDefault="008B38B0" w:rsidP="002E7676">
      <w:pPr>
        <w:spacing w:line="360" w:lineRule="auto"/>
        <w:rPr>
          <w:rFonts w:ascii="Calibri" w:hAnsi="Calibri" w:cs="Calibri"/>
          <w:u w:val="single"/>
        </w:rPr>
      </w:pPr>
      <w:r w:rsidRPr="00741A20">
        <w:rPr>
          <w:rFonts w:ascii="Calibri" w:hAnsi="Calibri" w:cs="Calibri"/>
          <w:sz w:val="22"/>
          <w:szCs w:val="22"/>
        </w:rPr>
        <w:tab/>
      </w:r>
      <w:r w:rsidRPr="00741A20">
        <w:rPr>
          <w:rFonts w:ascii="Calibri" w:hAnsi="Calibri" w:cs="Calibri"/>
          <w:b/>
          <w:u w:val="single"/>
        </w:rPr>
        <w:t xml:space="preserve">            Haben                       Sein                     sprechen                    gehen               wohnen</w:t>
      </w:r>
      <w:r w:rsidRPr="00741A20">
        <w:rPr>
          <w:rFonts w:ascii="Calibri" w:hAnsi="Calibri" w:cs="Calibri"/>
          <w:u w:val="single"/>
        </w:rPr>
        <w:t xml:space="preserve">       </w:t>
      </w:r>
    </w:p>
    <w:p w:rsidR="008B38B0" w:rsidRPr="00741A20" w:rsidRDefault="008B38B0" w:rsidP="002E7676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İch</w:t>
      </w:r>
      <w:r w:rsidRPr="00741A20">
        <w:rPr>
          <w:rFonts w:ascii="Calibri" w:hAnsi="Calibri" w:cs="Calibri"/>
        </w:rPr>
        <w:tab/>
      </w:r>
      <w:r w:rsidRPr="00741A20">
        <w:rPr>
          <w:rFonts w:ascii="Calibri" w:hAnsi="Calibri" w:cs="Calibri"/>
        </w:rPr>
        <w:tab/>
      </w:r>
      <w:r w:rsidRPr="00741A20">
        <w:rPr>
          <w:rFonts w:ascii="Calibri" w:hAnsi="Calibri" w:cs="Calibri"/>
        </w:rPr>
        <w:tab/>
      </w:r>
      <w:r w:rsidRPr="00741A20">
        <w:rPr>
          <w:rFonts w:ascii="Calibri" w:hAnsi="Calibri" w:cs="Calibri"/>
        </w:rPr>
        <w:tab/>
      </w:r>
    </w:p>
    <w:p w:rsidR="008B38B0" w:rsidRPr="00741A20" w:rsidRDefault="008B38B0" w:rsidP="008028FF">
      <w:pPr>
        <w:tabs>
          <w:tab w:val="left" w:pos="2107"/>
        </w:tabs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Du</w:t>
      </w:r>
      <w:r w:rsidRPr="00741A20">
        <w:rPr>
          <w:rFonts w:ascii="Calibri" w:hAnsi="Calibri" w:cs="Calibri"/>
        </w:rPr>
        <w:tab/>
      </w:r>
    </w:p>
    <w:p w:rsidR="008B38B0" w:rsidRPr="00741A20" w:rsidRDefault="008B38B0" w:rsidP="002E7676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 xml:space="preserve">Er / sie / es </w:t>
      </w:r>
    </w:p>
    <w:p w:rsidR="008B38B0" w:rsidRPr="00741A20" w:rsidRDefault="008B38B0" w:rsidP="002E7676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 xml:space="preserve">Wir </w:t>
      </w:r>
    </w:p>
    <w:p w:rsidR="008B38B0" w:rsidRPr="00741A20" w:rsidRDefault="008B38B0" w:rsidP="002E7676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İhr</w:t>
      </w:r>
    </w:p>
    <w:p w:rsidR="008B38B0" w:rsidRPr="00741A20" w:rsidRDefault="008B38B0" w:rsidP="002E7676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sie</w:t>
      </w:r>
    </w:p>
    <w:p w:rsidR="008B38B0" w:rsidRPr="008B0101" w:rsidRDefault="008B38B0" w:rsidP="008B0101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Sie</w:t>
      </w:r>
      <w:r w:rsidRPr="00741A20">
        <w:rPr>
          <w:rFonts w:ascii="Calibri" w:hAnsi="Calibri" w:cs="Calibri"/>
        </w:rPr>
        <w:tab/>
      </w:r>
      <w:r w:rsidRPr="00741A20">
        <w:rPr>
          <w:rFonts w:ascii="Calibri" w:hAnsi="Calibri" w:cs="Calibri"/>
        </w:rPr>
        <w:tab/>
      </w:r>
    </w:p>
    <w:sectPr w:rsidR="008B38B0" w:rsidRPr="008B0101" w:rsidSect="00741A2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C3674"/>
    <w:multiLevelType w:val="hybridMultilevel"/>
    <w:tmpl w:val="B826053E"/>
    <w:lvl w:ilvl="0" w:tplc="E350F7F2">
      <w:start w:val="1"/>
      <w:numFmt w:val="upperRoman"/>
      <w:lvlText w:val="%1-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8E7F93"/>
    <w:multiLevelType w:val="hybridMultilevel"/>
    <w:tmpl w:val="71DC7AB0"/>
    <w:lvl w:ilvl="0" w:tplc="717ACE2E">
      <w:start w:val="1"/>
      <w:numFmt w:val="upperRoman"/>
      <w:lvlText w:val="%1-"/>
      <w:lvlJc w:val="left"/>
      <w:pPr>
        <w:ind w:left="1080" w:hanging="720"/>
      </w:pPr>
      <w:rPr>
        <w:rFonts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94C32BD"/>
    <w:multiLevelType w:val="hybridMultilevel"/>
    <w:tmpl w:val="03846266"/>
    <w:lvl w:ilvl="0" w:tplc="7262A5B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C44932"/>
    <w:multiLevelType w:val="hybridMultilevel"/>
    <w:tmpl w:val="8D56A4FE"/>
    <w:lvl w:ilvl="0" w:tplc="2BDC125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7676"/>
    <w:rsid w:val="000B434C"/>
    <w:rsid w:val="000D40D5"/>
    <w:rsid w:val="001104A4"/>
    <w:rsid w:val="002347F7"/>
    <w:rsid w:val="00235B04"/>
    <w:rsid w:val="00236422"/>
    <w:rsid w:val="002569BD"/>
    <w:rsid w:val="0025702A"/>
    <w:rsid w:val="002739DC"/>
    <w:rsid w:val="002E7676"/>
    <w:rsid w:val="00365318"/>
    <w:rsid w:val="00410DBC"/>
    <w:rsid w:val="00486C4A"/>
    <w:rsid w:val="004B660E"/>
    <w:rsid w:val="00547B47"/>
    <w:rsid w:val="005569F3"/>
    <w:rsid w:val="00687378"/>
    <w:rsid w:val="006F0AEB"/>
    <w:rsid w:val="006F410F"/>
    <w:rsid w:val="00704E79"/>
    <w:rsid w:val="00733749"/>
    <w:rsid w:val="00741A20"/>
    <w:rsid w:val="007E7811"/>
    <w:rsid w:val="007F08DB"/>
    <w:rsid w:val="008028FF"/>
    <w:rsid w:val="00894F52"/>
    <w:rsid w:val="008B0101"/>
    <w:rsid w:val="008B38B0"/>
    <w:rsid w:val="008B42FE"/>
    <w:rsid w:val="008D1A6C"/>
    <w:rsid w:val="009E51F8"/>
    <w:rsid w:val="009F38ED"/>
    <w:rsid w:val="00A161F4"/>
    <w:rsid w:val="00A96A55"/>
    <w:rsid w:val="00AD509B"/>
    <w:rsid w:val="00AF1454"/>
    <w:rsid w:val="00B21945"/>
    <w:rsid w:val="00B923AC"/>
    <w:rsid w:val="00BA555C"/>
    <w:rsid w:val="00BF2ED5"/>
    <w:rsid w:val="00C0320C"/>
    <w:rsid w:val="00C42C72"/>
    <w:rsid w:val="00CB3506"/>
    <w:rsid w:val="00CE017E"/>
    <w:rsid w:val="00DA46C4"/>
    <w:rsid w:val="00E03AF7"/>
    <w:rsid w:val="00E5174B"/>
    <w:rsid w:val="00EC5EE3"/>
    <w:rsid w:val="00F1160A"/>
    <w:rsid w:val="00F16C76"/>
    <w:rsid w:val="00F6623D"/>
    <w:rsid w:val="00F76452"/>
    <w:rsid w:val="00F90F6A"/>
    <w:rsid w:val="00FE2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67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B43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9E51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E51F8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119</TotalTime>
  <Pages>2</Pages>
  <Words>494</Words>
  <Characters>2822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Your User Name</dc:creator>
  <cp:keywords>Sorubak.Com</cp:keywords>
  <dc:description/>
  <cp:lastModifiedBy>edanur</cp:lastModifiedBy>
  <cp:revision>40</cp:revision>
  <cp:lastPrinted>2012-11-08T16:38:00Z</cp:lastPrinted>
  <dcterms:created xsi:type="dcterms:W3CDTF">2011-11-22T16:00:00Z</dcterms:created>
  <dcterms:modified xsi:type="dcterms:W3CDTF">2012-11-09T19:13:00Z</dcterms:modified>
  <cp:category>Sorubak.Com</cp:category>
  <cp:contentType>Sorubak.Com</cp:contentType>
  <cp:contentStatus>Sorubak.Com</cp:contentStatus>
</cp:coreProperties>
</file>