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4AD" w:rsidRPr="00166E50" w:rsidRDefault="002124AD">
      <w:pPr>
        <w:rPr>
          <w:rFonts w:ascii="Hand writing Mutlu" w:hAnsi="Hand writing Mutlu"/>
          <w:color w:val="A6A6A6"/>
          <w:sz w:val="96"/>
          <w:szCs w:val="9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6" type="#_x0000_t75" style="position:absolute;margin-left:192.95pt;margin-top:-33.9pt;width:63pt;height:69pt;z-index:251655168;visibility:visible">
            <v:imagedata r:id="rId4" o:title=""/>
          </v:shape>
        </w:pict>
      </w:r>
      <w:r>
        <w:rPr>
          <w:noProof/>
          <w:lang w:eastAsia="tr-TR"/>
        </w:rPr>
        <w:pict>
          <v:shape id="Resim 14" o:spid="_x0000_s1027" type="#_x0000_t75" style="position:absolute;margin-left:-8.8pt;margin-top:-24.9pt;width:99.75pt;height:51.75pt;z-index:251654144;visibility:visible">
            <v:imagedata r:id="rId5" o:title=""/>
          </v:shape>
        </w:pict>
      </w:r>
      <w:r>
        <w:rPr>
          <w:noProof/>
          <w:lang w:eastAsia="tr-TR"/>
        </w:rPr>
        <w:pict>
          <v:shape id="Resim 1" o:spid="_x0000_s1028" type="#_x0000_t75" style="position:absolute;margin-left:360.2pt;margin-top:-30.15pt;width:116.25pt;height:57pt;z-index:251653120;visibility:visible">
            <v:imagedata r:id="rId6" o:title=""/>
          </v:shape>
        </w:pict>
      </w:r>
      <w:r w:rsidRPr="00166E50">
        <w:rPr>
          <w:rFonts w:ascii="Hand writing Mutlu" w:hAnsi="Hand writing Mutlu"/>
          <w:sz w:val="240"/>
          <w:szCs w:val="240"/>
        </w:rPr>
        <w:t>l</w:t>
      </w:r>
      <w:r w:rsidRPr="00166E50">
        <w:rPr>
          <w:rFonts w:ascii="Hand writing Mutlu" w:hAnsi="Hand writing Mutlu"/>
          <w:emboss/>
          <w:color w:val="FFFFFF"/>
          <w:sz w:val="240"/>
          <w:szCs w:val="240"/>
        </w:rPr>
        <w:t>ll</w:t>
      </w:r>
      <w:r w:rsidRPr="00166E50">
        <w:rPr>
          <w:rFonts w:ascii="Hand writing Mutlu" w:hAnsi="Hand writing Mutlu"/>
          <w:color w:val="A6A6A6"/>
          <w:sz w:val="240"/>
          <w:szCs w:val="240"/>
        </w:rPr>
        <w:t>ll</w:t>
      </w:r>
    </w:p>
    <w:p w:rsidR="002124AD" w:rsidRPr="00166E50" w:rsidRDefault="002124AD">
      <w:pPr>
        <w:rPr>
          <w:rFonts w:ascii="Hand writing Mutlu" w:hAnsi="Hand writing Mutlu"/>
          <w:color w:val="A6A6A6"/>
          <w:sz w:val="96"/>
          <w:szCs w:val="96"/>
        </w:rPr>
      </w:pPr>
      <w:r w:rsidRPr="00166E50">
        <w:rPr>
          <w:rFonts w:ascii="Hand writing Mutlu" w:hAnsi="Hand writing Mutlu"/>
          <w:color w:val="A6A6A6"/>
          <w:sz w:val="96"/>
          <w:szCs w:val="96"/>
        </w:rPr>
        <w:t>l l l l l l l l l l l l l l</w:t>
      </w:r>
    </w:p>
    <w:p w:rsidR="002124AD" w:rsidRPr="00166E50" w:rsidRDefault="002124AD">
      <w:pPr>
        <w:rPr>
          <w:rFonts w:ascii="Hand writing Mutlu" w:hAnsi="Hand writing Mutlu"/>
          <w:color w:val="A6A6A6"/>
          <w:sz w:val="96"/>
          <w:szCs w:val="96"/>
        </w:rPr>
      </w:pPr>
      <w:r w:rsidRPr="00166E50">
        <w:rPr>
          <w:rFonts w:ascii="Hand writing Mutlu" w:hAnsi="Hand writing Mutlu"/>
          <w:color w:val="A6A6A6"/>
          <w:sz w:val="96"/>
          <w:szCs w:val="96"/>
        </w:rPr>
        <w:t>ll lll llll lllll llllll lllll</w:t>
      </w:r>
    </w:p>
    <w:p w:rsidR="002124AD" w:rsidRPr="00166E50" w:rsidRDefault="002124AD">
      <w:pPr>
        <w:rPr>
          <w:rFonts w:ascii="Hand writing Mutlu" w:hAnsi="Hand writing Mutlu"/>
          <w:color w:val="A6A6A6"/>
          <w:sz w:val="96"/>
          <w:szCs w:val="96"/>
        </w:rPr>
      </w:pPr>
      <w:r>
        <w:rPr>
          <w:noProof/>
          <w:lang w:eastAsia="tr-TR"/>
        </w:rPr>
        <w:pict>
          <v:shape id="_x0000_s1029" type="#_x0000_t75" alt="https://encrypted-tbn3.gstatic.com/images?q=tbn:ANd9GcSqWpCBk8qCDr2cii3EZs8rq5MMEE0H0vmnr4KjorLmo_oUUvZV" style="position:absolute;margin-left:476.45pt;margin-top:10.35pt;width:44.8pt;height:52.5pt;z-index:251661312;visibility:visible">
            <v:imagedata r:id="rId7" o:title=""/>
          </v:shape>
        </w:pict>
      </w:r>
      <w:r>
        <w:rPr>
          <w:noProof/>
          <w:lang w:eastAsia="tr-TR"/>
        </w:rPr>
        <w:pict>
          <v:group id="_x0000_s1030" style="position:absolute;margin-left:-10.2pt;margin-top:74.1pt;width:514.3pt;height:54.75pt;z-index:251656192" coordorigin="877,10740" coordsize="10286,1020">
            <v:group id="_x0000_s1031" style="position:absolute;left:877;top:10980;width:10286;height:704" coordorigin="1054,7115" coordsize="10286,704">
              <v:group id="_x0000_s1032" style="position:absolute;left:1080;top:7132;width:10260;height:652" coordorigin="751,4013" coordsize="9707,557">
                <v:rect id="_x0000_s1033" style="position:absolute;left:751;top:4399;width:9707;height:171" filled="f" strokecolor="#009dc7" strokeweight=".21847mm">
                  <v:path arrowok="t"/>
                </v:rect>
                <v:rect id="_x0000_s1034" style="position:absolute;left:751;top:4185;width:9707;height:214" filled="f" strokecolor="#009dc7" strokeweight=".21847mm">
                  <v:path arrowok="t"/>
                </v:rect>
                <v:rect id="_x0000_s1035" style="position:absolute;left:751;top:4013;width:9707;height:172" filled="f" strokecolor="#009dc7" strokeweight=".21847mm">
                  <v:path arrowok="t"/>
                </v:rect>
              </v:group>
              <v:group id="_x0000_s1036" style="position:absolute;left:1054;top:7115;width:2293;height:687" coordorigin="1054,7115" coordsize="2293,687">
                <v:shape id="_x0000_s10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43" style="position:absolute;left:3162;top:7132;width:2293;height:687" coordorigin="1054,7115" coordsize="2293,687">
                <v:shape id="_x0000_s104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5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55" style="position:absolute;left:5298;top:7122;width:2293;height:687" coordorigin="1054,7115" coordsize="2293,687">
                <v:shape id="_x0000_s105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62" style="position:absolute;left:7390;top:7132;width:2293;height:687" coordorigin="1054,7115" coordsize="2293,687">
                <v:shape id="_x0000_s106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left:924;top:10740;width:10213;height:1020" filled="f" stroked="f">
              <v:textbox>
                <w:txbxContent>
                  <w:p w:rsidR="002124AD" w:rsidRPr="008D108D" w:rsidRDefault="002124AD" w:rsidP="00AB1983">
                    <w:pP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</w:pPr>
                    <w: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  <w:t>l l l l l l l l l l l l l l l l l l l l l</w:t>
                    </w:r>
                  </w:p>
                </w:txbxContent>
              </v:textbox>
            </v:shape>
          </v:group>
        </w:pict>
      </w:r>
      <w:r w:rsidRPr="00166E50">
        <w:rPr>
          <w:rFonts w:ascii="Hand writing Mutlu" w:hAnsi="Hand writing Mutlu"/>
          <w:color w:val="A6A6A6"/>
          <w:sz w:val="96"/>
          <w:szCs w:val="96"/>
        </w:rPr>
        <w:t>l l l l l l l l l l l l l</w:t>
      </w:r>
    </w:p>
    <w:p w:rsidR="002124AD" w:rsidRPr="00166E50" w:rsidRDefault="002124AD" w:rsidP="00196881">
      <w:pPr>
        <w:tabs>
          <w:tab w:val="right" w:pos="10348"/>
        </w:tabs>
        <w:rPr>
          <w:rFonts w:ascii="Hand writing Mutlu" w:hAnsi="Hand writing Mutlu"/>
          <w:sz w:val="96"/>
          <w:szCs w:val="96"/>
        </w:rPr>
      </w:pPr>
      <w:r>
        <w:rPr>
          <w:noProof/>
          <w:lang w:eastAsia="tr-TR"/>
        </w:rPr>
        <w:pict>
          <v:group id="_x0000_s1070" style="position:absolute;margin-left:-10.2pt;margin-top:30.45pt;width:514.3pt;height:54.75pt;z-index:251657216" coordorigin="877,10740" coordsize="10286,1020">
            <v:group id="_x0000_s1071" style="position:absolute;left:877;top:10980;width:10286;height:704" coordorigin="1054,7115" coordsize="10286,704">
              <v:group id="_x0000_s1072" style="position:absolute;left:1080;top:7132;width:10260;height:652" coordorigin="751,4013" coordsize="9707,557">
                <v:rect id="_x0000_s1073" style="position:absolute;left:751;top:4399;width:9707;height:171" filled="f" strokecolor="#009dc7" strokeweight=".21847mm">
                  <v:path arrowok="t"/>
                </v:rect>
                <v:rect id="_x0000_s1074" style="position:absolute;left:751;top:4185;width:9707;height:214" filled="f" strokecolor="#009dc7" strokeweight=".21847mm">
                  <v:path arrowok="t"/>
                </v:rect>
                <v:rect id="_x0000_s1075" style="position:absolute;left:751;top:4013;width:9707;height:172" filled="f" strokecolor="#009dc7" strokeweight=".21847mm">
                  <v:path arrowok="t"/>
                </v:rect>
              </v:group>
              <v:group id="_x0000_s1076" style="position:absolute;left:1054;top:7115;width:2293;height:687" coordorigin="1054,7115" coordsize="2293,687">
                <v:shape id="_x0000_s10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83" style="position:absolute;left:3162;top:7132;width:2293;height:687" coordorigin="1054,7115" coordsize="2293,687">
                <v:shape id="_x0000_s108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9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95" style="position:absolute;left:5298;top:7122;width:2293;height:687" coordorigin="1054,7115" coordsize="2293,687">
                <v:shape id="_x0000_s109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02" style="position:absolute;left:7390;top:7132;width:2293;height:687" coordorigin="1054,7115" coordsize="2293,687">
                <v:shape id="_x0000_s110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  <v:shape id="_x0000_s1109" type="#_x0000_t202" style="position:absolute;left:924;top:10740;width:10213;height:1020" filled="f" stroked="f">
              <v:textbox>
                <w:txbxContent>
                  <w:p w:rsidR="002124AD" w:rsidRPr="008D108D" w:rsidRDefault="002124AD" w:rsidP="00196881">
                    <w:pP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</w:pPr>
                    <w: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  <w:t>l l l l l l l l l l l l l l l l l l l l l</w:t>
                    </w:r>
                  </w:p>
                </w:txbxContent>
              </v:textbox>
            </v:shape>
          </v:group>
        </w:pict>
      </w:r>
      <w:r w:rsidRPr="00166E50">
        <w:rPr>
          <w:rFonts w:ascii="Hand writing Mutlu" w:hAnsi="Hand writing Mutlu"/>
          <w:sz w:val="96"/>
          <w:szCs w:val="96"/>
        </w:rPr>
        <w:tab/>
      </w:r>
    </w:p>
    <w:p w:rsidR="002124AD" w:rsidRPr="00166E50" w:rsidRDefault="002124AD" w:rsidP="00196881">
      <w:pPr>
        <w:tabs>
          <w:tab w:val="right" w:pos="10348"/>
        </w:tabs>
        <w:rPr>
          <w:rFonts w:ascii="Hand writing Mutlu" w:hAnsi="Hand writing Mutlu"/>
          <w:sz w:val="96"/>
          <w:szCs w:val="96"/>
        </w:rPr>
      </w:pPr>
      <w:r>
        <w:rPr>
          <w:noProof/>
          <w:lang w:eastAsia="tr-TR"/>
        </w:rPr>
        <w:pict>
          <v:shape id="_x0000_s1110" type="#_x0000_t75" alt="https://encrypted-tbn0.gstatic.com/images?q=tbn:ANd9GcTSS5r2-_Zo13DhIgeMPULwqr65d5P-Mp1MsP-KHB7ZdeQcazKQ" style="position:absolute;margin-left:417.2pt;margin-top:73.75pt;width:108pt;height:75.75pt;z-index:251662336;visibility:visible">
            <v:imagedata r:id="rId8" o:title=""/>
          </v:shape>
        </w:pict>
      </w:r>
      <w:r>
        <w:rPr>
          <w:noProof/>
          <w:lang w:eastAsia="tr-TR"/>
        </w:rPr>
        <w:pict>
          <v:shape id="rg_hi" o:spid="_x0000_s1111" type="#_x0000_t75" alt="https://encrypted-tbn3.gstatic.com/images?q=tbn:ANd9GcRhNZlA4LkVZ7M_mKsApSy9AVXxuAbuu_JpIFSEe2GjNXneOFia" style="position:absolute;margin-left:325.7pt;margin-top:73.75pt;width:54pt;height:56.25pt;z-index:251660288;visibility:visible">
            <v:imagedata r:id="rId9" o:title=""/>
          </v:shape>
        </w:pict>
      </w:r>
      <w:r>
        <w:rPr>
          <w:noProof/>
          <w:lang w:eastAsia="tr-TR"/>
        </w:rPr>
        <w:pict>
          <v:shape id="Resim 82" o:spid="_x0000_s1112" type="#_x0000_t75" style="position:absolute;margin-left:168.95pt;margin-top:73.75pt;width:111pt;height:71.25pt;z-index:251659264;visibility:visible;mso-wrap-distance-left:9.05pt;mso-wrap-distance-right:9.05pt" filled="t">
            <v:imagedata r:id="rId10" o:title=""/>
          </v:shape>
        </w:pict>
      </w:r>
      <w:r>
        <w:rPr>
          <w:noProof/>
          <w:lang w:eastAsia="tr-TR"/>
        </w:rPr>
        <w:pict>
          <v:shape id="Resim 2" o:spid="_x0000_s1113" type="#_x0000_t75" style="position:absolute;margin-left:-8.8pt;margin-top:82pt;width:114.75pt;height:73.5pt;z-index:251658240;visibility:visible" filled="t">
            <v:imagedata r:id="rId11" o:title=""/>
          </v:shape>
        </w:pict>
      </w:r>
      <w:r w:rsidRPr="00166E50">
        <w:rPr>
          <w:rFonts w:ascii="Hand writing Mutlu" w:hAnsi="Hand writing Mutlu"/>
          <w:color w:val="FF0000"/>
          <w:sz w:val="96"/>
          <w:szCs w:val="96"/>
        </w:rPr>
        <w:t>l</w:t>
      </w:r>
      <w:r w:rsidRPr="00166E50">
        <w:rPr>
          <w:rFonts w:ascii="Hand writing Mutlu" w:hAnsi="Hand writing Mutlu"/>
          <w:sz w:val="96"/>
          <w:szCs w:val="96"/>
        </w:rPr>
        <w:t>l l l l l l l l l l l l</w:t>
      </w:r>
    </w:p>
    <w:sectPr w:rsidR="002124AD" w:rsidRPr="00166E50" w:rsidSect="00A62C7D">
      <w:pgSz w:w="11906" w:h="16838"/>
      <w:pgMar w:top="993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C7D"/>
    <w:rsid w:val="001302F8"/>
    <w:rsid w:val="00166E50"/>
    <w:rsid w:val="00196881"/>
    <w:rsid w:val="002124AD"/>
    <w:rsid w:val="003C39FB"/>
    <w:rsid w:val="00836B59"/>
    <w:rsid w:val="008D108D"/>
    <w:rsid w:val="00926B63"/>
    <w:rsid w:val="00A00C45"/>
    <w:rsid w:val="00A62C7D"/>
    <w:rsid w:val="00AB1983"/>
    <w:rsid w:val="00BE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9F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62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2C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19</Words>
  <Characters>109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Mustafa</dc:creator>
  <cp:keywords>Sorubak.Com</cp:keywords>
  <dc:description>Sorubak.Com</dc:description>
  <cp:lastModifiedBy>edanur</cp:lastModifiedBy>
  <cp:revision>2</cp:revision>
  <dcterms:created xsi:type="dcterms:W3CDTF">2012-11-04T21:18:00Z</dcterms:created>
  <dcterms:modified xsi:type="dcterms:W3CDTF">2012-11-12T16:47:00Z</dcterms:modified>
  <cp:category>Sorubak.Com</cp:category>
</cp:coreProperties>
</file>