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118" w:rsidRPr="00FE312D" w:rsidRDefault="00EC1118" w:rsidP="00FE312D">
      <w:pPr>
        <w:pStyle w:val="NoSpacing"/>
        <w:jc w:val="center"/>
        <w:rPr>
          <w:rFonts w:ascii="Hand writing Mutlu" w:hAnsi="Hand writing Mutlu"/>
          <w:sz w:val="32"/>
          <w:szCs w:val="32"/>
        </w:rPr>
      </w:pPr>
      <w:r w:rsidRPr="00FE312D">
        <w:rPr>
          <w:rFonts w:ascii="Hand writing Mutlu" w:hAnsi="Hand writing Mutlu"/>
          <w:sz w:val="32"/>
          <w:szCs w:val="32"/>
        </w:rPr>
        <w:t>L-l SESİ SEZDİRME ÇALIŞMASI</w:t>
      </w:r>
    </w:p>
    <w:p w:rsidR="00EC1118" w:rsidRPr="00173835" w:rsidRDefault="00EC1118" w:rsidP="00173835">
      <w:pPr>
        <w:pStyle w:val="NoSpacing"/>
        <w:rPr>
          <w:rFonts w:ascii="Hand writing Mutlu" w:hAnsi="Hand writing Mutlu"/>
        </w:rPr>
      </w:pPr>
      <w:r>
        <w:rPr>
          <w:rFonts w:ascii="Hand writing Mutlu" w:hAnsi="Hand writing Mutlu"/>
        </w:rPr>
        <w:t>Sayın V</w:t>
      </w:r>
      <w:r w:rsidRPr="00173835">
        <w:rPr>
          <w:rFonts w:ascii="Hand writing Mutlu" w:hAnsi="Hand writing Mutlu"/>
        </w:rPr>
        <w:t>eli</w:t>
      </w:r>
      <w:r>
        <w:rPr>
          <w:rFonts w:ascii="Hand writing Mutlu" w:hAnsi="Hand writing Mutlu"/>
        </w:rPr>
        <w:t>,</w:t>
      </w:r>
      <w:r w:rsidRPr="00173835">
        <w:rPr>
          <w:rFonts w:ascii="Hand writing Mutlu" w:hAnsi="Hand writing Mutlu"/>
        </w:rPr>
        <w:t xml:space="preserve"> çocuğunuza önce resimlerdekinin ne olduğunu sorunuz. Daha sonra içerisinde </w:t>
      </w:r>
    </w:p>
    <w:p w:rsidR="00EC1118" w:rsidRDefault="00EC1118" w:rsidP="00173835">
      <w:pPr>
        <w:pStyle w:val="NoSpacing"/>
        <w:rPr>
          <w:rFonts w:ascii="Hand writing Mutlu" w:hAnsi="Hand writing Mutlu"/>
        </w:rPr>
      </w:pPr>
      <w:r w:rsidRPr="00173835">
        <w:rPr>
          <w:rFonts w:ascii="Times New Roman" w:hAnsi="Times New Roman"/>
        </w:rPr>
        <w:t>‘’</w:t>
      </w:r>
      <w:r>
        <w:rPr>
          <w:rFonts w:ascii="Hand writing Mutlu" w:hAnsi="Hand writing Mutlu"/>
        </w:rPr>
        <w:t xml:space="preserve"> l</w:t>
      </w:r>
      <w:r w:rsidRPr="00173835">
        <w:rPr>
          <w:rFonts w:ascii="Hand writing Mutlu" w:hAnsi="Hand writing Mutlu"/>
        </w:rPr>
        <w:t xml:space="preserve"> </w:t>
      </w:r>
      <w:r w:rsidRPr="00173835">
        <w:rPr>
          <w:rFonts w:ascii="Times New Roman" w:hAnsi="Times New Roman"/>
        </w:rPr>
        <w:t>‘’</w:t>
      </w:r>
      <w:r w:rsidRPr="00173835">
        <w:rPr>
          <w:rFonts w:ascii="Hand writing Mutlu" w:hAnsi="Hand writing Mutlu"/>
        </w:rPr>
        <w:t xml:space="preserve"> sesi</w:t>
      </w:r>
      <w:r>
        <w:rPr>
          <w:rFonts w:ascii="Hand writing Mutlu" w:hAnsi="Hand writing Mutlu"/>
        </w:rPr>
        <w:t xml:space="preserve"> olup olmadığını sorunuz</w:t>
      </w:r>
      <w:r w:rsidRPr="00173835">
        <w:rPr>
          <w:rFonts w:ascii="Hand writing Mutlu" w:hAnsi="Hand writing Mutlu"/>
        </w:rPr>
        <w:t xml:space="preserve">. </w:t>
      </w:r>
      <w:r>
        <w:rPr>
          <w:rFonts w:ascii="Hand writing Mutlu" w:hAnsi="Hand writing Mutlu"/>
        </w:rPr>
        <w:t xml:space="preserve">Var diyorsa </w:t>
      </w:r>
      <w:r w:rsidRPr="00173835">
        <w:rPr>
          <w:rFonts w:ascii="Times New Roman" w:hAnsi="Times New Roman"/>
        </w:rPr>
        <w:t>‘’</w:t>
      </w:r>
      <w:r>
        <w:rPr>
          <w:rFonts w:ascii="Hand writing Mutlu" w:hAnsi="Hand writing Mutlu"/>
        </w:rPr>
        <w:t xml:space="preserve">l </w:t>
      </w:r>
      <w:r w:rsidRPr="00173835">
        <w:rPr>
          <w:rFonts w:ascii="Times New Roman" w:hAnsi="Times New Roman"/>
        </w:rPr>
        <w:t>’’</w:t>
      </w:r>
      <w:r w:rsidRPr="00173835">
        <w:rPr>
          <w:rFonts w:ascii="Hand writing Mutlu" w:hAnsi="Hand writing Mutlu"/>
        </w:rPr>
        <w:t xml:space="preserve"> sesini</w:t>
      </w:r>
      <w:r>
        <w:rPr>
          <w:rFonts w:ascii="Hand writing Mutlu" w:hAnsi="Hand writing Mutlu"/>
        </w:rPr>
        <w:t xml:space="preserve"> bastırarak kelimeyi tekrar söylemesini isteyiniz. Yanlış söylediklerinde müdahale ederek </w:t>
      </w:r>
      <w:r>
        <w:rPr>
          <w:rFonts w:ascii="Times New Roman" w:hAnsi="Times New Roman"/>
        </w:rPr>
        <w:t>‘’</w:t>
      </w:r>
      <w:r>
        <w:rPr>
          <w:rFonts w:ascii="Hand writing Mutlu" w:hAnsi="Hand writing Mutlu"/>
        </w:rPr>
        <w:t xml:space="preserve">l </w:t>
      </w:r>
      <w:r>
        <w:rPr>
          <w:rFonts w:ascii="Times New Roman" w:hAnsi="Times New Roman"/>
        </w:rPr>
        <w:t>’’</w:t>
      </w:r>
      <w:r>
        <w:rPr>
          <w:rFonts w:ascii="Hand writing Mutlu" w:hAnsi="Hand writing Mutlu"/>
        </w:rPr>
        <w:t xml:space="preserve"> sesini bastırarak birkaç defa söyleyiniz. Resimlerin altındaki uygun seçeneği </w:t>
      </w:r>
      <w:r w:rsidRPr="00173835">
        <w:rPr>
          <w:rFonts w:ascii="Tahoma" w:hAnsi="Tahoma" w:cs="Tahoma"/>
        </w:rPr>
        <w:t>(X)</w:t>
      </w:r>
      <w:r>
        <w:rPr>
          <w:rFonts w:ascii="Hand writing Mutlu" w:hAnsi="Hand writing Mutlu"/>
        </w:rPr>
        <w:t xml:space="preserve"> işareti ile işaretletiniz.</w:t>
      </w:r>
    </w:p>
    <w:p w:rsidR="00EC1118" w:rsidRPr="00FE312D" w:rsidRDefault="00EC1118" w:rsidP="00173835">
      <w:pPr>
        <w:pStyle w:val="NoSpacing"/>
        <w:rPr>
          <w:rFonts w:ascii="Hand writing Mutlu" w:hAnsi="Hand writing Mutlu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http://t0.gstatic.com/images?q=tbn:ANd9GcSEq1DPm-l_UVrwP-DHT1Dc5Sw7_ceuWCDJTxM4uuPih9F3gfOatw" href="http://www.google.com.tr/imgres?q=rabbit.gif&amp;hl=tr&amp;biw=1280&amp;bih=608&amp;tbm=isch&amp;tbnid=hgU8dazs2kzN0M:&amp;imgrefurl=http://www.arthursclipart.org/justforkids/animals/page_02.htm&amp;docid=zrat5HWx2bjOWM&amp;imgurl=http://www.arthursclipart.org/justforkids/animals/rabbit 5.gif&amp;w=902&amp;h=922&amp;ei=IDqQUNLyFeTO4QTg7YHwBw&amp;zoom=1&amp;iact=hc&amp;vpx=447&amp;vpy=258&amp;dur=720&amp;hovh=227&amp;hovw=222&amp;tx=113&amp;ty=141&amp;sig=107227619840665548361&amp;page=2&amp;tbnh=143&amp;tbnw=140&amp;start=20&amp;ndsp=31&amp;ved=1t:429,i:1" style="position:absolute;margin-left:413.1pt;margin-top:26.25pt;width:91.55pt;height:93.75pt;z-index:-251667968;visibility:visible" o:button="t">
            <v:fill o:detectmouseclick="t"/>
            <v:imagedata r:id="rId6" o:title=""/>
          </v:shape>
        </w:pict>
      </w:r>
      <w:r>
        <w:rPr>
          <w:rFonts w:ascii="Hand writing Mutlu" w:hAnsi="Hand writing Mutlu"/>
        </w:rPr>
        <w:t xml:space="preserve">NOT: </w:t>
      </w:r>
      <w:r>
        <w:rPr>
          <w:rFonts w:ascii="Times New Roman" w:hAnsi="Times New Roman"/>
        </w:rPr>
        <w:t>‘’</w:t>
      </w:r>
      <w:r>
        <w:rPr>
          <w:rFonts w:ascii="Hand writing Mutlu" w:hAnsi="Hand writing Mutlu"/>
        </w:rPr>
        <w:t xml:space="preserve">l </w:t>
      </w:r>
      <w:r>
        <w:rPr>
          <w:rFonts w:ascii="Times New Roman" w:hAnsi="Times New Roman"/>
        </w:rPr>
        <w:t xml:space="preserve">’’ </w:t>
      </w:r>
      <w:r>
        <w:rPr>
          <w:rFonts w:ascii="Hand writing Mutlu" w:hAnsi="Hand writing Mutlu"/>
        </w:rPr>
        <w:t xml:space="preserve">sesini kavratmak için içinde </w:t>
      </w:r>
      <w:r>
        <w:rPr>
          <w:rFonts w:ascii="Times New Roman" w:hAnsi="Times New Roman"/>
        </w:rPr>
        <w:t>‘’</w:t>
      </w:r>
      <w:r>
        <w:rPr>
          <w:rFonts w:ascii="Hand writing Mutlu" w:hAnsi="Hand writing Mutlu"/>
        </w:rPr>
        <w:t xml:space="preserve">l </w:t>
      </w:r>
      <w:r>
        <w:rPr>
          <w:rFonts w:ascii="Times New Roman" w:hAnsi="Times New Roman"/>
        </w:rPr>
        <w:t>’’</w:t>
      </w:r>
      <w:r>
        <w:rPr>
          <w:rFonts w:ascii="Hand writing Mutlu" w:hAnsi="Hand writing Mutlu"/>
        </w:rPr>
        <w:t xml:space="preserve"> sesi olan şeyler (isim, bitki, hayvan vb) söylemelerini isteyiniz.</w:t>
      </w:r>
      <w:r w:rsidRPr="00173835">
        <w:rPr>
          <w:rFonts w:ascii="Hand writing Mutlu" w:hAnsi="Hand writing Mutlu"/>
        </w:rPr>
        <w:t xml:space="preserve">           </w:t>
      </w:r>
    </w:p>
    <w:p w:rsidR="00EC1118" w:rsidRDefault="00EC1118">
      <w:r>
        <w:rPr>
          <w:noProof/>
          <w:lang w:eastAsia="tr-TR"/>
        </w:rPr>
        <w:pict>
          <v:shape id="_x0000_s1027" type="#_x0000_t75" alt="http://t3.gstatic.com/images?q=tbn:ANd9GcTRhhKrJGotC3khQGY9cRDa7Per3m18Z-I7VWx1FtwcIJDHukdS" href="http://www.google.com.tr/imgres?q=%C3%A7ilek+boyama&amp;hl=tr&amp;biw=1280&amp;bih=629&amp;tbm=isch&amp;tbnid=HFGPXm28UWKu0M:&amp;imgrefurl=http://www.webokur.com/boyama-kitabi/cilek-boyama-resim-5666/&amp;docid=vipPl9qwc7JZvM&amp;imgurl=http://img833.imageshack.us/img833/1655/webokurilekboyama.jpg&amp;w=750&amp;h=531&amp;ei=OzqZUMHfHKbB0gXPyoHYBg&amp;zoom=1&amp;iact=hc&amp;vpx=137&amp;vpy=185&amp;dur=1786&amp;hovh=189&amp;hovw=267&amp;tx=163&amp;ty=83&amp;sig=111618844721468039107&amp;page=1&amp;tbnh=132&amp;tbnw=225&amp;start=0&amp;ndsp=20&amp;ved=1t:429,r:0,s:0,i:" style="position:absolute;margin-left:-6.7pt;margin-top:4.4pt;width:99pt;height:76.05pt;z-index:251656704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Resim 236" o:spid="_x0000_s1028" type="#_x0000_t75" style="position:absolute;margin-left:322.05pt;margin-top:.95pt;width:82.85pt;height:85.05pt;z-index:251661824;visibility:visible">
            <v:imagedata r:id="rId8" o:title=""/>
          </v:shape>
        </w:pict>
      </w:r>
      <w:r>
        <w:rPr>
          <w:noProof/>
          <w:lang w:eastAsia="tr-TR"/>
        </w:rPr>
        <w:pict>
          <v:shape id="_x0000_s1029" type="#_x0000_t75" alt="http://t3.gstatic.com/images?q=tbn:ANd9GcQNZ_DdTRiO55s-uyceCi0Xpv1mBbEEDeTghW1DW9Q33z5dyNTsMA" href="http://www.google.com.tr/imgres?q=muz.gif&amp;hl=tr&amp;biw=1280&amp;bih=629&amp;tbm=isch&amp;tbnid=V8Hr4NEDzLSglM:&amp;imgrefurl=http://dc388.4shared.com/doc/rBMWImbg/preview.html&amp;docid=OtIhgxKbZPpsMM&amp;imgurl=http://resimboya.com/wp-content/uploads/muz.gif&amp;w=443&amp;h=368&amp;ei=5UGZULLKKszJ0AWQm4G4Dg&amp;zoom=1&amp;iact=hc&amp;vpx=796&amp;vpy=297&amp;dur=448&amp;hovh=205&amp;hovw=246&amp;tx=146&amp;ty=113&amp;sig=111618844721468039107&amp;page=1&amp;tbnh=143&amp;tbnw=172&amp;start=0&amp;ndsp=23&amp;ved=1t:429,r:13,s:0,i:1" style="position:absolute;margin-left:221.05pt;margin-top:4.15pt;width:86.6pt;height:1in;z-index:251660800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30" type="#_x0000_t75" alt="http://t0.gstatic.com/images?q=tbn:ANd9GcS7SOgX7TEF_ZB-6XNKwWE1zSuy8LziIJOCmFAjmg-Mtk5JLBxt" href="http://www.google.com.tr/imgres?imgurl=http://www.varbak.com/galeri/fil-boyamas%C4%B1-nb19542.jpg&amp;imgrefurl=http://www.varbak.com/resmi/fil-boyamas%C4%B1&amp;h=325&amp;w=500&amp;sz=80&amp;tbnid=Sr7kl_-5NVplyM:&amp;tbnh=75&amp;tbnw=116&amp;prev=/search?q=fil+boyama&amp;tbm=isch&amp;tbo=u&amp;zoom=1&amp;q=fil+boyama&amp;usg=__89PipHx1AVr8c_lEdxpLkz2CNvI=&amp;docid=c-VWs5tmdazKnM&amp;hl=tr&amp;sa=X&amp;ei=rECZUNTuEaOx0QWFo4GwCw&amp;sqi=2&amp;ved=0CCQQ9QEwAg&amp;dur=8" style="position:absolute;margin-left:95.85pt;margin-top:4.45pt;width:101.05pt;height:76.05pt;z-index:251657728;visibility:visible" o:button="t">
            <v:fill o:detectmouseclick="t"/>
            <v:imagedata r:id="rId10" o:title=""/>
          </v:shape>
        </w:pict>
      </w:r>
      <w:r>
        <w:t xml:space="preserve">  </w:t>
      </w:r>
    </w:p>
    <w:p w:rsidR="00EC1118" w:rsidRDefault="00EC1118"/>
    <w:p w:rsidR="00EC1118" w:rsidRDefault="00EC1118"/>
    <w:tbl>
      <w:tblPr>
        <w:tblpPr w:leftFromText="141" w:rightFromText="141" w:vertAnchor="text" w:horzAnchor="margin" w:tblpY="2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EC1118" w:rsidRPr="003E2009" w:rsidTr="003E2009">
        <w:trPr>
          <w:trHeight w:val="147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  <w:rPr>
                <w:rFonts w:ascii="Hand writing Mutlu" w:hAnsi="Hand writing Mutlu"/>
              </w:rPr>
            </w:pPr>
            <w:r w:rsidRPr="003E2009">
              <w:rPr>
                <w:rFonts w:ascii="Hand writing Mutlu" w:hAnsi="Hand writing Mutlu"/>
              </w:rPr>
              <w:t>l Sesi Var</w:t>
            </w: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  <w:rPr>
                <w:rFonts w:ascii="Hand writing Mutlu" w:hAnsi="Hand writing Mutlu"/>
              </w:rPr>
            </w:pPr>
            <w:r w:rsidRPr="003E2009">
              <w:rPr>
                <w:rFonts w:ascii="Hand writing Mutlu" w:hAnsi="Hand writing Mutlu"/>
              </w:rPr>
              <w:t>l Sesi Yok</w:t>
            </w:r>
          </w:p>
        </w:tc>
      </w:tr>
      <w:tr w:rsidR="00EC1118" w:rsidRPr="003E2009" w:rsidTr="003E2009">
        <w:trPr>
          <w:trHeight w:val="302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2896" w:tblpY="2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EC1118" w:rsidRPr="003E2009" w:rsidTr="003E2009">
        <w:trPr>
          <w:trHeight w:val="147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Var</w:t>
            </w: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Yok</w:t>
            </w:r>
          </w:p>
        </w:tc>
      </w:tr>
      <w:tr w:rsidR="00EC1118" w:rsidRPr="003E2009" w:rsidTr="003E2009">
        <w:trPr>
          <w:trHeight w:val="302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margin" w:tblpXSpec="center" w:tblpY="2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EC1118" w:rsidRPr="003E2009" w:rsidTr="003E2009">
        <w:trPr>
          <w:trHeight w:val="147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Var</w:t>
            </w: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Yok</w:t>
            </w:r>
          </w:p>
        </w:tc>
      </w:tr>
      <w:tr w:rsidR="00EC1118" w:rsidRPr="003E2009" w:rsidTr="003E2009">
        <w:trPr>
          <w:trHeight w:val="302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7228" w:tblpY="2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EC1118" w:rsidRPr="003E2009" w:rsidTr="003E2009">
        <w:trPr>
          <w:trHeight w:val="147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Var</w:t>
            </w: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Yok</w:t>
            </w:r>
          </w:p>
        </w:tc>
      </w:tr>
      <w:tr w:rsidR="00EC1118" w:rsidRPr="003E2009" w:rsidTr="003E2009">
        <w:trPr>
          <w:trHeight w:val="302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9157" w:tblpY="3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EC1118" w:rsidRPr="003E2009" w:rsidTr="003E2009">
        <w:trPr>
          <w:trHeight w:val="147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Var</w:t>
            </w: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Yok</w:t>
            </w:r>
          </w:p>
        </w:tc>
      </w:tr>
      <w:tr w:rsidR="00EC1118" w:rsidRPr="003E2009" w:rsidTr="003E2009">
        <w:trPr>
          <w:trHeight w:val="302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</w:tr>
    </w:tbl>
    <w:p w:rsidR="00EC1118" w:rsidRDefault="00EC1118"/>
    <w:p w:rsidR="00EC1118" w:rsidRDefault="00EC1118">
      <w:r>
        <w:t xml:space="preserve">   </w:t>
      </w:r>
    </w:p>
    <w:p w:rsidR="00EC1118" w:rsidRPr="00D546E8" w:rsidRDefault="00EC1118" w:rsidP="00D546E8">
      <w:r>
        <w:rPr>
          <w:noProof/>
          <w:lang w:eastAsia="tr-TR"/>
        </w:rPr>
        <w:pict>
          <v:shape id="_x0000_s1031" type="#_x0000_t75" alt="http://t0.gstatic.com/images?q=tbn:ANd9GcSkf0neHX2id4IK4wjKUnbGIc9o89xYmXvuZpm0YMP66ErBZ131" href="http://www.google.com.tr/imgres?q=lale+boyama&amp;hl=tr&amp;biw=1280&amp;bih=629&amp;tbm=isch&amp;tbnid=F5Bs0bz0QZSHIM:&amp;imgrefurl=http://www.resimbulmaca.com/karisik-resim/boyama-kitabi-resimleri/boyama-kitabi.html&amp;docid=vWcBJJ6vfiVdyM&amp;imgurl=http://www.resimbulmaca.com/orj/boyama-kitabi-2250.jpg&amp;w=400&amp;h=534&amp;ei=NziZUJugJ-Wx0AWg5YGoCQ&amp;zoom=1&amp;iact=hc&amp;vpx=643&amp;vpy=272&amp;dur=1457&amp;hovh=259&amp;hovw=194&amp;tx=101&amp;ty=103&amp;sig=111618844721468039107&amp;page=2&amp;tbnh=136&amp;tbnw=102&amp;start=23&amp;ndsp=26&amp;ved=1t:429,r:6,s:20,i:2" style="position:absolute;margin-left:28.85pt;margin-top:22.95pt;width:82.7pt;height:110.7pt;z-index:-251665920;visibility:visible" o:button="t">
            <v:fill o:detectmouseclick="t"/>
            <v:imagedata r:id="rId11" o:title=""/>
          </v:shape>
        </w:pict>
      </w:r>
      <w:r>
        <w:t xml:space="preserve">                  </w:t>
      </w:r>
    </w:p>
    <w:p w:rsidR="00EC1118" w:rsidRDefault="00EC1118" w:rsidP="00516609">
      <w:r>
        <w:rPr>
          <w:noProof/>
          <w:lang w:eastAsia="tr-TR"/>
        </w:rPr>
        <w:pict>
          <v:shape id="_x0000_s1032" type="#_x0000_t75" alt="http://t3.gstatic.com/images?q=tbn:ANd9GcQ4Cl3i98gZdlWp-qKrsX5irwt4NYeX4BGTorky7DGb4DLeHINl" href="http://www.google.com.tr/imgres?q=bisiklet+boyama&amp;hl=tr&amp;sa=X&amp;biw=1280&amp;bih=629&amp;tbm=isch&amp;prmd=imvnsfd&amp;tbnid=wL7LuTaEHvMicM:&amp;imgrefurl=http://www.yeniresimler.com/img5151.htm&amp;docid=gOAP0C_Cz8puOM&amp;imgurl=http://www.yeniresimler.com/data/media/449/Boyama-bisiklet-resimleri-698.gif&amp;w=700&amp;h=431&amp;ei=okGZUNrpOqPN0QX6toCwBw&amp;zoom=1&amp;iact=hc&amp;vpx=256&amp;vpy=257&amp;dur=585&amp;hovh=176&amp;hovw=286&amp;tx=142&amp;ty=81&amp;sig=111618844721468039107&amp;page=2&amp;tbnh=134&amp;tbnw=218&amp;start=19&amp;ndsp=26&amp;ved=1t:429,r:0,s:20,i:1" style="position:absolute;margin-left:92.35pt;margin-top:2.95pt;width:120.1pt;height:74.05pt;z-index:251659776;visibility:visible" o:button="t">
            <v:fill o:detectmouseclick="t"/>
            <v:imagedata r:id="rId12" o:title=""/>
          </v:shape>
        </w:pict>
      </w:r>
      <w:r>
        <w:rPr>
          <w:noProof/>
          <w:lang w:eastAsia="tr-TR"/>
        </w:rPr>
        <w:pict>
          <v:shape id="_x0000_s1033" type="#_x0000_t75" alt="http://t1.gstatic.com/images?q=tbn:ANd9GcRn9RIkTVgFtii_pwa3afEVF0ZAuo8YG7CsbZ_xqrmkKgFvvFHyrQ" href="http://www.google.com.tr/imgres?q=hayalet+casper&amp;hl=tr&amp;biw=1280&amp;bih=629&amp;tbm=isch&amp;tbnid=hCLhLEnGNpMbWM:&amp;imgrefurl=http://rufiojones.wordpress.com/2011/08/25/cartoon-black-history-casper-the-friendly-ghost/&amp;docid=Lzx3d2J46z3QDM&amp;imgurl=http://rufiojones.files.wordpress.com/2011/08/casper2.jpg&amp;w=539&amp;h=444&amp;ei=EDqZUNeuNIGH0AXeoYDYAQ&amp;zoom=1&amp;iact=hc&amp;vpx=990&amp;vpy=129&amp;dur=4048&amp;hovh=204&amp;hovw=247&amp;tx=141&amp;ty=116&amp;sig=111618844721468039107&amp;page=1&amp;tbnh=138&amp;tbnw=173&amp;start=0&amp;ndsp=19&amp;ved=1t:429,r:11,s:0,i:1" style="position:absolute;margin-left:404.95pt;margin-top:5pt;width:94.95pt;height:78.1pt;z-index:251655680;visibility:visible" o:button="t">
            <v:fill o:detectmouseclick="t"/>
            <v:imagedata r:id="rId13" o:title=""/>
          </v:shape>
        </w:pict>
      </w:r>
      <w:r>
        <w:rPr>
          <w:noProof/>
          <w:lang w:eastAsia="tr-TR"/>
        </w:rPr>
        <w:pict>
          <v:shape id="rg_hi" o:spid="_x0000_s1034" type="#_x0000_t75" alt="http://t2.gstatic.com/images?q=tbn:ANd9GcRiS-QupjrQ06wXrhRKiXNRw4thcJYcs_h6Xdpj8w_xkiHaCZnbcg" href="http://www.google.com.tr/imgres?q=muzboyama&amp;hl=tr&amp;biw=1280&amp;bih=608&amp;tbm=isch&amp;tbnid=l34eHA_D5g1hrM:&amp;imgrefurl=http://www.webokur.com/boyama-kitabi/meyvelerle-ilgili-anaokulu-boyama-sayfalari-932/&amp;docid=3WxhWp8CZupE3M&amp;imgurl=http://img831.imageshack.us/img831/1061/webokurokuloncesiboyama.jpg&amp;w=531&amp;h=750&amp;ei=-xB7UJLIHeTj4QSXt4CYCw&amp;zoom=1&amp;iact=hc&amp;vpx=852&amp;vpy=2&amp;dur=592&amp;hovh=267&amp;hovw=189&amp;tx=99&amp;ty=91&amp;sig=103964483425693916744&amp;page=1&amp;tbnh=154&amp;tbnw=117&amp;start=0&amp;ndsp=24&amp;ved=1t:429,r:5,s:0,i:" style="position:absolute;margin-left:322.05pt;margin-top:5.95pt;width:65.05pt;height:1in;z-index:251643392;visibility:visible" o:button="t">
            <v:fill o:detectmouseclick="t"/>
            <v:imagedata r:id="rId14" o:title=""/>
          </v:shape>
        </w:pict>
      </w:r>
      <w:r>
        <w:rPr>
          <w:noProof/>
          <w:lang w:eastAsia="tr-TR"/>
        </w:rPr>
        <w:pict>
          <v:shape id="_x0000_s1035" type="#_x0000_t75" alt="http://t3.gstatic.com/images?q=tbn:ANd9GcToLGRdEW2yBWx7K-2ckHnj8F8XCK3-ssUp57Yx3kBmBl6fTwtjZA" href="http://www.google.com.tr/imgres?q=%C3%BCz%C3%BCm.gif&amp;hl=tr&amp;biw=1280&amp;bih=608&amp;tbm=isch&amp;tbnid=NmQ7rYffSujB_M:&amp;imgrefurl=http://nalanogretmen.blogspot.com/2009/12/yerli-mallari-haftasi.html&amp;docid=CRlPHV2urn201M&amp;imgurl=http://www.sermons4kids.com/bearing_fruit_colorpg.gif&amp;w=552&amp;h=432&amp;ei=nDqQUN6lG9H64QSl04HwAQ&amp;zoom=1&amp;iact=hc&amp;vpx=269&amp;vpy=181&amp;dur=567&amp;hovh=199&amp;hovw=254&amp;tx=123&amp;ty=118&amp;sig=107227619840665548361&amp;page=1&amp;tbnh=139&amp;tbnw=177&amp;start=0&amp;ndsp=22&amp;ved=1t:429,i:1" style="position:absolute;margin-left:-6.7pt;margin-top:2.95pt;width:92.55pt;height:72.65pt;z-index:-251666944;visibility:visible" o:button="t">
            <v:fill o:detectmouseclick="t"/>
            <v:imagedata r:id="rId15" o:title=""/>
          </v:shape>
        </w:pict>
      </w:r>
    </w:p>
    <w:p w:rsidR="00EC1118" w:rsidRDefault="00EC1118" w:rsidP="00244D9B">
      <w:pPr>
        <w:tabs>
          <w:tab w:val="left" w:pos="3057"/>
        </w:tabs>
      </w:pPr>
      <w:r>
        <w:tab/>
      </w:r>
    </w:p>
    <w:p w:rsidR="00EC1118" w:rsidRDefault="00EC1118" w:rsidP="00516609"/>
    <w:tbl>
      <w:tblPr>
        <w:tblpPr w:leftFromText="141" w:rightFromText="141" w:vertAnchor="text" w:horzAnchor="margin" w:tblpY="2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EC1118" w:rsidRPr="003E2009" w:rsidTr="003E2009">
        <w:trPr>
          <w:trHeight w:val="147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Var</w:t>
            </w: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Yok</w:t>
            </w:r>
          </w:p>
        </w:tc>
      </w:tr>
      <w:tr w:rsidR="00EC1118" w:rsidRPr="003E2009" w:rsidTr="003E2009">
        <w:trPr>
          <w:trHeight w:val="302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3112" w:tblpY="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EC1118" w:rsidRPr="003E2009" w:rsidTr="003E2009">
        <w:trPr>
          <w:trHeight w:val="147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Var</w:t>
            </w: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Yok</w:t>
            </w:r>
          </w:p>
        </w:tc>
      </w:tr>
      <w:tr w:rsidR="00EC1118" w:rsidRPr="003E2009" w:rsidTr="003E2009">
        <w:trPr>
          <w:trHeight w:val="302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margin" w:tblpXSpec="center" w:tblpY="2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EC1118" w:rsidRPr="003E2009" w:rsidTr="003E2009">
        <w:trPr>
          <w:trHeight w:val="147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Var</w:t>
            </w: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Yok</w:t>
            </w:r>
          </w:p>
        </w:tc>
      </w:tr>
      <w:tr w:rsidR="00EC1118" w:rsidRPr="003E2009" w:rsidTr="003E2009">
        <w:trPr>
          <w:trHeight w:val="302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7188" w:tblpY="2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EC1118" w:rsidRPr="003E2009" w:rsidTr="003E2009">
        <w:trPr>
          <w:trHeight w:val="147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Var</w:t>
            </w: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Yok</w:t>
            </w:r>
          </w:p>
        </w:tc>
      </w:tr>
      <w:tr w:rsidR="00EC1118" w:rsidRPr="003E2009" w:rsidTr="003E2009">
        <w:trPr>
          <w:trHeight w:val="302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9103" w:tblpY="2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EC1118" w:rsidRPr="003E2009" w:rsidTr="003E2009">
        <w:trPr>
          <w:trHeight w:val="147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Var</w:t>
            </w: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Yok</w:t>
            </w:r>
          </w:p>
        </w:tc>
      </w:tr>
      <w:tr w:rsidR="00EC1118" w:rsidRPr="003E2009" w:rsidTr="003E2009">
        <w:trPr>
          <w:trHeight w:val="302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</w:tr>
    </w:tbl>
    <w:p w:rsidR="00EC1118" w:rsidRDefault="00EC1118" w:rsidP="00516609"/>
    <w:p w:rsidR="00EC1118" w:rsidRDefault="00EC1118" w:rsidP="00516609">
      <w:r>
        <w:t xml:space="preserve">  </w:t>
      </w:r>
    </w:p>
    <w:p w:rsidR="00EC1118" w:rsidRDefault="00EC1118" w:rsidP="00516609">
      <w:r>
        <w:rPr>
          <w:noProof/>
          <w:lang w:eastAsia="tr-TR"/>
        </w:rPr>
        <w:pict>
          <v:shape id="Resim 20" o:spid="_x0000_s1036" type="#_x0000_t75" style="position:absolute;margin-left:10.45pt;margin-top:14.35pt;width:100.15pt;height:112.75pt;z-index:-251672064;visibility:visible">
            <v:imagedata r:id="rId16" o:title=""/>
          </v:shape>
        </w:pict>
      </w:r>
    </w:p>
    <w:p w:rsidR="00EC1118" w:rsidRDefault="00EC1118" w:rsidP="00516609">
      <w:r>
        <w:rPr>
          <w:noProof/>
          <w:lang w:eastAsia="tr-TR"/>
        </w:rPr>
        <w:pict>
          <v:shape id="il_fi" o:spid="_x0000_s1037" type="#_x0000_t75" alt="http://www.kirikdal.net/attachments/9432d1327186195/zurafa-boyama-sayfasi-1.gif" style="position:absolute;margin-left:224.95pt;margin-top:-.25pt;width:75.25pt;height:100.55pt;z-index:251658752;visibility:visible">
            <v:imagedata r:id="rId17" o:title=""/>
          </v:shape>
        </w:pict>
      </w:r>
      <w:r>
        <w:rPr>
          <w:noProof/>
          <w:lang w:eastAsia="tr-TR"/>
        </w:rPr>
        <w:pict>
          <v:shape id="_x0000_s1038" type="#_x0000_t75" alt="http://t0.gstatic.com/images?q=tbn:ANd9GcRATho0cz_ccflGX4IpSL1eMbFy-5BLHYefLY3aLy2Z9V-TKIgP" href="http://www.google.com.tr/imgres?q=lahana+boyama&amp;hl=tr&amp;biw=1280&amp;bih=629&amp;tbm=isch&amp;tbnid=6dgAVb-QtdLizM:&amp;imgrefurl=http://pixabay.com/tr/siyah-g%C4%B1da-%C3%A7orba-anahat-%C3%A7izim-37897/&amp;docid=pgG0TR-EFTcZ_M&amp;imgurl=http://pixabay.com/static/uploads/photo/2012/04/18/21/13/black-37897_640.png&amp;w=640&amp;h=590&amp;ei=7DiZUMlk77bRBciVgegO&amp;zoom=1&amp;iact=hc&amp;vpx=668&amp;vpy=140&amp;dur=1367&amp;hovh=216&amp;hovw=234&amp;tx=119&amp;ty=89&amp;sig=111618844721468039107&amp;page=1&amp;tbnh=142&amp;tbnw=154&amp;start=0&amp;ndsp=20&amp;ved=1t:429,r:4,s:0,i:" style="position:absolute;margin-left:316.65pt;margin-top:13.35pt;width:78.85pt;height:73.35pt;z-index:251652608;visibility:visible" o:button="t">
            <v:fill o:detectmouseclick="t"/>
            <v:imagedata r:id="rId18" o:title=""/>
          </v:shape>
        </w:pict>
      </w:r>
      <w:r>
        <w:rPr>
          <w:noProof/>
          <w:lang w:eastAsia="tr-TR"/>
        </w:rPr>
        <w:pict>
          <v:shape id="_x0000_s1039" type="#_x0000_t75" alt="http://t0.gstatic.com/images?q=tbn:ANd9GcSQpBz8muH7Q_VHiQ0VQGclxNeYCyRhUD3mPRJKWAl7tUqy3HWH" href="http://www.google.com.tr/imgres?q=patl%C4%B1can+boyama&amp;hl=tr&amp;biw=1280&amp;bih=629&amp;tbm=isch&amp;tbnid=YOY08KCW1Hoh-M:&amp;imgrefurl=http://www.maxihayat.net/maxiforum/cocuklar-icin-boyama-resimleri/192526-sebzeler-kis-sebzeleri-kis-meyve-ve-sebzeleri-ile-ilgili-boyama-sayfalari.html&amp;docid=7UfFvo4cVP_zGM&amp;imgurl=http://resim.maxihayat.net/Patlican-Kis-Sebzeleri-Boyama.gif&amp;w=439&amp;h=585&amp;ei=nDiZUPWWDIi30QWNrwE&amp;zoom=1&amp;iact=hc&amp;vpx=113&amp;vpy=211&amp;dur=2930&amp;hovh=259&amp;hovw=194&amp;tx=70&amp;ty=124&amp;sig=111618844721468039107&amp;page=1&amp;tbnh=138&amp;tbnw=104&amp;start=0&amp;ndsp=21&amp;ved=1t:429,r:7,s:0,i:1" style="position:absolute;margin-left:1.45pt;margin-top:1.1pt;width:60.3pt;height:80.15pt;z-index:251651584;visibility:visible" o:button="t">
            <v:fill o:detectmouseclick="t"/>
            <v:imagedata r:id="rId19" o:title=""/>
          </v:shape>
        </w:pict>
      </w:r>
      <w:r>
        <w:rPr>
          <w:noProof/>
          <w:lang w:eastAsia="tr-TR"/>
        </w:rPr>
        <w:pict>
          <v:shape id="_x0000_s1040" type="#_x0000_t75" alt="http://t1.gstatic.com/images?q=tbn:ANd9GcSBDesvVMKSSztPMQIGgowaK_P1EsXKe9tq_5ipMIj71nyy345o" href="http://www.google.com.tr/imgres?q=elma+boyama&amp;hl=tr&amp;biw=1280&amp;bih=608&amp;tbm=isch&amp;tbnid=vHgxCImh-l7_jM:&amp;imgrefurl=http://www.squidoo.com/apple-coloring-pages&amp;docid=BzUtkcLH-GMRAM&amp;imgurl=http://i3.squidoocdn.com/resize/squidoo_images/-1/draft_lens17588403module148828938photo_1299851854apple_coloring_pages.gif&amp;w=590&amp;h=737&amp;ei=ZRB7UMbCJaqL4gSoioHQDg&amp;zoom=1&amp;iact=hc&amp;vpx=381&amp;vpy=159&amp;dur=496&amp;hovh=251&amp;hovw=201&amp;tx=117&amp;ty=113&amp;sig=103964483425693916744&amp;page=1&amp;tbnh=143&amp;tbnw=115&amp;start=0&amp;ndsp=23&amp;ved=1t:429,r:2,s:0,i:1" style="position:absolute;margin-left:423.95pt;margin-top:-.2pt;width:75.75pt;height:94.4pt;z-index:-251671040;visibility:visible" o:button="t">
            <v:fill o:detectmouseclick="t"/>
            <v:imagedata r:id="rId20" o:title=""/>
          </v:shape>
        </w:pict>
      </w:r>
      <w:r>
        <w:t xml:space="preserve">            </w:t>
      </w:r>
    </w:p>
    <w:p w:rsidR="00EC1118" w:rsidRDefault="00EC1118" w:rsidP="00516609"/>
    <w:p w:rsidR="00EC1118" w:rsidRDefault="00EC1118" w:rsidP="00516609"/>
    <w:p w:rsidR="00EC1118" w:rsidRDefault="00EC1118" w:rsidP="00516609"/>
    <w:tbl>
      <w:tblPr>
        <w:tblpPr w:leftFromText="141" w:rightFromText="141" w:vertAnchor="text" w:horzAnchor="margin" w:tblpY="-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EC1118" w:rsidRPr="003E2009" w:rsidTr="003E2009">
        <w:trPr>
          <w:trHeight w:val="147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Var</w:t>
            </w: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Yok</w:t>
            </w:r>
          </w:p>
        </w:tc>
      </w:tr>
      <w:tr w:rsidR="00EC1118" w:rsidRPr="003E2009" w:rsidTr="003E2009">
        <w:trPr>
          <w:trHeight w:val="302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2814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EC1118" w:rsidRPr="003E2009" w:rsidTr="003E2009">
        <w:trPr>
          <w:trHeight w:val="147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Var</w:t>
            </w: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Yok</w:t>
            </w:r>
          </w:p>
        </w:tc>
      </w:tr>
      <w:tr w:rsidR="00EC1118" w:rsidRPr="003E2009" w:rsidTr="003E2009">
        <w:trPr>
          <w:trHeight w:val="302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margin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EC1118" w:rsidRPr="003E2009" w:rsidTr="003E2009">
        <w:trPr>
          <w:trHeight w:val="147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Var</w:t>
            </w: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Yok</w:t>
            </w:r>
          </w:p>
        </w:tc>
      </w:tr>
      <w:tr w:rsidR="00EC1118" w:rsidRPr="003E2009" w:rsidTr="003E2009">
        <w:trPr>
          <w:trHeight w:val="302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7174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EC1118" w:rsidRPr="003E2009" w:rsidTr="003E2009">
        <w:trPr>
          <w:trHeight w:val="147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Var</w:t>
            </w: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Yok</w:t>
            </w:r>
          </w:p>
        </w:tc>
      </w:tr>
      <w:tr w:rsidR="00EC1118" w:rsidRPr="003E2009" w:rsidTr="003E2009">
        <w:trPr>
          <w:trHeight w:val="302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9171" w:tblpY="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EC1118" w:rsidRPr="003E2009" w:rsidTr="003E2009">
        <w:trPr>
          <w:trHeight w:val="147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Var</w:t>
            </w: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Yok</w:t>
            </w:r>
          </w:p>
        </w:tc>
      </w:tr>
      <w:tr w:rsidR="00EC1118" w:rsidRPr="003E2009" w:rsidTr="003E2009">
        <w:trPr>
          <w:trHeight w:val="302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</w:tr>
    </w:tbl>
    <w:p w:rsidR="00EC1118" w:rsidRDefault="00EC1118" w:rsidP="00516609"/>
    <w:p w:rsidR="00EC1118" w:rsidRDefault="00EC1118" w:rsidP="00516609"/>
    <w:p w:rsidR="00EC1118" w:rsidRDefault="00EC1118" w:rsidP="00516609">
      <w:r>
        <w:rPr>
          <w:noProof/>
          <w:lang w:eastAsia="tr-TR"/>
        </w:rPr>
        <w:pict>
          <v:shape id="_x0000_s1041" type="#_x0000_t75" alt="http://www.coloring.ws/spring/7.gif" style="position:absolute;margin-left:190.3pt;margin-top:10.1pt;width:84.15pt;height:97.15pt;z-index:251662848;visibility:visible">
            <v:imagedata r:id="rId21" o:title=""/>
          </v:shape>
        </w:pict>
      </w:r>
      <w:r>
        <w:rPr>
          <w:noProof/>
          <w:lang w:eastAsia="tr-TR"/>
        </w:rPr>
        <w:pict>
          <v:shape id="_x0000_s1042" type="#_x0000_t75" alt="http://t1.gstatic.com/images?q=tbn:ANd9GcQ4IxJ6EjbQuxcawdH4Nft8DECc9Andcd3l_m3WpTz_o3a-BQcMMA" href="http://www.google.com.tr/imgres?q=balon+boyama&amp;hl=tr&amp;biw=1280&amp;bih=629&amp;tbm=isch&amp;tbnid=pyhB8-gI6VPmgM:&amp;imgrefurl=http://www.aksiyonorganizasyon.com/&amp;docid=uJ1JCDQCjStJvM&amp;imgurl=http://www.aksiyonorganizasyon.com/_tema/x1/resimler/balon.png&amp;w=237&amp;h=150&amp;ei=ZjmZUL_TLc6S0QXByYDwDg&amp;zoom=1&amp;iact=hc&amp;vpx=1048&amp;vpy=362&amp;dur=961&amp;hovh=120&amp;hovw=189&amp;tx=100&amp;ty=46&amp;sig=111618844721468039107&amp;page=3&amp;tbnh=120&amp;tbnw=162&amp;start=53&amp;ndsp=28&amp;ved=1t:429,r:39,s:20,i:3" style="position:absolute;margin-left:398.8pt;margin-top:24.55pt;width:122.3pt;height:78.1pt;z-index:-251661824;visibility:visible" o:button="t">
            <v:fill o:detectmouseclick="t"/>
            <v:imagedata r:id="rId22" o:title=""/>
          </v:shape>
        </w:pict>
      </w:r>
      <w:r>
        <w:rPr>
          <w:noProof/>
          <w:lang w:eastAsia="tr-TR"/>
        </w:rPr>
        <w:pict>
          <v:shape id="_x0000_s1043" type="#_x0000_t75" alt="http://t1.gstatic.com/images?q=tbn:ANd9GcRyLAzYRTzRvYdbI_6koJ9jeEiAeI_-jhjDjZblgSLVlVnK-v4Klw" href="http://www.google.com.tr/imgres?q=kalp+boyama&amp;hl=tr&amp;biw=1280&amp;bih=629&amp;tbm=isch&amp;tbnid=obqFGL_d3KJG3M:&amp;imgrefurl=http://familycrafts.about.com/od/valentinecolor/ss/Heart_Pattern.htm&amp;docid=zf2blP9424dzlM&amp;imgurl=http://0.tqn.com/d/familycrafts/1/0/B/0/3/Heart_Folding.jpg&amp;w=360&amp;h=335&amp;ei=MTmZUOT3NeK80QX6tICYCw&amp;zoom=1&amp;iact=hc&amp;vpx=421&amp;vpy=278&amp;dur=2255&amp;hovh=217&amp;hovw=233&amp;tx=123&amp;ty=106&amp;sig=111618844721468039107&amp;page=2&amp;tbnh=134&amp;tbnw=144&amp;start=22&amp;ndsp=32&amp;ved=1t:429,r:4,s:20,i:1" style="position:absolute;margin-left:85.75pt;margin-top:18.95pt;width:75.05pt;height:69.25pt;z-index:-251662848;visibility:visible" o:button="t">
            <v:fill o:detectmouseclick="t"/>
            <v:imagedata r:id="rId23" o:title=""/>
          </v:shape>
        </w:pict>
      </w:r>
      <w:r>
        <w:rPr>
          <w:noProof/>
          <w:lang w:eastAsia="tr-TR"/>
        </w:rPr>
        <w:pict>
          <v:shape id="_x0000_s1044" type="#_x0000_t75" alt="http://t3.gstatic.com/images?q=tbn:ANd9GcSxRtohF41O-h-CY8fY0dqMhD4XK_xbaFFwvVNlgpERq2HzwjdjLw" href="http://www.google.com.tr/imgres?q=kelebek+boyama&amp;hl=tr&amp;biw=1280&amp;bih=608&amp;tbm=isch&amp;tbnid=GLHvFMgYoTyfgM:&amp;imgrefurl=http://jimmyneutronoyunlari.com/kelebek-boyama-oyunu.html&amp;docid=H9lEbQwHxW-T3M&amp;imgurl=http://jimmyneutronoyunlari.com/oyunlar/21917d1310381827-kelebek.gif&amp;w=600&amp;h=390&amp;ei=RBB7ULXsAeT44QSs1YDABA&amp;zoom=1&amp;iact=hc&amp;vpx=122&amp;vpy=154&amp;dur=566&amp;hovh=181&amp;hovw=279&amp;tx=152&amp;ty=102&amp;sig=103964483425693916744&amp;page=1&amp;tbnh=134&amp;tbnw=207&amp;start=0&amp;ndsp=21&amp;ved=1t:429,r:0,s:0,i:" style="position:absolute;margin-left:294.2pt;margin-top:18.05pt;width:96.95pt;height:70.25pt;z-index:-251668992;visibility:visible" o:button="t">
            <v:fill o:detectmouseclick="t"/>
            <v:imagedata r:id="rId24" o:title=""/>
          </v:shape>
        </w:pict>
      </w:r>
      <w:r>
        <w:rPr>
          <w:noProof/>
          <w:lang w:eastAsia="tr-TR"/>
        </w:rPr>
        <w:pict>
          <v:shape id="_x0000_s1045" type="#_x0000_t75" alt="http://t0.gstatic.com/images?q=tbn:ANd9GcTdSu8X_KuenAo5U0B7CSB6cCVcI_X9OBZ9XC7w_sBU1t25_cLGag" href="http://www.google.com.tr/imgres?q=kedi.boyama&amp;hl=tr&amp;biw=1280&amp;bih=608&amp;tbm=isch&amp;tbnid=UZK48WqkX0TdgM:&amp;imgrefurl=http://www.freecoloring.info/cat-coloring-pages.php&amp;docid=oTuFgErbFiV5RM&amp;imgurl=http://www.freecoloring.info/img/cat2-03.jpg&amp;w=613&amp;h=863&amp;ei=Xw97UN3ENILj4QSq1oGoDg&amp;zoom=1&amp;iact=hc&amp;vpx=496&amp;vpy=119&amp;dur=558&amp;hovh=266&amp;hovw=189&amp;tx=88&amp;ty=121&amp;sig=103964483425693916744&amp;page=1&amp;tbnh=149&amp;tbnw=117&amp;start=0&amp;ndsp=24&amp;ved=1t:429,r:3,s:0,i:" style="position:absolute;margin-left:1.45pt;margin-top:5.05pt;width:69.15pt;height:97.1pt;z-index:-251670016;visibility:visible" o:button="t">
            <v:fill o:detectmouseclick="t"/>
            <v:imagedata r:id="rId25" o:title=""/>
          </v:shape>
        </w:pict>
      </w:r>
      <w:r>
        <w:t xml:space="preserve">            </w:t>
      </w:r>
    </w:p>
    <w:p w:rsidR="00EC1118" w:rsidRPr="00D546E8" w:rsidRDefault="00EC1118" w:rsidP="00D546E8"/>
    <w:p w:rsidR="00EC1118" w:rsidRPr="00D546E8" w:rsidRDefault="00EC1118" w:rsidP="00D546E8"/>
    <w:p w:rsidR="00EC1118" w:rsidRPr="00D546E8" w:rsidRDefault="00EC1118" w:rsidP="00D546E8"/>
    <w:tbl>
      <w:tblPr>
        <w:tblpPr w:leftFromText="141" w:rightFromText="141" w:vertAnchor="text" w:horzAnchor="margin" w:tblpY="2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EC1118" w:rsidRPr="003E2009" w:rsidTr="003E2009">
        <w:trPr>
          <w:trHeight w:val="147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Var</w:t>
            </w: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Yok</w:t>
            </w:r>
          </w:p>
        </w:tc>
      </w:tr>
      <w:tr w:rsidR="00EC1118" w:rsidRPr="003E2009" w:rsidTr="003E2009">
        <w:trPr>
          <w:trHeight w:val="302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2597" w:tblpY="2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EC1118" w:rsidRPr="003E2009" w:rsidTr="003E2009">
        <w:trPr>
          <w:trHeight w:val="147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Var</w:t>
            </w: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Yok</w:t>
            </w:r>
          </w:p>
        </w:tc>
      </w:tr>
      <w:tr w:rsidR="00EC1118" w:rsidRPr="003E2009" w:rsidTr="003E2009">
        <w:trPr>
          <w:trHeight w:val="302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4580" w:tblpY="2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EC1118" w:rsidRPr="003E2009" w:rsidTr="003E2009">
        <w:trPr>
          <w:trHeight w:val="147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Var</w:t>
            </w: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Yok</w:t>
            </w:r>
          </w:p>
        </w:tc>
      </w:tr>
      <w:tr w:rsidR="00EC1118" w:rsidRPr="003E2009" w:rsidTr="003E2009">
        <w:trPr>
          <w:trHeight w:val="302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6998" w:tblpY="2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EC1118" w:rsidRPr="003E2009" w:rsidTr="003E2009">
        <w:trPr>
          <w:trHeight w:val="147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Var</w:t>
            </w: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Yok</w:t>
            </w:r>
          </w:p>
        </w:tc>
      </w:tr>
      <w:tr w:rsidR="00EC1118" w:rsidRPr="003E2009" w:rsidTr="003E2009">
        <w:trPr>
          <w:trHeight w:val="302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9144" w:tblpY="2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EC1118" w:rsidRPr="003E2009" w:rsidTr="003E2009">
        <w:trPr>
          <w:trHeight w:val="147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Var</w:t>
            </w: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  <w:r w:rsidRPr="003E2009">
              <w:rPr>
                <w:rFonts w:ascii="Hand writing Mutlu" w:hAnsi="Hand writing Mutlu"/>
              </w:rPr>
              <w:t>l Sesi Yok</w:t>
            </w:r>
          </w:p>
        </w:tc>
      </w:tr>
      <w:tr w:rsidR="00EC1118" w:rsidRPr="003E2009" w:rsidTr="003E2009">
        <w:trPr>
          <w:trHeight w:val="302"/>
        </w:trPr>
        <w:tc>
          <w:tcPr>
            <w:tcW w:w="817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  <w:tc>
          <w:tcPr>
            <w:tcW w:w="851" w:type="dxa"/>
          </w:tcPr>
          <w:p w:rsidR="00EC1118" w:rsidRPr="003E2009" w:rsidRDefault="00EC1118" w:rsidP="003E2009">
            <w:pPr>
              <w:spacing w:after="0" w:line="240" w:lineRule="auto"/>
            </w:pPr>
          </w:p>
        </w:tc>
      </w:tr>
    </w:tbl>
    <w:p w:rsidR="00EC1118" w:rsidRDefault="00EC1118" w:rsidP="00D546E8"/>
    <w:p w:rsidR="00EC1118" w:rsidRDefault="00EC1118" w:rsidP="00D546E8"/>
    <w:p w:rsidR="00EC1118" w:rsidRPr="00D6774E" w:rsidRDefault="00EC1118" w:rsidP="00A0351E">
      <w:pPr>
        <w:pStyle w:val="ListParagraph"/>
        <w:ind w:left="360"/>
        <w:rPr>
          <w:rFonts w:ascii="Comic Sans MS" w:hAnsi="Comic Sans MS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Sayın Veli, aşağıdaki resimlerdekinin ne olduğunu sorunuz. Öğrencinize söyletiniz. Söylerken ''l'' sesini bastırarak söylemelerini isteyiniz. Gerektiğinde siz de ''l '' sesini bastırarak söyleyiniz. Öğrencinize </w:t>
      </w:r>
      <w:r>
        <w:rPr>
          <w:rFonts w:ascii="Times New Roman" w:hAnsi="Times New Roman"/>
          <w:sz w:val="24"/>
          <w:szCs w:val="24"/>
        </w:rPr>
        <w:t>‘’</w:t>
      </w:r>
      <w:r>
        <w:rPr>
          <w:rFonts w:ascii="Hand writing Mutlu" w:hAnsi="Hand writing Mutlu"/>
          <w:sz w:val="24"/>
          <w:szCs w:val="24"/>
        </w:rPr>
        <w:t xml:space="preserve">l </w:t>
      </w:r>
      <w:r>
        <w:rPr>
          <w:rFonts w:ascii="Times New Roman" w:hAnsi="Times New Roman"/>
          <w:sz w:val="24"/>
          <w:szCs w:val="24"/>
        </w:rPr>
        <w:t>’’</w:t>
      </w:r>
      <w:r>
        <w:rPr>
          <w:rFonts w:ascii="Hand writing Mutlu" w:hAnsi="Hand writing Mutlu"/>
          <w:sz w:val="24"/>
          <w:szCs w:val="24"/>
        </w:rPr>
        <w:t xml:space="preserve"> sesi başta mı? ortada mı? sonda mı? diye sorunuz. Gerekli kutucuğu örnekteki gibi işaretletiniz.</w:t>
      </w:r>
    </w:p>
    <w:p w:rsidR="00EC1118" w:rsidRDefault="00EC1118" w:rsidP="00A0351E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color w:val="0000FF"/>
          <w:sz w:val="27"/>
          <w:szCs w:val="27"/>
        </w:rPr>
        <w:t xml:space="preserve">   </w:t>
      </w:r>
      <w:r>
        <w:t xml:space="preserve">    </w:t>
      </w:r>
      <w:r w:rsidRPr="00740337">
        <w:rPr>
          <w:noProof/>
          <w:lang w:eastAsia="tr-TR"/>
        </w:rPr>
        <w:pict>
          <v:shape id="Resim 236" o:spid="_x0000_i1025" type="#_x0000_t75" style="width:88.5pt;height:90pt;visibility:visible">
            <v:imagedata r:id="rId8" o:title=""/>
          </v:shape>
        </w:pict>
      </w:r>
      <w:r>
        <w:t xml:space="preserve">                            </w:t>
      </w:r>
      <w:hyperlink r:id="rId26" w:history="1">
        <w:r w:rsidRPr="003E2009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rg_hi" o:spid="_x0000_i1026" type="#_x0000_t75" alt="http://t3.gstatic.com/images?q=tbn:ANd9GcSC-ck4DraY3NBoWQgBZfXPrHVgPidAhJtz2yTbgjsYasNyjmAQXA" href="http://www.google.com.tr/imgres?q=ELMA+BOYA&amp;hl=tr&amp;biw=1311&amp;bih=569&amp;tbm=isch&amp;tbnid=GjyXbTmEiTU84M:&amp;imgrefurl=http://imagixs.com/free-apple-coloring-pages/&amp;docid=vEJK1aC27gy5LM&amp;imgurl=http://www.eprintablecoloringpages.com/images/large/book-coloring-pages/apple-tree-coloring-pages/apple-tree-coloring-pages-94_LRG.jpg&amp;w=848&amp;h=1097&amp;ei=Ro9wULD9DMuDhQe654CwDA&amp;zoom=1&amp;iact=hc&amp;vpx=709&amp;vpy=109&amp;dur=404&amp;hovh=255&amp;hovw=197&amp;tx=131&amp;ty=143&amp;sig=100441118951421751508&amp;page=1&amp;tbnh=119&amp;tbnw=92&amp;start=0&amp;ndsp=27&amp;ved=1t:429,r:5,s:0,i:" style="width:91.5pt;height:90pt;visibility:visible" o:button="t">
              <v:fill o:detectmouseclick="t"/>
              <v:imagedata r:id="rId27" o:title=""/>
            </v:shape>
          </w:pict>
        </w:r>
      </w:hyperlink>
      <w:r>
        <w:t xml:space="preserve">                                     </w:t>
      </w:r>
      <w:r w:rsidRPr="003E2009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i1027" type="#_x0000_t75" alt="ANd9GcTLExk-g4ld9mLvKZ8Q-yu8zzPvXh6mAjjCM_pk6sNdleIs8NXsPg" style="width:86.25pt;height:85.5pt;visibility:visible">
            <v:imagedata r:id="rId28" o:title=""/>
          </v:shape>
        </w:pict>
      </w:r>
    </w:p>
    <w:p w:rsidR="00EC1118" w:rsidRPr="007F2CD7" w:rsidRDefault="00EC1118" w:rsidP="00A0351E">
      <w:r>
        <w:t xml:space="preserve">      </w:t>
      </w:r>
      <w:r>
        <w:rPr>
          <w:noProof/>
          <w:lang w:eastAsia="tr-TR"/>
        </w:rPr>
      </w:r>
      <w:r>
        <w:pict>
          <v:group id="_x0000_s1046" editas="orgchart" style="width:113.85pt;height:62.2pt;mso-position-horizontal-relative:char;mso-position-vertical-relative:line" coordorigin="1642,5280" coordsize="7200,1801">
            <o:lock v:ext="edit" aspectratio="t"/>
            <o:diagram v:ext="edit" dgmstyle="0" dgmscalex="20726" dgmscaley="45269" dgmfontsize="3" constrainbounds="0,0,0,0">
              <o:relationtable v:ext="edit">
                <o:rel v:ext="edit" idsrc="#_s1051" iddest="#_s1051"/>
                <o:rel v:ext="edit" idsrc="#_s1052" iddest="#_s1051" idcntr="#_s1050"/>
                <o:rel v:ext="edit" idsrc="#_s1053" iddest="#_s1051" idcntr="#_s1049"/>
                <o:rel v:ext="edit" idsrc="#_s1054" iddest="#_s1051" idcntr="#_s1048"/>
              </o:relationtable>
            </o:diagram>
            <v:shape id="_x0000_s1047" type="#_x0000_t75" style="position:absolute;left:1642;top:5280;width:7200;height:1801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048" o:spid="_x0000_s1048" type="#_x0000_t34" style="position:absolute;left:6323;top:4922;width:361;height:2520;rotation:270;flip:x" o:connectortype="elbow" adj="10757,160387,-254082" strokeweight="2.2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s1049" o:spid="_x0000_s1049" type="#_x0000_t32" style="position:absolute;left:5064;top:6181;width:361;height:1;rotation:270" o:connectortype="elbow" adj="-184945,-1,-184945" strokeweight="2.25pt"/>
            <v:shape id="_s1050" o:spid="_x0000_s1050" type="#_x0000_t34" style="position:absolute;left:3803;top:4921;width:361;height:2521;rotation:270" o:connectortype="elbow" adj="10757,-160387,-115807" strokeweight="2.25pt"/>
            <v:roundrect id="_s1051" o:spid="_x0000_s1051" style="position:absolute;left:3449;top:5280;width:3586;height:721;v-text-anchor:middle" arcsize="10923f" o:dgmlayout="0" o:dgmnodekind="1" filled="f" fillcolor="#bbe0e3">
              <v:textbox style="mso-next-textbox:#_s1051" inset="0,0,0,0">
                <w:txbxContent>
                  <w:p w:rsidR="00EC1118" w:rsidRPr="00DB2C96" w:rsidRDefault="00EC1118" w:rsidP="00A0351E">
                    <w:pPr>
                      <w:jc w:val="center"/>
                      <w:rPr>
                        <w:rFonts w:ascii="Hand writing Mutlu" w:hAnsi="Hand writing Mutlu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28"/>
                        <w:szCs w:val="28"/>
                      </w:rPr>
                      <w:t>limon</w:t>
                    </w:r>
                  </w:p>
                </w:txbxContent>
              </v:textbox>
            </v:roundrect>
            <v:roundrect id="_s1052" o:spid="_x0000_s1052" style="position:absolute;left:1642;top:6361;width:2160;height:720;v-text-anchor:middle" arcsize="10923f" o:dgmlayout="0" o:dgmnodekind="0">
              <v:textbox style="mso-next-textbox:#_s1052" inset="0,0,0,0">
                <w:txbxContent>
                  <w:p w:rsidR="00EC1118" w:rsidRDefault="00EC1118" w:rsidP="00A0351E">
                    <w:pPr>
                      <w:rPr>
                        <w:sz w:val="6"/>
                      </w:rPr>
                    </w:pPr>
                    <w:r>
                      <w:rPr>
                        <w:sz w:val="6"/>
                      </w:rPr>
                      <w:t>Tufan</w:t>
                    </w:r>
                  </w:p>
                  <w:p w:rsidR="00EC1118" w:rsidRPr="00037A3D" w:rsidRDefault="00EC1118" w:rsidP="00A0351E">
                    <w:pPr>
                      <w:rPr>
                        <w:sz w:val="6"/>
                      </w:rPr>
                    </w:pPr>
                  </w:p>
                </w:txbxContent>
              </v:textbox>
            </v:roundrect>
            <v:roundrect id="_s1053" o:spid="_x0000_s1053" style="position:absolute;left:4162;top:6361;width:2160;height:720;v-text-anchor:middle" arcsize="10923f" o:dgmlayout="0" o:dgmnodekind="0" filled="f" fillcolor="#bbe0e3">
              <v:textbox style="mso-next-textbox:#_s1053" inset="0,0,0,0">
                <w:txbxContent>
                  <w:p w:rsidR="00EC1118" w:rsidRPr="00037A3D" w:rsidRDefault="00EC1118" w:rsidP="00A0351E">
                    <w:pPr>
                      <w:jc w:val="center"/>
                      <w:rPr>
                        <w:sz w:val="6"/>
                      </w:rPr>
                    </w:pPr>
                  </w:p>
                </w:txbxContent>
              </v:textbox>
            </v:roundrect>
            <v:roundrect id="_s1054" o:spid="_x0000_s1054" style="position:absolute;left:6682;top:6361;width:2160;height:720;v-text-anchor:middle" arcsize="10923f" o:dgmlayout="0" o:dgmnodekind="0" filled="f" fillcolor="#bbe0e3">
              <v:textbox style="mso-next-textbox:#_s1054" inset="0,0,0,0">
                <w:txbxContent>
                  <w:p w:rsidR="00EC1118" w:rsidRPr="00037A3D" w:rsidRDefault="00EC1118" w:rsidP="00A0351E">
                    <w:pPr>
                      <w:jc w:val="center"/>
                      <w:rPr>
                        <w:sz w:val="6"/>
                      </w:rPr>
                    </w:pPr>
                  </w:p>
                </w:txbxContent>
              </v:textbox>
            </v:roundrect>
            <w10:anchorlock/>
          </v:group>
        </w:pict>
      </w:r>
      <w:r>
        <w:t xml:space="preserve">                   </w:t>
      </w:r>
      <w:r>
        <w:rPr>
          <w:noProof/>
          <w:lang w:eastAsia="tr-TR"/>
        </w:rPr>
      </w:r>
      <w:r>
        <w:pict>
          <v:group id="_x0000_s1055" editas="orgchart" style="width:113.85pt;height:56.95pt;mso-position-horizontal-relative:char;mso-position-vertical-relative:line" coordorigin="1642,5280" coordsize="7200,1801">
            <o:lock v:ext="edit" aspectratio="t"/>
            <o:diagram v:ext="edit" dgmstyle="0" dgmscalex="20726" dgmscaley="41448" dgmfontsize="3" constrainbounds="0,0,0,0">
              <o:relationtable v:ext="edit">
                <o:rel v:ext="edit" idsrc="#_s1060" iddest="#_s1060"/>
                <o:rel v:ext="edit" idsrc="#_s1061" iddest="#_s1060" idcntr="#_s1059"/>
                <o:rel v:ext="edit" idsrc="#_s1062" iddest="#_s1060" idcntr="#_s1058"/>
                <o:rel v:ext="edit" idsrc="#_s1063" iddest="#_s1060" idcntr="#_s1057"/>
              </o:relationtable>
            </o:diagram>
            <v:shape id="_x0000_s1056" type="#_x0000_t75" style="position:absolute;left:1642;top:5280;width:7200;height:1801" o:preferrelative="f">
              <v:fill o:detectmouseclick="t"/>
              <v:path o:extrusionok="t" o:connecttype="none"/>
              <o:lock v:ext="edit" text="t"/>
            </v:shape>
            <v:shape id="_s1057" o:spid="_x0000_s1057" type="#_x0000_t34" style="position:absolute;left:6323;top:4922;width:361;height:2520;rotation:270;flip:x" o:connectortype="elbow" adj=",161526,-585853" strokeweight="2.25pt"/>
            <v:shape id="_s1058" o:spid="_x0000_s1058" type="#_x0000_t32" style="position:absolute;left:5064;top:6181;width:361;height:1;rotation:270" o:connectortype="elbow" adj="-510347,-1,-510347" strokeweight="2.25pt"/>
            <v:shape id="_s1059" o:spid="_x0000_s1059" type="#_x0000_t34" style="position:absolute;left:3803;top:4921;width:361;height:2521;rotation:270" o:connectortype="elbow" adj=",-161526,-434842" strokeweight="2.25pt"/>
            <v:roundrect id="_s1060" o:spid="_x0000_s1060" style="position:absolute;left:3449;top:5280;width:3586;height:721;v-text-anchor:middle" arcsize="10923f" o:dgmlayout="0" o:dgmnodekind="1" filled="f" fillcolor="#bbe0e3">
              <v:textbox style="mso-next-textbox:#_s1060" inset="0,0,0,0">
                <w:txbxContent>
                  <w:p w:rsidR="00EC1118" w:rsidRPr="00DB2C96" w:rsidRDefault="00EC1118" w:rsidP="00A0351E">
                    <w:pPr>
                      <w:jc w:val="center"/>
                      <w:rPr>
                        <w:rFonts w:ascii="Hand writing Mutlu" w:hAnsi="Hand writing Mutlu"/>
                        <w:b/>
                        <w:sz w:val="28"/>
                        <w:szCs w:val="28"/>
                      </w:rPr>
                    </w:pPr>
                    <w:r w:rsidRPr="00DB2C96">
                      <w:rPr>
                        <w:rFonts w:ascii="Hand writing Mutlu" w:hAnsi="Hand writing Mutlu"/>
                        <w:b/>
                        <w:sz w:val="28"/>
                        <w:szCs w:val="28"/>
                      </w:rPr>
                      <w:t>elma</w:t>
                    </w:r>
                  </w:p>
                </w:txbxContent>
              </v:textbox>
            </v:roundrect>
            <v:roundrect id="_s1061" o:spid="_x0000_s1061" style="position:absolute;left:1642;top:6361;width:2160;height:720;v-text-anchor:middle" arcsize="10923f" o:dgmlayout="0" o:dgmnodekind="0">
              <v:textbox style="mso-next-textbox:#_s1061" inset="0,0,0,0">
                <w:txbxContent>
                  <w:p w:rsidR="00EC1118" w:rsidRPr="00037A3D" w:rsidRDefault="00EC1118" w:rsidP="00A0351E">
                    <w:pPr>
                      <w:jc w:val="center"/>
                      <w:rPr>
                        <w:sz w:val="6"/>
                      </w:rPr>
                    </w:pPr>
                  </w:p>
                </w:txbxContent>
              </v:textbox>
            </v:roundrect>
            <v:roundrect id="_s1062" o:spid="_x0000_s1062" style="position:absolute;left:4162;top:6361;width:2160;height:720;v-text-anchor:middle" arcsize="10923f" o:dgmlayout="0" o:dgmnodekind="0" filled="f" fillcolor="#bbe0e3">
              <v:textbox style="mso-next-textbox:#_s1062" inset="0,0,0,0">
                <w:txbxContent>
                  <w:p w:rsidR="00EC1118" w:rsidRPr="00037A3D" w:rsidRDefault="00EC1118" w:rsidP="00A0351E">
                    <w:pPr>
                      <w:jc w:val="center"/>
                      <w:rPr>
                        <w:sz w:val="6"/>
                      </w:rPr>
                    </w:pPr>
                  </w:p>
                </w:txbxContent>
              </v:textbox>
            </v:roundrect>
            <v:roundrect id="_s1063" o:spid="_x0000_s1063" style="position:absolute;left:6682;top:6361;width:2160;height:720;v-text-anchor:middle" arcsize="10923f" o:dgmlayout="0" o:dgmnodekind="0" filled="f" fillcolor="#bbe0e3">
              <v:textbox style="mso-next-textbox:#_s1063" inset="0,0,0,0">
                <w:txbxContent>
                  <w:p w:rsidR="00EC1118" w:rsidRPr="00037A3D" w:rsidRDefault="00EC1118" w:rsidP="00A0351E">
                    <w:pPr>
                      <w:jc w:val="center"/>
                      <w:rPr>
                        <w:sz w:val="6"/>
                      </w:rPr>
                    </w:pPr>
                  </w:p>
                </w:txbxContent>
              </v:textbox>
            </v:roundrect>
            <w10:anchorlock/>
          </v:group>
        </w:pict>
      </w:r>
      <w:r>
        <w:tab/>
      </w:r>
      <w:r>
        <w:tab/>
      </w:r>
      <w:r>
        <w:rPr>
          <w:noProof/>
          <w:lang w:eastAsia="tr-TR"/>
        </w:rPr>
      </w:r>
      <w:r>
        <w:pict>
          <v:group id="_x0000_s1064" editas="orgchart" style="width:139.2pt;height:56.95pt;mso-position-horizontal-relative:char;mso-position-vertical-relative:line" coordorigin="1642,5280" coordsize="7200,1801">
            <o:lock v:ext="edit" aspectratio="t"/>
            <o:diagram v:ext="edit" dgmstyle="0" dgmscalex="25341" dgmscaley="41448" dgmfontsize="4" constrainbounds="0,0,0,0">
              <o:relationtable v:ext="edit">
                <o:rel v:ext="edit" idsrc="#_s1069" iddest="#_s1069"/>
                <o:rel v:ext="edit" idsrc="#_s1070" iddest="#_s1069" idcntr="#_s1068"/>
                <o:rel v:ext="edit" idsrc="#_s1071" iddest="#_s1069" idcntr="#_s1067"/>
                <o:rel v:ext="edit" idsrc="#_s1072" iddest="#_s1069" idcntr="#_s1066"/>
              </o:relationtable>
            </o:diagram>
            <v:shape id="_x0000_s1065" type="#_x0000_t75" style="position:absolute;left:1642;top:5280;width:7200;height:1801" o:preferrelative="f">
              <v:fill o:detectmouseclick="t"/>
              <v:path o:extrusionok="t" o:connecttype="none"/>
              <o:lock v:ext="edit" text="t"/>
            </v:shape>
            <v:shape id="_s1066" o:spid="_x0000_s1066" type="#_x0000_t34" style="position:absolute;left:6322;top:4921;width:361;height:2522;rotation:270;flip:x" o:connectortype="elbow" adj=",132037,-960821" strokeweight="2.25pt"/>
            <v:shape id="_s1067" o:spid="_x0000_s1067" type="#_x0000_t32" style="position:absolute;left:5062;top:6181;width:361;height:1;rotation:270" o:connectortype="elbow" adj="-868453,-1,-868453" strokeweight="2.25pt"/>
            <v:shape id="_s1068" o:spid="_x0000_s1068" type="#_x0000_t34" style="position:absolute;left:3802;top:4922;width:361;height:2519;rotation:270" o:connectortype="elbow" adj=",-132172,-776179" strokeweight="2.25pt"/>
            <v:roundrect id="_s1069" o:spid="_x0000_s1069" style="position:absolute;left:3449;top:5280;width:3586;height:721;v-text-anchor:middle" arcsize="10923f" o:dgmlayout="0" o:dgmnodekind="1" filled="f" fillcolor="#bbe0e3">
              <v:textbox style="mso-next-textbox:#_s1069" inset="0,0,0,0">
                <w:txbxContent>
                  <w:p w:rsidR="00EC1118" w:rsidRPr="00BE1C99" w:rsidRDefault="00EC1118" w:rsidP="00A0351E">
                    <w:pPr>
                      <w:jc w:val="center"/>
                      <w:rPr>
                        <w:rFonts w:ascii="Hand writing Mutlu" w:hAnsi="Hand writing Mutlu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28"/>
                        <w:szCs w:val="28"/>
                      </w:rPr>
                      <w:t>p</w:t>
                    </w:r>
                    <w:r w:rsidRPr="00BE1C99">
                      <w:rPr>
                        <w:rFonts w:ascii="Hand writing Mutlu" w:hAnsi="Hand writing Mutlu"/>
                        <w:b/>
                        <w:sz w:val="28"/>
                        <w:szCs w:val="28"/>
                      </w:rPr>
                      <w:t>ortakal</w:t>
                    </w:r>
                  </w:p>
                </w:txbxContent>
              </v:textbox>
            </v:roundrect>
            <v:roundrect id="_s1070" o:spid="_x0000_s1070" style="position:absolute;left:1642;top:6361;width:2160;height:720;v-text-anchor:middle" arcsize="10923f" o:dgmlayout="0" o:dgmnodekind="0">
              <v:textbox style="mso-next-textbox:#_s1070" inset="0,0,0,0">
                <w:txbxContent>
                  <w:p w:rsidR="00EC1118" w:rsidRPr="006E26FB" w:rsidRDefault="00EC1118" w:rsidP="00A0351E">
                    <w:pPr>
                      <w:jc w:val="center"/>
                      <w:rPr>
                        <w:sz w:val="8"/>
                      </w:rPr>
                    </w:pPr>
                  </w:p>
                </w:txbxContent>
              </v:textbox>
            </v:roundrect>
            <v:roundrect id="_s1071" o:spid="_x0000_s1071" style="position:absolute;left:4162;top:6361;width:2160;height:720;v-text-anchor:middle" arcsize="10923f" o:dgmlayout="0" o:dgmnodekind="0" filled="f" fillcolor="#bbe0e3">
              <v:textbox style="mso-next-textbox:#_s1071" inset="0,0,0,0">
                <w:txbxContent>
                  <w:p w:rsidR="00EC1118" w:rsidRPr="006E26FB" w:rsidRDefault="00EC1118" w:rsidP="00A0351E">
                    <w:pPr>
                      <w:jc w:val="center"/>
                      <w:rPr>
                        <w:sz w:val="8"/>
                      </w:rPr>
                    </w:pPr>
                  </w:p>
                </w:txbxContent>
              </v:textbox>
            </v:roundrect>
            <v:roundrect id="_s1072" o:spid="_x0000_s1072" style="position:absolute;left:6682;top:6361;width:2160;height:720;v-text-anchor:middle" arcsize="10923f" o:dgmlayout="0" o:dgmnodekind="0" filled="f" fillcolor="#bbe0e3">
              <v:textbox style="mso-next-textbox:#_s1072" inset="0,0,0,0">
                <w:txbxContent>
                  <w:p w:rsidR="00EC1118" w:rsidRPr="006E26FB" w:rsidRDefault="00EC1118" w:rsidP="00A0351E">
                    <w:pPr>
                      <w:jc w:val="center"/>
                      <w:rPr>
                        <w:sz w:val="8"/>
                      </w:rPr>
                    </w:pPr>
                  </w:p>
                </w:txbxContent>
              </v:textbox>
            </v:roundrect>
            <w10:anchorlock/>
          </v:group>
        </w:pict>
      </w:r>
      <w:r>
        <w:tab/>
      </w:r>
    </w:p>
    <w:p w:rsidR="00EC1118" w:rsidRPr="00C663E6" w:rsidRDefault="00EC1118" w:rsidP="00C663E6">
      <w:pPr>
        <w:pStyle w:val="ListParagraph"/>
        <w:tabs>
          <w:tab w:val="left" w:pos="705"/>
          <w:tab w:val="left" w:pos="4530"/>
        </w:tabs>
        <w:ind w:left="0"/>
      </w:pPr>
      <w:r>
        <w:rPr>
          <w:rFonts w:ascii="Arial" w:hAnsi="Arial" w:cs="Arial"/>
          <w:color w:val="0000FF"/>
          <w:sz w:val="27"/>
          <w:szCs w:val="27"/>
        </w:rPr>
        <w:t xml:space="preserve">              </w:t>
      </w:r>
      <w:r w:rsidRPr="003E2009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i1031" type="#_x0000_t75" alt="ANd9GcStlrUb54tZJUVq9AvB0HxO_dtyPZzivhfj-hYChaknWcKPYji8" style="width:48pt;height:73.5pt;visibility:visible">
            <v:imagedata r:id="rId29" o:title=""/>
          </v:shape>
        </w:pict>
      </w:r>
      <w:r>
        <w:rPr>
          <w:rFonts w:ascii="Arial" w:hAnsi="Arial" w:cs="Arial"/>
          <w:color w:val="0000FF"/>
          <w:sz w:val="27"/>
          <w:szCs w:val="27"/>
        </w:rPr>
        <w:t xml:space="preserve">                             </w:t>
      </w:r>
      <w:hyperlink r:id="rId30" w:history="1">
        <w:r w:rsidRPr="003E2009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_x0000_i1032" type="#_x0000_t75" alt="http://t1.gstatic.com/images?q=tbn:ANd9GcQ4IxJ6EjbQuxcawdH4Nft8DECc9Andcd3l_m3WpTz_o3a-BQcMMA" href="http://www.google.com.tr/imgres?q=balon+boyama&amp;hl=tr&amp;biw=1280&amp;bih=629&amp;tbm=isch&amp;tbnid=pyhB8-gI6VPmgM:&amp;imgrefurl=http://www.aksiyonorganizasyon.com/&amp;docid=uJ1JCDQCjStJvM&amp;imgurl=http://www.aksiyonorganizasyon.com/_tema/x1/resimler/balon.png&amp;w=237&amp;h=150&amp;ei=ZjmZUL_TLc6S0QXByYDwDg&amp;zoom=1&amp;iact=hc&amp;vpx=1048&amp;vpy=362&amp;dur=961&amp;hovh=120&amp;hovw=189&amp;tx=100&amp;ty=46&amp;sig=111618844721468039107&amp;page=3&amp;tbnh=120&amp;tbnw=162&amp;start=53&amp;ndsp=28&amp;ved=1t:429,r:39,s:20,i:3" style="width:114.75pt;height:84pt;visibility:visible" o:button="t">
              <v:fill o:detectmouseclick="t"/>
              <v:imagedata r:id="rId22" o:title=""/>
            </v:shape>
          </w:pict>
        </w:r>
      </w:hyperlink>
      <w:r>
        <w:rPr>
          <w:rFonts w:ascii="Arial" w:hAnsi="Arial" w:cs="Arial"/>
          <w:color w:val="0000FF"/>
          <w:sz w:val="27"/>
          <w:szCs w:val="27"/>
        </w:rPr>
        <w:t xml:space="preserve">             </w:t>
      </w:r>
      <w:hyperlink r:id="rId31" w:history="1">
        <w:r w:rsidRPr="003E2009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_x0000_i1033" type="#_x0000_t75" alt="http://t3.gstatic.com/images?q=tbn:ANd9GcQ3FO8P3FPYyOMzx2HG_aPCcj-tcHLW_e36IMu5uTUp3wxFvGiT" href="http://www.google.com.tr/imgres?q=g%C3%BCl+boyama&amp;hl=tr&amp;biw=1280&amp;bih=629&amp;tbm=isch&amp;tbnid=L_H7CZmlpkPqHM:&amp;imgrefurl=http://www.familyfuncartoons.com/rose-coloring-pages.html&amp;docid=BmYLnrf1sFwLUM&amp;imgurl=http://www.familyfuncartoons.com/images/rose-coloring-pages-22.jpg&amp;w=400&amp;h=307&amp;ei=Aj2ZUNWMEOrD0QW0woCoBA&amp;zoom=1&amp;iact=hc&amp;vpx=685&amp;vpy=2&amp;dur=1913&amp;hovh=197&amp;hovw=256&amp;tx=139&amp;ty=76&amp;sig=111618844721468039107&amp;page=1&amp;tbnh=140&amp;tbnw=182&amp;start=0&amp;ndsp=26&amp;ved=1t:429,r:5,s:0,i:1" style="width:99.75pt;height:76.5pt;visibility:visible" o:button="t">
              <v:fill o:detectmouseclick="t"/>
              <v:imagedata r:id="rId32" o:title=""/>
            </v:shape>
          </w:pict>
        </w:r>
      </w:hyperlink>
    </w:p>
    <w:p w:rsidR="00EC1118" w:rsidRPr="00C663E6" w:rsidRDefault="00EC1118" w:rsidP="00C663E6">
      <w:pPr>
        <w:pStyle w:val="ListParagraph"/>
        <w:tabs>
          <w:tab w:val="left" w:pos="705"/>
          <w:tab w:val="left" w:pos="4530"/>
        </w:tabs>
        <w:ind w:left="0"/>
        <w:rPr>
          <w:rFonts w:ascii="Nurhan Uz" w:hAnsi="Nurhan Uz" w:cs="Arial"/>
          <w:sz w:val="28"/>
          <w:szCs w:val="20"/>
        </w:rPr>
      </w:pPr>
      <w:r>
        <w:t xml:space="preserve">        </w:t>
      </w:r>
      <w:r>
        <w:rPr>
          <w:noProof/>
          <w:lang w:eastAsia="tr-TR"/>
        </w:rPr>
      </w:r>
      <w:r>
        <w:pict>
          <v:group id="_x0000_s1073" editas="orgchart" style="width:133.05pt;height:56.95pt;mso-position-horizontal-relative:char;mso-position-vertical-relative:line" coordorigin="1642,5280" coordsize="7200,1801">
            <o:lock v:ext="edit" aspectratio="t"/>
            <o:diagram v:ext="edit" dgmstyle="0" dgmscalex="24221" dgmscaley="41448" dgmfontsize="4" constrainbounds="0,0,0,0">
              <o:relationtable v:ext="edit">
                <o:rel v:ext="edit" idsrc="#_s1078" iddest="#_s1078"/>
                <o:rel v:ext="edit" idsrc="#_s1079" iddest="#_s1078" idcntr="#_s1077"/>
                <o:rel v:ext="edit" idsrc="#_s1080" iddest="#_s1078" idcntr="#_s1076"/>
                <o:rel v:ext="edit" idsrc="#_s1081" iddest="#_s1078" idcntr="#_s1075"/>
              </o:relationtable>
            </o:diagram>
            <v:shape id="_x0000_s1074" type="#_x0000_t75" style="position:absolute;left:1642;top:5280;width:7200;height:1801" o:preferrelative="f">
              <v:fill o:detectmouseclick="t"/>
              <v:path o:extrusionok="t" o:connecttype="none"/>
              <o:lock v:ext="edit" text="t"/>
            </v:shape>
            <v:shape id="_s1075" o:spid="_x0000_s1075" type="#_x0000_t34" style="position:absolute;left:6322;top:4922;width:361;height:2519;rotation:270;flip:x" o:connectortype="elbow" adj=",239966,-317368" strokeweight="2.25pt"/>
            <v:shape id="_s1076" o:spid="_x0000_s1076" type="#_x0000_t32" style="position:absolute;left:5063;top:6181;width:361;height:1;rotation:270" o:connectortype="elbow" adj="-229168,-1,-229168" strokeweight="2.25pt"/>
            <v:shape id="_s1077" o:spid="_x0000_s1077" type="#_x0000_t34" style="position:absolute;left:3802;top:4921;width:361;height:2521;rotation:270" o:connectortype="elbow" adj=",-239709,-140874" strokeweight="2.25pt"/>
            <v:roundrect id="_s1078" o:spid="_x0000_s1078" style="position:absolute;left:3708;top:5280;width:3068;height:721;v-text-anchor:middle" arcsize="10923f" o:dgmlayout="0" o:dgmnodekind="1" filled="f" fillcolor="#bbe0e3">
              <v:textbox style="mso-next-textbox:#_s1078" inset="0,0,0,0">
                <w:txbxContent>
                  <w:p w:rsidR="00EC1118" w:rsidRPr="00DB2C96" w:rsidRDefault="00EC1118" w:rsidP="00A0351E">
                    <w:pPr>
                      <w:jc w:val="center"/>
                      <w:rPr>
                        <w:rFonts w:ascii="Hand writing Mutlu" w:hAnsi="Hand writing Mutlu"/>
                        <w:b/>
                        <w:sz w:val="28"/>
                        <w:szCs w:val="28"/>
                      </w:rPr>
                    </w:pPr>
                    <w:r w:rsidRPr="00DB2C96">
                      <w:rPr>
                        <w:rFonts w:ascii="Hand writing Mutlu" w:hAnsi="Hand writing Mutlu"/>
                        <w:b/>
                        <w:sz w:val="28"/>
                        <w:szCs w:val="28"/>
                      </w:rPr>
                      <w:t>lamba</w:t>
                    </w:r>
                  </w:p>
                </w:txbxContent>
              </v:textbox>
            </v:roundrect>
            <v:roundrect id="_s1079" o:spid="_x0000_s1079" style="position:absolute;left:1642;top:6361;width:2160;height:720;v-text-anchor:middle" arcsize="10923f" o:dgmlayout="0" o:dgmnodekind="0">
              <v:textbox style="mso-next-textbox:#_s1079" inset="0,0,0,0">
                <w:txbxContent>
                  <w:p w:rsidR="00EC1118" w:rsidRPr="003A0367" w:rsidRDefault="00EC1118" w:rsidP="00A0351E">
                    <w:pPr>
                      <w:jc w:val="center"/>
                      <w:rPr>
                        <w:sz w:val="8"/>
                      </w:rPr>
                    </w:pPr>
                  </w:p>
                </w:txbxContent>
              </v:textbox>
            </v:roundrect>
            <v:roundrect id="_s1080" o:spid="_x0000_s1080" style="position:absolute;left:4162;top:6361;width:2160;height:720;v-text-anchor:middle" arcsize="10923f" o:dgmlayout="0" o:dgmnodekind="0" filled="f" fillcolor="#bbe0e3">
              <v:textbox style="mso-next-textbox:#_s1080" inset="0,0,0,0">
                <w:txbxContent>
                  <w:p w:rsidR="00EC1118" w:rsidRPr="003A0367" w:rsidRDefault="00EC1118" w:rsidP="00A0351E">
                    <w:pPr>
                      <w:jc w:val="center"/>
                      <w:rPr>
                        <w:sz w:val="8"/>
                      </w:rPr>
                    </w:pPr>
                  </w:p>
                </w:txbxContent>
              </v:textbox>
            </v:roundrect>
            <v:roundrect id="_s1081" o:spid="_x0000_s1081" style="position:absolute;left:6682;top:6361;width:2160;height:720;v-text-anchor:middle" arcsize="10923f" o:dgmlayout="0" o:dgmnodekind="0" filled="f" fillcolor="#bbe0e3">
              <v:textbox style="mso-next-textbox:#_s1081" inset="0,0,0,0">
                <w:txbxContent>
                  <w:p w:rsidR="00EC1118" w:rsidRPr="003A0367" w:rsidRDefault="00EC1118" w:rsidP="00A0351E">
                    <w:pPr>
                      <w:jc w:val="center"/>
                      <w:rPr>
                        <w:sz w:val="8"/>
                      </w:rPr>
                    </w:pPr>
                  </w:p>
                </w:txbxContent>
              </v:textbox>
            </v:roundrect>
            <w10:anchorlock/>
          </v:group>
        </w:pict>
      </w:r>
      <w:r>
        <w:rPr>
          <w:rFonts w:ascii="Nurhan Uz" w:hAnsi="Nurhan Uz" w:cs="Arial"/>
          <w:sz w:val="28"/>
          <w:szCs w:val="20"/>
        </w:rPr>
        <w:t xml:space="preserve">     </w:t>
      </w:r>
      <w:r>
        <w:rPr>
          <w:noProof/>
          <w:lang w:eastAsia="tr-TR"/>
        </w:rPr>
      </w:r>
      <w:r w:rsidRPr="006365A6">
        <w:pict>
          <v:group id="_x0000_s1082" editas="orgchart" style="width:132.1pt;height:66.2pt;mso-position-horizontal-relative:char;mso-position-vertical-relative:line" coordorigin="1642,5280" coordsize="7200,1800">
            <o:lock v:ext="edit" aspectratio="t"/>
            <o:diagram v:ext="edit" dgmstyle="0" dgmscalex="24048" dgmscaley="48207" dgmfontsize="4" constrainbounds="0,0,0,0" autolayout="f">
              <o:relationtable v:ext="edit">
                <o:rel v:ext="edit" idsrc="#_s1087" iddest="#_s1087"/>
                <o:rel v:ext="edit" idsrc="#_s1088" iddest="#_s1087" idcntr="#_s1086"/>
                <o:rel v:ext="edit" idsrc="#_s1089" iddest="#_s1087" idcntr="#_s1085"/>
                <o:rel v:ext="edit" idsrc="#_s1090" iddest="#_s1087" idcntr="#_s1084"/>
              </o:relationtable>
            </o:diagram>
            <v:shape id="_x0000_s1083" type="#_x0000_t75" style="position:absolute;left:1642;top:5280;width:7200;height:1800" o:preferrelative="f">
              <v:fill o:detectmouseclick="t"/>
              <v:path o:extrusionok="t" o:connecttype="none"/>
              <o:lock v:ext="edit" text="t"/>
            </v:shape>
            <v:shape id="_s1084" o:spid="_x0000_s1084" type="#_x0000_t34" style="position:absolute;left:6322;top:4920;width:360;height:2520;rotation:270;flip:x" o:connectortype="elbow" adj="4500,56421,-201600" strokeweight="2.25pt"/>
            <v:shape id="_s1085" o:spid="_x0000_s1085" type="#_x0000_t32" style="position:absolute;left:5063;top:6179;width:360;height:1;rotation:270" o:connectortype="elbow" adj="-126000,-1,-126000" strokeweight="2.25pt"/>
            <v:shape id="_s1086" o:spid="_x0000_s1086" type="#_x0000_t34" style="position:absolute;left:3802;top:4920;width:360;height:2520;rotation:270" o:connectortype="elbow" adj="4500,-56421,-50400" strokeweight="2.25pt"/>
            <v:roundrect id="_s1087" o:spid="_x0000_s1087" style="position:absolute;left:4163;top:5280;width:3090;height:721;v-text-anchor:middle" arcsize="10923f" o:dgmlayout="0" o:dgmnodekind="1" filled="f" fillcolor="#bbe0e3">
              <v:textbox style="mso-next-textbox:#_s1087" inset="0,0,0,0">
                <w:txbxContent>
                  <w:p w:rsidR="00EC1118" w:rsidRPr="00DB2C96" w:rsidRDefault="00EC1118" w:rsidP="00A0351E">
                    <w:pPr>
                      <w:jc w:val="center"/>
                      <w:rPr>
                        <w:rFonts w:ascii="Hand writing Mutlu" w:hAnsi="Hand writing Mutlu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28"/>
                        <w:szCs w:val="28"/>
                      </w:rPr>
                      <w:t>balon</w:t>
                    </w:r>
                  </w:p>
                </w:txbxContent>
              </v:textbox>
            </v:roundrect>
            <v:roundrect id="_s1088" o:spid="_x0000_s1088" style="position:absolute;left:1642;top:6360;width:2160;height:720;v-text-anchor:middle" arcsize="10923f" o:dgmlayout="0" o:dgmnodekind="0">
              <v:textbox style="mso-next-textbox:#_s1088" inset="0,0,0,0">
                <w:txbxContent>
                  <w:p w:rsidR="00EC1118" w:rsidRPr="00724162" w:rsidRDefault="00EC1118" w:rsidP="00724162"/>
                </w:txbxContent>
              </v:textbox>
            </v:roundrect>
            <v:roundrect id="_s1089" o:spid="_x0000_s1089" style="position:absolute;left:4162;top:6360;width:2160;height:720;v-text-anchor:middle" arcsize="10923f" o:dgmlayout="0" o:dgmnodekind="0" filled="f" fillcolor="#bbe0e3">
              <v:textbox style="mso-next-textbox:#_s1089" inset="0,0,0,0">
                <w:txbxContent>
                  <w:p w:rsidR="00EC1118" w:rsidRPr="003A0367" w:rsidRDefault="00EC1118" w:rsidP="00A0351E">
                    <w:pPr>
                      <w:jc w:val="center"/>
                      <w:rPr>
                        <w:sz w:val="8"/>
                      </w:rPr>
                    </w:pPr>
                  </w:p>
                </w:txbxContent>
              </v:textbox>
            </v:roundrect>
            <v:roundrect id="_s1090" o:spid="_x0000_s1090" style="position:absolute;left:6682;top:6360;width:2160;height:720;v-text-anchor:middle" arcsize="10923f" o:dgmlayout="0" o:dgmnodekind="0" filled="f" fillcolor="#bbe0e3">
              <v:textbox style="mso-next-textbox:#_s1090" inset="0,0,0,0">
                <w:txbxContent>
                  <w:p w:rsidR="00EC1118" w:rsidRPr="003A0367" w:rsidRDefault="00EC1118" w:rsidP="00A0351E">
                    <w:pPr>
                      <w:jc w:val="center"/>
                      <w:rPr>
                        <w:sz w:val="8"/>
                      </w:rPr>
                    </w:pPr>
                  </w:p>
                </w:txbxContent>
              </v:textbox>
            </v:roundrect>
            <w10:anchorlock/>
          </v:group>
        </w:pict>
      </w:r>
      <w:r>
        <w:rPr>
          <w:rFonts w:ascii="Nurhan Uz" w:hAnsi="Nurhan Uz" w:cs="Arial"/>
          <w:sz w:val="28"/>
          <w:szCs w:val="20"/>
        </w:rPr>
        <w:t xml:space="preserve">    </w:t>
      </w:r>
      <w:r>
        <w:rPr>
          <w:noProof/>
          <w:lang w:eastAsia="tr-TR"/>
        </w:rPr>
      </w:r>
      <w:r w:rsidRPr="006365A6">
        <w:pict>
          <v:group id="_x0000_s1091" editas="orgchart" style="width:126.65pt;height:56.95pt;mso-position-horizontal-relative:char;mso-position-vertical-relative:line" coordorigin="1642,5280" coordsize="7200,1801">
            <o:lock v:ext="edit" aspectratio="t"/>
            <o:diagram v:ext="edit" dgmstyle="0" dgmscalex="23056" dgmscaley="41448" dgmfontsize="4" constrainbounds="0,0,0,0">
              <o:relationtable v:ext="edit">
                <o:rel v:ext="edit" idsrc="#_s1096" iddest="#_s1096"/>
                <o:rel v:ext="edit" idsrc="#_s1097" iddest="#_s1096" idcntr="#_s1095"/>
                <o:rel v:ext="edit" idsrc="#_s1098" iddest="#_s1096" idcntr="#_s1094"/>
                <o:rel v:ext="edit" idsrc="#_s1099" iddest="#_s1096" idcntr="#_s1093"/>
              </o:relationtable>
            </o:diagram>
            <v:shape id="_x0000_s1092" type="#_x0000_t75" style="position:absolute;left:1642;top:5280;width:7200;height:1801" o:preferrelative="f">
              <v:fill o:detectmouseclick="t"/>
              <v:path o:extrusionok="t" o:connecttype="none"/>
              <o:lock v:ext="edit" text="t"/>
            </v:shape>
            <v:shape id="_s1093" o:spid="_x0000_s1093" type="#_x0000_t34" style="position:absolute;left:6322;top:4922;width:361;height:2519;rotation:270;flip:x" o:connectortype="elbow" adj=",252398,-956653" strokeweight="2.25pt"/>
            <v:shape id="_s1094" o:spid="_x0000_s1094" type="#_x0000_t32" style="position:absolute;left:5063;top:6181;width:361;height:1;rotation:270" o:connectortype="elbow" adj="-872716,-1,-872716" strokeweight="2.25pt"/>
            <v:shape id="_s1095" o:spid="_x0000_s1095" type="#_x0000_t34" style="position:absolute;left:3803;top:4921;width:361;height:2521;rotation:270" o:connectortype="elbow" adj=",-252114,-788684" strokeweight="2.25pt"/>
            <v:roundrect id="_s1096" o:spid="_x0000_s1096" style="position:absolute;left:3002;top:5280;width:4481;height:721;v-text-anchor:middle" arcsize="10923f" o:dgmlayout="0" o:dgmnodekind="1" filled="f" fillcolor="#bbe0e3">
              <v:textbox style="mso-next-textbox:#_s1096" inset="0,0,0,0">
                <w:txbxContent>
                  <w:p w:rsidR="00EC1118" w:rsidRPr="00BE1C99" w:rsidRDefault="00EC1118" w:rsidP="00A0351E">
                    <w:pPr>
                      <w:jc w:val="center"/>
                      <w:rPr>
                        <w:rFonts w:ascii="Hand writing Mutlu" w:hAnsi="Hand writing Mutlu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28"/>
                        <w:szCs w:val="28"/>
                      </w:rPr>
                      <w:t>gül</w:t>
                    </w:r>
                  </w:p>
                </w:txbxContent>
              </v:textbox>
            </v:roundrect>
            <v:roundrect id="_s1097" o:spid="_x0000_s1097" style="position:absolute;left:1642;top:6361;width:2160;height:720;v-text-anchor:middle" arcsize="10923f" o:dgmlayout="0" o:dgmnodekind="0">
              <v:textbox style="mso-next-textbox:#_s1097" inset="0,0,0,0">
                <w:txbxContent>
                  <w:p w:rsidR="00EC1118" w:rsidRPr="00BE1C99" w:rsidRDefault="00EC1118" w:rsidP="00A0351E">
                    <w:pPr>
                      <w:jc w:val="center"/>
                      <w:rPr>
                        <w:sz w:val="8"/>
                      </w:rPr>
                    </w:pPr>
                  </w:p>
                </w:txbxContent>
              </v:textbox>
            </v:roundrect>
            <v:roundrect id="_s1098" o:spid="_x0000_s1098" style="position:absolute;left:4162;top:6361;width:2160;height:720;v-text-anchor:middle" arcsize="10923f" o:dgmlayout="0" o:dgmnodekind="0" filled="f" fillcolor="#bbe0e3">
              <v:textbox style="mso-next-textbox:#_s1098" inset="0,0,0,0">
                <w:txbxContent>
                  <w:p w:rsidR="00EC1118" w:rsidRPr="00BE1C99" w:rsidRDefault="00EC1118" w:rsidP="00A0351E">
                    <w:pPr>
                      <w:jc w:val="center"/>
                      <w:rPr>
                        <w:sz w:val="8"/>
                      </w:rPr>
                    </w:pPr>
                  </w:p>
                </w:txbxContent>
              </v:textbox>
            </v:roundrect>
            <v:roundrect id="_s1099" o:spid="_x0000_s1099" style="position:absolute;left:6682;top:6361;width:2160;height:720;v-text-anchor:middle" arcsize="10923f" o:dgmlayout="0" o:dgmnodekind="0" filled="f" fillcolor="#bbe0e3">
              <v:textbox style="mso-next-textbox:#_s1099" inset="0,0,0,0">
                <w:txbxContent>
                  <w:p w:rsidR="00EC1118" w:rsidRPr="00BE1C99" w:rsidRDefault="00EC1118" w:rsidP="00A0351E">
                    <w:pPr>
                      <w:jc w:val="center"/>
                      <w:rPr>
                        <w:sz w:val="8"/>
                      </w:rPr>
                    </w:pPr>
                  </w:p>
                </w:txbxContent>
              </v:textbox>
            </v:roundrect>
            <w10:anchorlock/>
          </v:group>
        </w:pict>
      </w:r>
      <w:r>
        <w:rPr>
          <w:rFonts w:ascii="Nurhan Uz" w:hAnsi="Nurhan Uz" w:cs="Arial"/>
          <w:sz w:val="28"/>
          <w:szCs w:val="20"/>
        </w:rPr>
        <w:tab/>
      </w:r>
      <w:r w:rsidRPr="00C663E6">
        <w:rPr>
          <w:rFonts w:ascii="Arial" w:hAnsi="Arial" w:cs="Arial"/>
          <w:sz w:val="20"/>
          <w:szCs w:val="20"/>
        </w:rPr>
        <w:tab/>
      </w:r>
    </w:p>
    <w:p w:rsidR="00EC1118" w:rsidRDefault="00EC1118" w:rsidP="00A0351E">
      <w:pPr>
        <w:tabs>
          <w:tab w:val="left" w:pos="7080"/>
        </w:tabs>
        <w:rPr>
          <w:rFonts w:ascii="Arial" w:hAnsi="Arial" w:cs="Arial"/>
          <w:sz w:val="20"/>
          <w:szCs w:val="20"/>
        </w:rPr>
      </w:pPr>
      <w:r>
        <w:rPr>
          <w:rFonts w:ascii="Comic Sans MS" w:hAnsi="Comic Sans MS"/>
        </w:rPr>
        <w:t xml:space="preserve">     </w:t>
      </w:r>
      <w:r w:rsidRPr="003E2009">
        <w:rPr>
          <w:rFonts w:ascii="Comic Sans MS" w:hAnsi="Comic Sans MS"/>
          <w:noProof/>
          <w:lang w:eastAsia="tr-TR"/>
        </w:rPr>
        <w:pict>
          <v:shape id="Resim 240" o:spid="_x0000_i1037" type="#_x0000_t75" style="width:95.25pt;height:81.75pt;visibility:visible">
            <v:imagedata r:id="rId33" o:title=""/>
          </v:shape>
        </w:pict>
      </w:r>
      <w:r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3E2009">
        <w:rPr>
          <w:rFonts w:ascii="Arial" w:hAnsi="Arial" w:cs="Arial"/>
          <w:noProof/>
          <w:sz w:val="20"/>
          <w:szCs w:val="20"/>
          <w:lang w:eastAsia="tr-TR"/>
        </w:rPr>
        <w:pict>
          <v:shape id="il_fi" o:spid="_x0000_i1038" type="#_x0000_t75" alt="http://www.coloring.ws/school/pencil.gif" style="width:59.25pt;height:78.75pt;visibility:visible">
            <v:imagedata r:id="rId34" o:title=""/>
          </v:shape>
        </w:pict>
      </w:r>
      <w:r>
        <w:rPr>
          <w:rFonts w:ascii="Arial" w:hAnsi="Arial" w:cs="Arial"/>
          <w:sz w:val="20"/>
          <w:szCs w:val="20"/>
        </w:rPr>
        <w:tab/>
        <w:t xml:space="preserve">        </w:t>
      </w:r>
      <w:hyperlink r:id="rId35" w:history="1">
        <w:r w:rsidRPr="003E2009">
          <w:rPr>
            <w:rFonts w:ascii="Arial" w:hAnsi="Arial" w:cs="Arial"/>
            <w:noProof/>
            <w:sz w:val="20"/>
            <w:szCs w:val="20"/>
            <w:lang w:eastAsia="tr-TR"/>
          </w:rPr>
          <w:pict>
            <v:shape id="_x0000_i1039" type="#_x0000_t75" alt="http://t0.gstatic.com/images?q=tbn:ANd9GcS7SOgX7TEF_ZB-6XNKwWE1zSuy8LziIJOCmFAjmg-Mtk5JLBxt" href="http://www.google.com.tr/imgres?imgurl=http://www.varbak.com/galeri/fil-boyamas%C4%B1-nb19542.jpg&amp;imgrefurl=http://www.varbak.com/resmi/fil-boyamas%C4%B1&amp;h=325&amp;w=500&amp;sz=80&amp;tbnid=Sr7kl_-5NVplyM:&amp;tbnh=75&amp;tbnw=116&amp;prev=/search?q=fil+boyama&amp;tbm=isch&amp;tbo=u&amp;zoom=1&amp;q=fil+boyama&amp;usg=__89PipHx1AVr8c_lEdxpLkz2CNvI=&amp;docid=c-VWs5tmdazKnM&amp;hl=tr&amp;sa=X&amp;ei=rECZUNTuEaOx0QWFo4GwCw&amp;sqi=2&amp;ved=0CCQQ9QEwAg&amp;dur=8" style="width:111pt;height:82.5pt;visibility:visible" o:button="t">
              <v:fill o:detectmouseclick="t"/>
              <v:imagedata r:id="rId10" o:title=""/>
            </v:shape>
          </w:pict>
        </w:r>
      </w:hyperlink>
    </w:p>
    <w:p w:rsidR="00EC1118" w:rsidRPr="007F2CD7" w:rsidRDefault="00EC1118" w:rsidP="00A0351E">
      <w:pPr>
        <w:tabs>
          <w:tab w:val="left" w:pos="7080"/>
        </w:tabs>
        <w:rPr>
          <w:rFonts w:ascii="Nurhan Uz" w:hAnsi="Nurhan Uz" w:cs="Arial"/>
          <w:sz w:val="28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>
        <w:rPr>
          <w:noProof/>
          <w:lang w:eastAsia="tr-TR"/>
        </w:rPr>
      </w:r>
      <w:r w:rsidRPr="006365A6">
        <w:pict>
          <v:group id="_x0000_s1100" editas="orgchart" style="width:113.85pt;height:56.95pt;mso-position-horizontal-relative:char;mso-position-vertical-relative:line" coordorigin="1642,5280" coordsize="7200,1801">
            <o:lock v:ext="edit" aspectratio="t"/>
            <o:diagram v:ext="edit" dgmstyle="0" dgmscalex="20726" dgmscaley="41448" dgmfontsize="3" constrainbounds="0,0,0,0">
              <o:relationtable v:ext="edit">
                <o:rel v:ext="edit" idsrc="#_s1105" iddest="#_s1105"/>
                <o:rel v:ext="edit" idsrc="#_s1106" iddest="#_s1105" idcntr="#_s1104"/>
                <o:rel v:ext="edit" idsrc="#_s1107" iddest="#_s1105" idcntr="#_s1103"/>
                <o:rel v:ext="edit" idsrc="#_s1108" iddest="#_s1105" idcntr="#_s1102"/>
              </o:relationtable>
            </o:diagram>
            <v:shape id="_x0000_s1101" type="#_x0000_t75" style="position:absolute;left:1642;top:5280;width:7200;height:1801" o:preferrelative="f">
              <v:fill o:detectmouseclick="t"/>
              <v:path o:extrusionok="t" o:connecttype="none"/>
              <o:lock v:ext="edit" text="t"/>
            </v:shape>
            <v:shape id="_s1102" o:spid="_x0000_s1102" type="#_x0000_t34" style="position:absolute;left:6323;top:4922;width:361;height:2520;rotation:270;flip:x" o:connectortype="elbow" adj=",395115,-275116" strokeweight="2.25pt"/>
            <v:shape id="_s1103" o:spid="_x0000_s1103" type="#_x0000_t32" style="position:absolute;left:5064;top:6181;width:361;height:1;rotation:270" o:connectortype="elbow" adj="-199611,-1,-199611" strokeweight="2.25pt"/>
            <v:shape id="_s1104" o:spid="_x0000_s1104" type="#_x0000_t34" style="position:absolute;left:3803;top:4921;width:361;height:2521;rotation:270" o:connectortype="elbow" adj=",-395115,-124105" strokeweight="2.25pt"/>
            <v:roundrect id="_s1105" o:spid="_x0000_s1105" style="position:absolute;left:3002;top:5280;width:4481;height:721;v-text-anchor:middle" arcsize="10923f" o:dgmlayout="0" o:dgmnodekind="1" filled="f" fillcolor="#bbe0e3">
              <v:textbox style="mso-next-textbox:#_s1105" inset="0,0,0,0">
                <w:txbxContent>
                  <w:p w:rsidR="00EC1118" w:rsidRPr="00BE1C99" w:rsidRDefault="00EC1118" w:rsidP="00A0351E">
                    <w:pPr>
                      <w:jc w:val="center"/>
                      <w:rPr>
                        <w:rFonts w:ascii="Hand writing Mutlu" w:hAnsi="Hand writing Mutlu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28"/>
                        <w:szCs w:val="28"/>
                      </w:rPr>
                      <w:t>leylek</w:t>
                    </w:r>
                  </w:p>
                </w:txbxContent>
              </v:textbox>
            </v:roundrect>
            <v:roundrect id="_s1106" o:spid="_x0000_s1106" style="position:absolute;left:1642;top:6361;width:2160;height:720;v-text-anchor:middle" arcsize="10923f" o:dgmlayout="0" o:dgmnodekind="0">
              <v:textbox style="mso-next-textbox:#_s1106" inset="0,0,0,0">
                <w:txbxContent>
                  <w:p w:rsidR="00EC1118" w:rsidRPr="00037A3D" w:rsidRDefault="00EC1118" w:rsidP="00A0351E">
                    <w:pPr>
                      <w:jc w:val="center"/>
                      <w:rPr>
                        <w:sz w:val="6"/>
                      </w:rPr>
                    </w:pPr>
                  </w:p>
                </w:txbxContent>
              </v:textbox>
            </v:roundrect>
            <v:roundrect id="_s1107" o:spid="_x0000_s1107" style="position:absolute;left:4162;top:6361;width:2160;height:720;v-text-anchor:middle" arcsize="10923f" o:dgmlayout="0" o:dgmnodekind="0" filled="f" fillcolor="#bbe0e3">
              <v:textbox style="mso-next-textbox:#_s1107" inset="0,0,0,0">
                <w:txbxContent>
                  <w:p w:rsidR="00EC1118" w:rsidRPr="00037A3D" w:rsidRDefault="00EC1118" w:rsidP="00A0351E">
                    <w:pPr>
                      <w:jc w:val="center"/>
                      <w:rPr>
                        <w:sz w:val="6"/>
                      </w:rPr>
                    </w:pPr>
                  </w:p>
                </w:txbxContent>
              </v:textbox>
            </v:roundrect>
            <v:roundrect id="_s1108" o:spid="_x0000_s1108" style="position:absolute;left:6682;top:6361;width:2160;height:720;v-text-anchor:middle" arcsize="10923f" o:dgmlayout="0" o:dgmnodekind="0" filled="f" fillcolor="#bbe0e3">
              <v:textbox style="mso-next-textbox:#_s1108" inset="0,0,0,0">
                <w:txbxContent>
                  <w:p w:rsidR="00EC1118" w:rsidRPr="00037A3D" w:rsidRDefault="00EC1118" w:rsidP="00A0351E">
                    <w:pPr>
                      <w:jc w:val="center"/>
                      <w:rPr>
                        <w:sz w:val="6"/>
                      </w:rPr>
                    </w:pPr>
                  </w:p>
                </w:txbxContent>
              </v:textbox>
            </v:roundrect>
            <w10:anchorlock/>
          </v:group>
        </w:pict>
      </w:r>
      <w:r>
        <w:rPr>
          <w:rFonts w:ascii="Nurhan Uz" w:hAnsi="Nurhan Uz" w:cs="Arial"/>
          <w:sz w:val="28"/>
          <w:szCs w:val="20"/>
        </w:rPr>
        <w:t xml:space="preserve">          </w:t>
      </w:r>
      <w:r>
        <w:rPr>
          <w:noProof/>
          <w:lang w:eastAsia="tr-TR"/>
        </w:rPr>
      </w:r>
      <w:r w:rsidRPr="006365A6">
        <w:pict>
          <v:group id="_x0000_s1109" editas="orgchart" style="width:113.85pt;height:56.95pt;mso-position-horizontal-relative:char;mso-position-vertical-relative:line" coordorigin="1642,5280" coordsize="7200,1801">
            <o:lock v:ext="edit" aspectratio="t"/>
            <o:diagram v:ext="edit" dgmstyle="0" dgmscalex="20726" dgmscaley="41448" dgmfontsize="3" constrainbounds="0,0,0,0">
              <o:relationtable v:ext="edit">
                <o:rel v:ext="edit" idsrc="#_s1114" iddest="#_s1114"/>
                <o:rel v:ext="edit" idsrc="#_s1115" iddest="#_s1114" idcntr="#_s1113"/>
                <o:rel v:ext="edit" idsrc="#_s1116" iddest="#_s1114" idcntr="#_s1112"/>
                <o:rel v:ext="edit" idsrc="#_s1117" iddest="#_s1114" idcntr="#_s1111"/>
              </o:relationtable>
            </o:diagram>
            <v:shape id="_x0000_s1110" type="#_x0000_t75" style="position:absolute;left:1642;top:5280;width:7200;height:1801" o:preferrelative="f">
              <v:fill o:detectmouseclick="t"/>
              <v:path o:extrusionok="t" o:connecttype="none"/>
              <o:lock v:ext="edit" text="t"/>
            </v:shape>
            <v:shape id="_s1111" o:spid="_x0000_s1111" type="#_x0000_t34" style="position:absolute;left:6323;top:4922;width:361;height:2520;rotation:270;flip:x" o:connectortype="elbow" adj=",395115,-651695" strokeweight="2.25pt"/>
            <v:shape id="_s1112" o:spid="_x0000_s1112" type="#_x0000_t32" style="position:absolute;left:5064;top:6181;width:361;height:1;rotation:270" o:connectortype="elbow" adj="-576189,-1,-576189" strokeweight="2.25pt"/>
            <v:shape id="_s1113" o:spid="_x0000_s1113" type="#_x0000_t34" style="position:absolute;left:3803;top:4921;width:361;height:2521;rotation:270" o:connectortype="elbow" adj=",-395115,-500684" strokeweight="2.25pt"/>
            <v:roundrect id="_s1114" o:spid="_x0000_s1114" style="position:absolute;left:3002;top:5280;width:4481;height:721;v-text-anchor:middle" arcsize="10923f" o:dgmlayout="0" o:dgmnodekind="1" filled="f" fillcolor="#bbe0e3">
              <v:textbox style="mso-next-textbox:#_s1114" inset="0,0,0,0">
                <w:txbxContent>
                  <w:p w:rsidR="00EC1118" w:rsidRPr="00BE1C99" w:rsidRDefault="00EC1118" w:rsidP="00A0351E">
                    <w:pPr>
                      <w:jc w:val="center"/>
                      <w:rPr>
                        <w:rFonts w:ascii="Hand writing Mutlu" w:hAnsi="Hand writing Mutlu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28"/>
                        <w:szCs w:val="28"/>
                      </w:rPr>
                      <w:t>kalem</w:t>
                    </w:r>
                  </w:p>
                </w:txbxContent>
              </v:textbox>
            </v:roundrect>
            <v:roundrect id="_s1115" o:spid="_x0000_s1115" style="position:absolute;left:1642;top:6361;width:2160;height:720;v-text-anchor:middle" arcsize="10923f" o:dgmlayout="0" o:dgmnodekind="0">
              <v:textbox style="mso-next-textbox:#_s1115" inset="0,0,0,0">
                <w:txbxContent>
                  <w:p w:rsidR="00EC1118" w:rsidRPr="00037A3D" w:rsidRDefault="00EC1118" w:rsidP="00A0351E">
                    <w:pPr>
                      <w:jc w:val="center"/>
                      <w:rPr>
                        <w:sz w:val="6"/>
                      </w:rPr>
                    </w:pPr>
                  </w:p>
                </w:txbxContent>
              </v:textbox>
            </v:roundrect>
            <v:roundrect id="_s1116" o:spid="_x0000_s1116" style="position:absolute;left:4162;top:6361;width:2160;height:720;v-text-anchor:middle" arcsize="10923f" o:dgmlayout="0" o:dgmnodekind="0" filled="f" fillcolor="#bbe0e3">
              <v:textbox style="mso-next-textbox:#_s1116" inset="0,0,0,0">
                <w:txbxContent>
                  <w:p w:rsidR="00EC1118" w:rsidRPr="00037A3D" w:rsidRDefault="00EC1118" w:rsidP="00A0351E">
                    <w:pPr>
                      <w:jc w:val="center"/>
                      <w:rPr>
                        <w:sz w:val="6"/>
                      </w:rPr>
                    </w:pPr>
                  </w:p>
                </w:txbxContent>
              </v:textbox>
            </v:roundrect>
            <v:roundrect id="_s1117" o:spid="_x0000_s1117" style="position:absolute;left:6682;top:6361;width:2160;height:720;v-text-anchor:middle" arcsize="10923f" o:dgmlayout="0" o:dgmnodekind="0" filled="f" fillcolor="#bbe0e3">
              <v:textbox style="mso-next-textbox:#_s1117" inset="0,0,0,0">
                <w:txbxContent>
                  <w:p w:rsidR="00EC1118" w:rsidRPr="00037A3D" w:rsidRDefault="00EC1118" w:rsidP="00A0351E">
                    <w:pPr>
                      <w:jc w:val="center"/>
                      <w:rPr>
                        <w:sz w:val="6"/>
                      </w:rPr>
                    </w:pPr>
                  </w:p>
                </w:txbxContent>
              </v:textbox>
            </v:roundrect>
            <w10:anchorlock/>
          </v:group>
        </w:pict>
      </w:r>
      <w:r>
        <w:rPr>
          <w:rFonts w:ascii="Nurhan Uz" w:hAnsi="Nurhan Uz" w:cs="Arial"/>
          <w:sz w:val="28"/>
          <w:szCs w:val="20"/>
        </w:rPr>
        <w:tab/>
        <w:t xml:space="preserve">    </w:t>
      </w:r>
      <w:r>
        <w:rPr>
          <w:noProof/>
          <w:lang w:eastAsia="tr-TR"/>
        </w:rPr>
      </w:r>
      <w:r w:rsidRPr="006365A6">
        <w:pict>
          <v:group id="_x0000_s1118" editas="orgchart" style="width:113.85pt;height:56.95pt;mso-position-horizontal-relative:char;mso-position-vertical-relative:line" coordorigin="1642,5280" coordsize="7200,1801">
            <o:lock v:ext="edit" aspectratio="t"/>
            <o:diagram v:ext="edit" dgmstyle="0" dgmscalex="20726" dgmscaley="41448" dgmfontsize="3" constrainbounds="0,0,0,0">
              <o:relationtable v:ext="edit">
                <o:rel v:ext="edit" idsrc="#_s1123" iddest="#_s1123"/>
                <o:rel v:ext="edit" idsrc="#_s1124" iddest="#_s1123" idcntr="#_s1122"/>
                <o:rel v:ext="edit" idsrc="#_s1125" iddest="#_s1123" idcntr="#_s1121"/>
                <o:rel v:ext="edit" idsrc="#_s1126" iddest="#_s1123" idcntr="#_s1120"/>
              </o:relationtable>
            </o:diagram>
            <v:shape id="_x0000_s1119" type="#_x0000_t75" style="position:absolute;left:1642;top:5280;width:7200;height:1801" o:preferrelative="f">
              <v:fill o:detectmouseclick="t"/>
              <v:path o:extrusionok="t" o:connecttype="none"/>
              <o:lock v:ext="edit" text="t"/>
            </v:shape>
            <v:shape id="_s1120" o:spid="_x0000_s1120" type="#_x0000_t34" style="position:absolute;left:6323;top:4922;width:361;height:2520;rotation:270;flip:x" o:connectortype="elbow" adj=",395115,-983179" strokeweight="2.25pt"/>
            <v:shape id="_s1121" o:spid="_x0000_s1121" type="#_x0000_t32" style="position:absolute;left:5064;top:6181;width:361;height:1;rotation:270" o:connectortype="elbow" adj="-907674,-1,-907674" strokeweight="2.25pt"/>
            <v:shape id="_s1122" o:spid="_x0000_s1122" type="#_x0000_t34" style="position:absolute;left:3803;top:4921;width:361;height:2521;rotation:270" o:connectortype="elbow" adj=",-395115,-832168" strokeweight="2.25pt"/>
            <v:roundrect id="_s1123" o:spid="_x0000_s1123" style="position:absolute;left:3449;top:5280;width:3586;height:721;v-text-anchor:middle" arcsize="10923f" o:dgmlayout="0" o:dgmnodekind="1" filled="f" fillcolor="#bbe0e3">
              <v:textbox style="mso-next-textbox:#_s1123" inset="0,0,0,0">
                <w:txbxContent>
                  <w:p w:rsidR="00EC1118" w:rsidRPr="00DB2C96" w:rsidRDefault="00EC1118" w:rsidP="00A0351E">
                    <w:pPr>
                      <w:jc w:val="center"/>
                      <w:rPr>
                        <w:rFonts w:ascii="Hand writing Mutlu" w:hAnsi="Hand writing Mutlu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28"/>
                        <w:szCs w:val="28"/>
                      </w:rPr>
                      <w:t>fil</w:t>
                    </w:r>
                  </w:p>
                </w:txbxContent>
              </v:textbox>
            </v:roundrect>
            <v:roundrect id="_s1124" o:spid="_x0000_s1124" style="position:absolute;left:1642;top:6361;width:2160;height:720;v-text-anchor:middle" arcsize="10923f" o:dgmlayout="0" o:dgmnodekind="0">
              <v:textbox style="mso-next-textbox:#_s1124" inset="0,0,0,0">
                <w:txbxContent>
                  <w:p w:rsidR="00EC1118" w:rsidRPr="00037A3D" w:rsidRDefault="00EC1118" w:rsidP="00A0351E">
                    <w:pPr>
                      <w:jc w:val="center"/>
                      <w:rPr>
                        <w:sz w:val="6"/>
                      </w:rPr>
                    </w:pPr>
                  </w:p>
                </w:txbxContent>
              </v:textbox>
            </v:roundrect>
            <v:roundrect id="_s1125" o:spid="_x0000_s1125" style="position:absolute;left:4162;top:6361;width:2160;height:720;v-text-anchor:middle" arcsize="10923f" o:dgmlayout="0" o:dgmnodekind="0" filled="f" fillcolor="#bbe0e3">
              <v:textbox style="mso-next-textbox:#_s1125" inset="0,0,0,0">
                <w:txbxContent>
                  <w:p w:rsidR="00EC1118" w:rsidRPr="00037A3D" w:rsidRDefault="00EC1118" w:rsidP="00A0351E">
                    <w:pPr>
                      <w:jc w:val="center"/>
                      <w:rPr>
                        <w:sz w:val="6"/>
                      </w:rPr>
                    </w:pPr>
                  </w:p>
                </w:txbxContent>
              </v:textbox>
            </v:roundrect>
            <v:roundrect id="_s1126" o:spid="_x0000_s1126" style="position:absolute;left:6682;top:6361;width:2160;height:720;v-text-anchor:middle" arcsize="10923f" o:dgmlayout="0" o:dgmnodekind="0" filled="f" fillcolor="#bbe0e3">
              <v:textbox style="mso-next-textbox:#_s1126" inset="0,0,0,0">
                <w:txbxContent>
                  <w:p w:rsidR="00EC1118" w:rsidRPr="00037A3D" w:rsidRDefault="00EC1118" w:rsidP="00A0351E">
                    <w:pPr>
                      <w:jc w:val="center"/>
                      <w:rPr>
                        <w:sz w:val="6"/>
                      </w:rPr>
                    </w:pPr>
                  </w:p>
                </w:txbxContent>
              </v:textbox>
            </v:roundrect>
            <w10:anchorlock/>
          </v:group>
        </w:pict>
      </w:r>
    </w:p>
    <w:p w:rsidR="00EC1118" w:rsidRDefault="00EC1118" w:rsidP="00C663E6">
      <w:pPr>
        <w:pStyle w:val="NoSpacing"/>
      </w:pPr>
      <w:r>
        <w:t xml:space="preserve">ETKİNLİK-3: Aşağıdaki bilmecede “ </w:t>
      </w:r>
      <w:r>
        <w:rPr>
          <w:rFonts w:ascii="Hand writing Mutlu" w:hAnsi="Hand writing Mutlu"/>
          <w:sz w:val="36"/>
          <w:szCs w:val="36"/>
        </w:rPr>
        <w:t xml:space="preserve">l </w:t>
      </w:r>
      <w:r>
        <w:t>” seslerini bulup yuvarlak içine alınız.</w:t>
      </w:r>
    </w:p>
    <w:p w:rsidR="00EC1118" w:rsidRPr="00C663E6" w:rsidRDefault="00EC1118" w:rsidP="002676F4">
      <w:pPr>
        <w:rPr>
          <w:rFonts w:ascii="Arial" w:hAnsi="Arial" w:cs="Arial"/>
          <w:sz w:val="60"/>
          <w:szCs w:val="60"/>
        </w:rPr>
      </w:pPr>
      <w:r w:rsidRPr="00C663E6">
        <w:rPr>
          <w:rFonts w:ascii="Hand writing Mutlu" w:hAnsi="Hand writing Mutlu"/>
          <w:sz w:val="60"/>
          <w:szCs w:val="60"/>
        </w:rPr>
        <w:t xml:space="preserve">Lak lak leylek geldi. </w:t>
      </w:r>
      <w:hyperlink r:id="rId36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EC1118" w:rsidRPr="00C663E6" w:rsidRDefault="00EC1118" w:rsidP="00C663E6">
      <w:pPr>
        <w:pStyle w:val="NoSpacing"/>
        <w:rPr>
          <w:rFonts w:ascii="Times New Roman" w:hAnsi="Times New Roman"/>
          <w:sz w:val="24"/>
          <w:szCs w:val="24"/>
        </w:rPr>
      </w:pPr>
      <w:r>
        <w:t xml:space="preserve">ETKİNLİK-4: Aşağıdaki sembollerin içinden “ </w:t>
      </w:r>
      <w:r w:rsidRPr="00C663E6">
        <w:rPr>
          <w:rFonts w:ascii="Hand writing Mutlu" w:hAnsi="Hand writing Mutlu"/>
          <w:sz w:val="36"/>
          <w:szCs w:val="36"/>
        </w:rPr>
        <w:t>l</w:t>
      </w:r>
      <w:r>
        <w:rPr>
          <w:rFonts w:ascii="Hand writing Mutlu" w:hAnsi="Hand writing Mutlu"/>
          <w:sz w:val="36"/>
          <w:szCs w:val="36"/>
        </w:rPr>
        <w:t xml:space="preserve"> ,</w:t>
      </w:r>
      <w:r w:rsidRPr="00645419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>L</w:t>
      </w:r>
      <w:r w:rsidRPr="00C663E6">
        <w:rPr>
          <w:rFonts w:ascii="Hand writing Mutlu" w:hAnsi="Hand writing Mutlu"/>
          <w:sz w:val="36"/>
          <w:szCs w:val="36"/>
        </w:rPr>
        <w:t xml:space="preserve"> </w:t>
      </w:r>
      <w:r>
        <w:t xml:space="preserve">” seslerini bulup yuvarlak içine alınız. </w:t>
      </w:r>
    </w:p>
    <w:p w:rsidR="00EC1118" w:rsidRPr="00C663E6" w:rsidRDefault="00EC1118" w:rsidP="00C663E6">
      <w:pPr>
        <w:pStyle w:val="NoSpacing"/>
        <w:rPr>
          <w:sz w:val="44"/>
          <w:szCs w:val="44"/>
        </w:rPr>
      </w:pPr>
      <w:r w:rsidRPr="00C663E6">
        <w:rPr>
          <w:rFonts w:ascii="Hand writing Mutlu" w:hAnsi="Hand writing Mutlu"/>
          <w:sz w:val="44"/>
          <w:szCs w:val="44"/>
        </w:rPr>
        <w:t xml:space="preserve">7 </w:t>
      </w:r>
      <w:r w:rsidRPr="00C663E6">
        <w:rPr>
          <w:sz w:val="44"/>
          <w:szCs w:val="44"/>
        </w:rPr>
        <w:t xml:space="preserve">  </w:t>
      </w:r>
      <w:r>
        <w:rPr>
          <w:sz w:val="44"/>
          <w:szCs w:val="44"/>
        </w:rPr>
        <w:t xml:space="preserve"> </w:t>
      </w:r>
      <w:r w:rsidRPr="00C663E6">
        <w:rPr>
          <w:sz w:val="44"/>
          <w:szCs w:val="44"/>
        </w:rPr>
        <w:t xml:space="preserve"> </w:t>
      </w:r>
      <w:r w:rsidRPr="00C663E6">
        <w:rPr>
          <w:rFonts w:ascii="Hand writing Mutlu" w:hAnsi="Hand writing Mutlu"/>
          <w:sz w:val="44"/>
          <w:szCs w:val="44"/>
        </w:rPr>
        <w:t>l</w:t>
      </w:r>
      <w:r w:rsidRPr="00C663E6">
        <w:rPr>
          <w:sz w:val="44"/>
          <w:szCs w:val="44"/>
        </w:rPr>
        <w:t xml:space="preserve">      %</w:t>
      </w:r>
      <w:r w:rsidRPr="00C663E6">
        <w:rPr>
          <w:rFonts w:ascii="Hand writing Mutlu" w:hAnsi="Hand writing Mutlu"/>
          <w:sz w:val="44"/>
          <w:szCs w:val="44"/>
        </w:rPr>
        <w:t xml:space="preserve">   </w:t>
      </w:r>
      <w:r w:rsidRPr="00C663E6">
        <w:rPr>
          <w:sz w:val="44"/>
          <w:szCs w:val="44"/>
        </w:rPr>
        <w:t>l</w:t>
      </w:r>
      <w:r>
        <w:rPr>
          <w:rFonts w:ascii="Hand writing Mutlu" w:hAnsi="Hand writing Mutlu"/>
          <w:sz w:val="44"/>
          <w:szCs w:val="44"/>
        </w:rPr>
        <w:t xml:space="preserve">   </w:t>
      </w:r>
      <w:r w:rsidRPr="00C663E6">
        <w:rPr>
          <w:rFonts w:ascii="Hand writing Mutlu" w:hAnsi="Hand writing Mutlu"/>
          <w:sz w:val="44"/>
          <w:szCs w:val="44"/>
        </w:rPr>
        <w:t xml:space="preserve">l </w:t>
      </w:r>
      <w:r>
        <w:rPr>
          <w:sz w:val="44"/>
          <w:szCs w:val="44"/>
        </w:rPr>
        <w:t xml:space="preserve">   </w:t>
      </w:r>
      <w:r w:rsidRPr="00C663E6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* </w:t>
      </w:r>
      <w:r w:rsidRPr="001E0D97">
        <w:rPr>
          <w:rFonts w:ascii="Hand writing Mutlu" w:hAnsi="Hand writing Mutlu"/>
          <w:sz w:val="44"/>
          <w:szCs w:val="44"/>
        </w:rPr>
        <w:t xml:space="preserve"> L</w:t>
      </w:r>
      <w:r>
        <w:rPr>
          <w:sz w:val="44"/>
          <w:szCs w:val="44"/>
        </w:rPr>
        <w:t xml:space="preserve">   </w:t>
      </w:r>
      <w:r w:rsidRPr="00C663E6">
        <w:rPr>
          <w:sz w:val="44"/>
          <w:szCs w:val="44"/>
        </w:rPr>
        <w:t xml:space="preserve"> ?     </w:t>
      </w:r>
      <w:r w:rsidRPr="00C663E6">
        <w:rPr>
          <w:rFonts w:ascii="Hand writing Mutlu" w:hAnsi="Hand writing Mutlu"/>
          <w:sz w:val="44"/>
          <w:szCs w:val="44"/>
        </w:rPr>
        <w:t xml:space="preserve">l </w:t>
      </w:r>
      <w:r>
        <w:rPr>
          <w:sz w:val="44"/>
          <w:szCs w:val="44"/>
        </w:rPr>
        <w:t xml:space="preserve">   </w:t>
      </w:r>
      <w:r w:rsidRPr="00C663E6">
        <w:rPr>
          <w:sz w:val="44"/>
          <w:szCs w:val="44"/>
        </w:rPr>
        <w:t xml:space="preserve"> ^    </w:t>
      </w:r>
      <w:r w:rsidRPr="00C663E6">
        <w:rPr>
          <w:rFonts w:ascii="Hand writing Mutlu" w:hAnsi="Hand writing Mutlu"/>
          <w:sz w:val="44"/>
          <w:szCs w:val="44"/>
        </w:rPr>
        <w:t>6</w:t>
      </w:r>
      <w:r>
        <w:rPr>
          <w:rFonts w:ascii="Hand writing Mutlu" w:hAnsi="Hand writing Mutlu"/>
          <w:sz w:val="44"/>
          <w:szCs w:val="44"/>
        </w:rPr>
        <w:t xml:space="preserve">   </w:t>
      </w:r>
      <w:r w:rsidRPr="00C663E6">
        <w:rPr>
          <w:rFonts w:ascii="Hand writing Mutlu" w:hAnsi="Hand writing Mutlu"/>
          <w:sz w:val="44"/>
          <w:szCs w:val="44"/>
        </w:rPr>
        <w:t>T</w:t>
      </w:r>
      <w:r>
        <w:rPr>
          <w:rFonts w:ascii="Hand writing Mutlu" w:hAnsi="Hand writing Mutlu"/>
          <w:sz w:val="44"/>
          <w:szCs w:val="44"/>
        </w:rPr>
        <w:t xml:space="preserve">  L</w:t>
      </w:r>
      <w:r w:rsidRPr="00C663E6">
        <w:rPr>
          <w:sz w:val="44"/>
          <w:szCs w:val="44"/>
        </w:rPr>
        <w:t xml:space="preserve">    </w:t>
      </w:r>
      <w:r>
        <w:rPr>
          <w:rFonts w:ascii="Hand writing Mutlu" w:hAnsi="Hand writing Mutlu"/>
          <w:sz w:val="44"/>
          <w:szCs w:val="44"/>
        </w:rPr>
        <w:t xml:space="preserve">E  </w:t>
      </w:r>
      <w:r w:rsidRPr="00C663E6">
        <w:rPr>
          <w:rFonts w:ascii="Hand writing Mutlu" w:hAnsi="Hand writing Mutlu"/>
          <w:sz w:val="44"/>
          <w:szCs w:val="44"/>
        </w:rPr>
        <w:t>A</w:t>
      </w:r>
    </w:p>
    <w:sectPr w:rsidR="00EC1118" w:rsidRPr="00C663E6" w:rsidSect="00C663E6">
      <w:footerReference w:type="default" r:id="rId37"/>
      <w:pgSz w:w="11906" w:h="16838"/>
      <w:pgMar w:top="680" w:right="567" w:bottom="567" w:left="680" w:header="51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118" w:rsidRDefault="00EC1118" w:rsidP="002F0CCB">
      <w:pPr>
        <w:spacing w:after="0" w:line="240" w:lineRule="auto"/>
      </w:pPr>
      <w:r>
        <w:separator/>
      </w:r>
    </w:p>
  </w:endnote>
  <w:endnote w:type="continuationSeparator" w:id="0">
    <w:p w:rsidR="00EC1118" w:rsidRDefault="00EC1118" w:rsidP="002F0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118" w:rsidRDefault="00EC1118">
    <w:pPr>
      <w:pStyle w:val="Footer"/>
      <w:jc w:val="center"/>
    </w:pPr>
    <w:r w:rsidRPr="002F0CCB">
      <w:rPr>
        <w:b/>
        <w:sz w:val="28"/>
        <w:szCs w:val="28"/>
      </w:rPr>
      <w:fldChar w:fldCharType="begin"/>
    </w:r>
    <w:r w:rsidRPr="002F0CCB">
      <w:rPr>
        <w:b/>
        <w:sz w:val="28"/>
        <w:szCs w:val="28"/>
      </w:rPr>
      <w:instrText xml:space="preserve"> PAGE   \* MERGEFORMAT </w:instrText>
    </w:r>
    <w:r w:rsidRPr="002F0CCB">
      <w:rPr>
        <w:b/>
        <w:sz w:val="28"/>
        <w:szCs w:val="28"/>
      </w:rPr>
      <w:fldChar w:fldCharType="separate"/>
    </w:r>
    <w:r>
      <w:rPr>
        <w:b/>
        <w:noProof/>
        <w:sz w:val="28"/>
        <w:szCs w:val="28"/>
      </w:rPr>
      <w:t>1</w:t>
    </w:r>
    <w:r w:rsidRPr="002F0CCB">
      <w:rPr>
        <w:b/>
        <w:sz w:val="28"/>
        <w:szCs w:val="28"/>
      </w:rPr>
      <w:fldChar w:fldCharType="end"/>
    </w:r>
  </w:p>
  <w:p w:rsidR="00EC1118" w:rsidRDefault="00EC111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118" w:rsidRDefault="00EC1118" w:rsidP="002F0CCB">
      <w:pPr>
        <w:spacing w:after="0" w:line="240" w:lineRule="auto"/>
      </w:pPr>
      <w:r>
        <w:separator/>
      </w:r>
    </w:p>
  </w:footnote>
  <w:footnote w:type="continuationSeparator" w:id="0">
    <w:p w:rsidR="00EC1118" w:rsidRDefault="00EC1118" w:rsidP="002F0C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6609"/>
    <w:rsid w:val="00037A3D"/>
    <w:rsid w:val="00173835"/>
    <w:rsid w:val="001E0D97"/>
    <w:rsid w:val="001F3292"/>
    <w:rsid w:val="00216BDC"/>
    <w:rsid w:val="00244D9B"/>
    <w:rsid w:val="002676F4"/>
    <w:rsid w:val="002F0CCB"/>
    <w:rsid w:val="003718C9"/>
    <w:rsid w:val="003A0367"/>
    <w:rsid w:val="003A7094"/>
    <w:rsid w:val="003E2009"/>
    <w:rsid w:val="00516609"/>
    <w:rsid w:val="00585EB8"/>
    <w:rsid w:val="00624ADE"/>
    <w:rsid w:val="006365A6"/>
    <w:rsid w:val="00645419"/>
    <w:rsid w:val="00664F48"/>
    <w:rsid w:val="00675A3C"/>
    <w:rsid w:val="006D07D6"/>
    <w:rsid w:val="006E26FB"/>
    <w:rsid w:val="0072356A"/>
    <w:rsid w:val="00724162"/>
    <w:rsid w:val="00740337"/>
    <w:rsid w:val="00745D7C"/>
    <w:rsid w:val="00784755"/>
    <w:rsid w:val="007F2CD7"/>
    <w:rsid w:val="00890A91"/>
    <w:rsid w:val="008F4EF4"/>
    <w:rsid w:val="00922A35"/>
    <w:rsid w:val="00956AFA"/>
    <w:rsid w:val="009A0E6C"/>
    <w:rsid w:val="00A0351E"/>
    <w:rsid w:val="00A12F7B"/>
    <w:rsid w:val="00B46F77"/>
    <w:rsid w:val="00B97032"/>
    <w:rsid w:val="00BA1F53"/>
    <w:rsid w:val="00BE1C99"/>
    <w:rsid w:val="00C108E0"/>
    <w:rsid w:val="00C340BF"/>
    <w:rsid w:val="00C44E99"/>
    <w:rsid w:val="00C663E6"/>
    <w:rsid w:val="00CE6C83"/>
    <w:rsid w:val="00D24F97"/>
    <w:rsid w:val="00D546E8"/>
    <w:rsid w:val="00D6774E"/>
    <w:rsid w:val="00DB0D4E"/>
    <w:rsid w:val="00DB2C96"/>
    <w:rsid w:val="00EC1118"/>
    <w:rsid w:val="00FE312D"/>
    <w:rsid w:val="00FE72B2"/>
    <w:rsid w:val="00FF2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7"/>
    <o:shapelayout v:ext="edit">
      <o:idmap v:ext="edit" data="1"/>
      <o:rules v:ext="edit">
        <o:r id="V:Rule1" type="connector" idref="#_s1122">
          <o:proxy start="" idref="#_s1124" connectloc="0"/>
          <o:proxy end="" idref="#_s1123" connectloc="2"/>
        </o:r>
        <o:r id="V:Rule2" type="connector" idref="#_s1121">
          <o:proxy start="" idref="#_s1125" connectloc="0"/>
          <o:proxy end="" idref="#_s1123" connectloc="2"/>
        </o:r>
        <o:r id="V:Rule3" type="connector" idref="#_s1120">
          <o:proxy start="" idref="#_s1126" connectloc="0"/>
          <o:proxy end="" idref="#_s1123" connectloc="2"/>
        </o:r>
        <o:r id="V:Rule4" type="connector" idref="#_s1113">
          <o:proxy start="" idref="#_s1115" connectloc="0"/>
          <o:proxy end="" idref="#_s1114" connectloc="2"/>
        </o:r>
        <o:r id="V:Rule5" type="connector" idref="#_s1112">
          <o:proxy start="" idref="#_s1116" connectloc="0"/>
          <o:proxy end="" idref="#_s1114" connectloc="2"/>
        </o:r>
        <o:r id="V:Rule6" type="connector" idref="#_s1111">
          <o:proxy start="" idref="#_s1117" connectloc="0"/>
          <o:proxy end="" idref="#_s1114" connectloc="2"/>
        </o:r>
        <o:r id="V:Rule7" type="connector" idref="#_s1104">
          <o:proxy start="" idref="#_s1106" connectloc="0"/>
          <o:proxy end="" idref="#_s1105" connectloc="2"/>
        </o:r>
        <o:r id="V:Rule8" type="connector" idref="#_s1103">
          <o:proxy start="" idref="#_s1107" connectloc="0"/>
          <o:proxy end="" idref="#_s1105" connectloc="2"/>
        </o:r>
        <o:r id="V:Rule9" type="connector" idref="#_s1102">
          <o:proxy start="" idref="#_s1108" connectloc="0"/>
          <o:proxy end="" idref="#_s1105" connectloc="2"/>
        </o:r>
        <o:r id="V:Rule10" type="connector" idref="#_s1095">
          <o:proxy start="" idref="#_s1097" connectloc="0"/>
          <o:proxy end="" idref="#_s1096" connectloc="2"/>
        </o:r>
        <o:r id="V:Rule11" type="connector" idref="#_s1094">
          <o:proxy start="" idref="#_s1098" connectloc="0"/>
          <o:proxy end="" idref="#_s1096" connectloc="2"/>
        </o:r>
        <o:r id="V:Rule12" type="connector" idref="#_s1093">
          <o:proxy start="" idref="#_s1099" connectloc="0"/>
          <o:proxy end="" idref="#_s1096" connectloc="2"/>
        </o:r>
        <o:r id="V:Rule13" type="connector" idref="#_s1086">
          <o:proxy start="" idref="#_s1088" connectloc="0"/>
          <o:proxy end="" idref="#_s1087" connectloc="2"/>
        </o:r>
        <o:r id="V:Rule14" type="connector" idref="#_s1085">
          <o:proxy start="" idref="#_s1089" connectloc="0"/>
          <o:proxy end="" idref="#_s1087" connectloc="2"/>
        </o:r>
        <o:r id="V:Rule15" type="connector" idref="#_s1084">
          <o:proxy start="" idref="#_s1090" connectloc="0"/>
          <o:proxy end="" idref="#_s1087" connectloc="2"/>
        </o:r>
        <o:r id="V:Rule16" type="connector" idref="#_s1077">
          <o:proxy start="" idref="#_s1079" connectloc="0"/>
          <o:proxy end="" idref="#_s1078" connectloc="2"/>
        </o:r>
        <o:r id="V:Rule17" type="connector" idref="#_s1076">
          <o:proxy start="" idref="#_s1080" connectloc="0"/>
          <o:proxy end="" idref="#_s1078" connectloc="2"/>
        </o:r>
        <o:r id="V:Rule18" type="connector" idref="#_s1075">
          <o:proxy start="" idref="#_s1081" connectloc="0"/>
          <o:proxy end="" idref="#_s1078" connectloc="2"/>
        </o:r>
        <o:r id="V:Rule19" type="connector" idref="#_s1068">
          <o:proxy start="" idref="#_s1070" connectloc="0"/>
          <o:proxy end="" idref="#_s1069" connectloc="2"/>
        </o:r>
        <o:r id="V:Rule20" type="connector" idref="#_s1067">
          <o:proxy start="" idref="#_s1071" connectloc="0"/>
          <o:proxy end="" idref="#_s1069" connectloc="2"/>
        </o:r>
        <o:r id="V:Rule21" type="connector" idref="#_s1066">
          <o:proxy start="" idref="#_s1072" connectloc="0"/>
          <o:proxy end="" idref="#_s1069" connectloc="2"/>
        </o:r>
        <o:r id="V:Rule22" type="connector" idref="#_s1059">
          <o:proxy start="" idref="#_s1061" connectloc="0"/>
          <o:proxy end="" idref="#_s1060" connectloc="2"/>
        </o:r>
        <o:r id="V:Rule23" type="connector" idref="#_s1058">
          <o:proxy start="" idref="#_s1062" connectloc="0"/>
          <o:proxy end="" idref="#_s1060" connectloc="2"/>
        </o:r>
        <o:r id="V:Rule24" type="connector" idref="#_s1057">
          <o:proxy start="" idref="#_s1063" connectloc="0"/>
          <o:proxy end="" idref="#_s1060" connectloc="2"/>
        </o:r>
        <o:r id="V:Rule25" type="connector" idref="#_s1050">
          <o:proxy start="" idref="#_s1052" connectloc="0"/>
          <o:proxy end="" idref="#_s1051" connectloc="2"/>
        </o:r>
        <o:r id="V:Rule26" type="connector" idref="#_s1049">
          <o:proxy start="" idref="#_s1053" connectloc="0"/>
          <o:proxy end="" idref="#_s1051" connectloc="2"/>
        </o:r>
        <o:r id="V:Rule27" type="connector" idref="#_s1048">
          <o:proxy start="" idref="#_s1054" connectloc="0"/>
          <o:proxy end="" idref="#_s1051" connectloc="2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7D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16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660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51660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173835"/>
    <w:rPr>
      <w:lang w:eastAsia="en-US"/>
    </w:rPr>
  </w:style>
  <w:style w:type="paragraph" w:styleId="ListParagraph">
    <w:name w:val="List Paragraph"/>
    <w:basedOn w:val="Normal"/>
    <w:uiPriority w:val="99"/>
    <w:qFormat/>
    <w:rsid w:val="00A035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2F0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F0CC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F0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F0CCB"/>
    <w:rPr>
      <w:rFonts w:cs="Times New Roman"/>
    </w:rPr>
  </w:style>
  <w:style w:type="character" w:styleId="Hyperlink">
    <w:name w:val="Hyperlink"/>
    <w:basedOn w:val="DefaultParagraphFont"/>
    <w:uiPriority w:val="99"/>
    <w:rsid w:val="002676F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93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hyperlink" Target="http://www.google.com.tr/imgres?q=ELMA+BOYA&amp;hl=tr&amp;biw=1311&amp;bih=569&amp;tbm=isch&amp;tbnid=GjyXbTmEiTU84M:&amp;imgrefurl=http://imagixs.com/free-apple-coloring-pages/&amp;docid=vEJK1aC27gy5LM&amp;imgurl=http://www.eprintablecoloringpages.com/images/large/book-coloring-pages/apple-tree-coloring-pages/apple-tree-coloring-pages-94_LRG.jpg&amp;w=848&amp;h=1097&amp;ei=Ro9wULD9DMuDhQe654CwDA&amp;zoom=1&amp;iact=hc&amp;vpx=709&amp;vpy=109&amp;dur=404&amp;hovh=255&amp;hovw=197&amp;tx=131&amp;ty=143&amp;sig=100441118951421751508&amp;page=1&amp;tbnh=119&amp;tbnw=92&amp;start=0&amp;ndsp=27&amp;ved=1t:429,r:5,s:0,i:80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6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33" Type="http://schemas.openxmlformats.org/officeDocument/2006/relationships/image" Target="media/image25.pn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image" Target="media/image23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4.jpeg"/><Relationship Id="rId37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2.jpeg"/><Relationship Id="rId36" Type="http://schemas.openxmlformats.org/officeDocument/2006/relationships/hyperlink" Target="http://www.sorubak.com/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hyperlink" Target="http://www.google.com.tr/imgres?q=g%C3%BCl+boyama&amp;hl=tr&amp;biw=1280&amp;bih=629&amp;tbm=isch&amp;tbnid=L_H7CZmlpkPqHM:&amp;imgrefurl=http://www.familyfuncartoons.com/rose-coloring-pages.html&amp;docid=BmYLnrf1sFwLUM&amp;imgurl=http://www.familyfuncartoons.com/images/rose-coloring-pages-22.jpg&amp;w=400&amp;h=307&amp;ei=Aj2ZUNWMEOrD0QW0woCoBA&amp;zoom=1&amp;iact=hc&amp;vpx=685&amp;vpy=2&amp;dur=1913&amp;hovh=197&amp;hovw=256&amp;tx=139&amp;ty=76&amp;sig=111618844721468039107&amp;page=1&amp;tbnh=140&amp;tbnw=182&amp;start=0&amp;ndsp=26&amp;ved=1t:429,r:5,s:0,i:105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1.jpeg"/><Relationship Id="rId30" Type="http://schemas.openxmlformats.org/officeDocument/2006/relationships/hyperlink" Target="http://www.google.com.tr/imgres?q=balon+boyama&amp;hl=tr&amp;biw=1280&amp;bih=629&amp;tbm=isch&amp;tbnid=pyhB8-gI6VPmgM:&amp;imgrefurl=http://www.aksiyonorganizasyon.com/&amp;docid=uJ1JCDQCjStJvM&amp;imgurl=http://www.aksiyonorganizasyon.com/_tema/x1/resimler/balon.png&amp;w=237&amp;h=150&amp;ei=ZjmZUL_TLc6S0QXByYDwDg&amp;zoom=1&amp;iact=hc&amp;vpx=1048&amp;vpy=362&amp;dur=961&amp;hovh=120&amp;hovw=189&amp;tx=100&amp;ty=46&amp;sig=111618844721468039107&amp;page=3&amp;tbnh=120&amp;tbnw=162&amp;start=53&amp;ndsp=28&amp;ved=1t:429,r:39,s:20,i:309" TargetMode="External"/><Relationship Id="rId35" Type="http://schemas.openxmlformats.org/officeDocument/2006/relationships/hyperlink" Target="http://www.google.com.tr/imgres?imgurl=http://www.varbak.com/galeri/fil-boyamas%C4%B1-nb19542.jpg&amp;imgrefurl=http://www.varbak.com/resmi/fil-boyamas%C4%B1&amp;h=325&amp;w=500&amp;sz=80&amp;tbnid=Sr7kl_-5NVplyM:&amp;tbnh=75&amp;tbnw=116&amp;prev=/search?q=fil+boyama&amp;tbm=isch&amp;tbo=u&amp;zoom=1&amp;q=fil+boyama&amp;usg=__89PipHx1AVr8c_lEdxpLkz2CNvI=&amp;docid=c-VWs5tmdazKnM&amp;hl=tr&amp;sa=X&amp;ei=rECZUNTuEaOx0QWFo4GwCw&amp;sqi=2&amp;ved=0CCQQ9QEwAg&amp;dur=85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134</TotalTime>
  <Pages>2</Pages>
  <Words>621</Words>
  <Characters>3541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ZaFeR</dc:creator>
  <cp:keywords>www.sorubak.com</cp:keywords>
  <dc:description>www.sorubak.com</dc:description>
  <cp:lastModifiedBy>edanur</cp:lastModifiedBy>
  <cp:revision>15</cp:revision>
  <dcterms:created xsi:type="dcterms:W3CDTF">2012-10-14T18:55:00Z</dcterms:created>
  <dcterms:modified xsi:type="dcterms:W3CDTF">2012-11-17T17:51:00Z</dcterms:modified>
  <cp:category>www.sorubak.com</cp:category>
</cp:coreProperties>
</file>