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95A" w:rsidRDefault="003A695A"/>
    <w:p w:rsidR="003A695A" w:rsidRDefault="003A695A" w:rsidP="0096371B">
      <w:pPr>
        <w:ind w:hanging="142"/>
        <w:jc w:val="center"/>
        <w:rPr>
          <w:sz w:val="20"/>
          <w:szCs w:val="20"/>
        </w:rPr>
      </w:pPr>
      <w:r w:rsidRPr="00F60171">
        <w:rPr>
          <w:sz w:val="20"/>
          <w:szCs w:val="20"/>
        </w:rPr>
        <w:t>ZİLE SAKARYA</w:t>
      </w:r>
      <w:r>
        <w:rPr>
          <w:sz w:val="20"/>
          <w:szCs w:val="20"/>
        </w:rPr>
        <w:t xml:space="preserve"> LİSESİ 2012-2013 EĞİTİM-ÖĞRETİM YILI 9/A SINIFI  GEOMETRİ DERSİ</w:t>
      </w:r>
    </w:p>
    <w:p w:rsidR="003A695A" w:rsidRDefault="003A695A" w:rsidP="004118A4">
      <w:pPr>
        <w:jc w:val="center"/>
      </w:pPr>
      <w:r>
        <w:rPr>
          <w:sz w:val="20"/>
          <w:szCs w:val="20"/>
        </w:rPr>
        <w:t>1. DÖNEM 1.YAZILI YOKLAMA SORULARI</w:t>
      </w:r>
    </w:p>
    <w:p w:rsidR="003A695A" w:rsidRDefault="003A695A" w:rsidP="00F60171">
      <w:pPr>
        <w:ind w:left="-540" w:hanging="180"/>
        <w:rPr>
          <w:sz w:val="20"/>
          <w:szCs w:val="20"/>
        </w:rPr>
      </w:pPr>
      <w:r w:rsidRPr="00F60171">
        <w:rPr>
          <w:sz w:val="20"/>
          <w:szCs w:val="20"/>
        </w:rPr>
        <w:t>AD</w:t>
      </w:r>
      <w:r>
        <w:rPr>
          <w:sz w:val="20"/>
          <w:szCs w:val="20"/>
        </w:rPr>
        <w:t xml:space="preserve"> SOYAD:                                                                     NUMARA:                                                   PUAN:</w:t>
      </w:r>
    </w:p>
    <w:p w:rsidR="003A695A" w:rsidRPr="00F60171" w:rsidRDefault="003A695A" w:rsidP="00F60171">
      <w:pPr>
        <w:ind w:left="-540" w:hanging="180"/>
        <w:rPr>
          <w:sz w:val="20"/>
          <w:szCs w:val="20"/>
        </w:rPr>
      </w:pPr>
      <w:r>
        <w:rPr>
          <w:sz w:val="20"/>
          <w:szCs w:val="20"/>
        </w:rPr>
        <w:t xml:space="preserve">NOT: Her sorunun doğru ve tam çözümü 10 puan olup  toplam  100 puan üzerinden değerlendirilir. Başarılar…   İ.BEDİR </w:t>
      </w: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99"/>
      </w:tblGrid>
      <w:tr w:rsidR="003A695A" w:rsidTr="00C305D6">
        <w:trPr>
          <w:trHeight w:val="2757"/>
        </w:trPr>
        <w:tc>
          <w:tcPr>
            <w:tcW w:w="11199" w:type="dxa"/>
          </w:tcPr>
          <w:p w:rsidR="003A695A" w:rsidRDefault="003A695A" w:rsidP="00841CD6">
            <w:pPr>
              <w:tabs>
                <w:tab w:val="left" w:pos="1935"/>
              </w:tabs>
              <w:rPr>
                <w:sz w:val="20"/>
                <w:szCs w:val="20"/>
              </w:rPr>
            </w:pPr>
            <w:r w:rsidRPr="00D021A1">
              <w:rPr>
                <w:rFonts w:ascii="Arial" w:hAnsi="Arial" w:cs="Arial"/>
                <w:sz w:val="20"/>
                <w:szCs w:val="20"/>
              </w:rPr>
              <w:t>S-1)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26C8A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şağıdaki b</w:t>
            </w:r>
            <w:r w:rsidRPr="00841CD6">
              <w:rPr>
                <w:sz w:val="20"/>
                <w:szCs w:val="20"/>
              </w:rPr>
              <w:t>oşlukları</w:t>
            </w:r>
            <w:r>
              <w:rPr>
                <w:sz w:val="20"/>
                <w:szCs w:val="20"/>
              </w:rPr>
              <w:t xml:space="preserve"> uygun biçimde doldurunuz?</w:t>
            </w:r>
            <w:r w:rsidRPr="00841CD6">
              <w:rPr>
                <w:sz w:val="20"/>
                <w:szCs w:val="20"/>
              </w:rPr>
              <w:t xml:space="preserve"> </w:t>
            </w:r>
          </w:p>
          <w:p w:rsidR="003A695A" w:rsidRDefault="003A695A" w:rsidP="00841CD6">
            <w:pPr>
              <w:tabs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0.7pt;margin-top:9.95pt;width:73.9pt;height:.65pt;z-index:251656704" o:connectortype="straight">
                  <v:stroke startarrow="block" endarrow="block"/>
                </v:shape>
              </w:pict>
            </w:r>
            <w:r>
              <w:rPr>
                <w:sz w:val="20"/>
                <w:szCs w:val="20"/>
              </w:rPr>
              <w:t>A)</w:t>
            </w:r>
            <w:r>
              <w:rPr>
                <w:sz w:val="20"/>
                <w:szCs w:val="20"/>
              </w:rPr>
              <w:tab/>
              <w:t>K          L</w:t>
            </w:r>
            <w:r>
              <w:rPr>
                <w:sz w:val="20"/>
                <w:szCs w:val="20"/>
              </w:rPr>
              <w:tab/>
              <w:t xml:space="preserve">   t      Yandaki doğruya ………. doğrusu veya ……… doğrusu denir.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7" type="#_x0000_t32" style="position:absolute;margin-left:40.4pt;margin-top:10.1pt;width:54.2pt;height:0;z-index:251657728" o:connectortype="straight">
                  <v:stroke endarrow="block"/>
                </v:shape>
              </w:pict>
            </w:r>
            <w:r>
              <w:rPr>
                <w:sz w:val="20"/>
                <w:szCs w:val="20"/>
              </w:rPr>
              <w:t>B)            D           E                Yandaki ışın ………. sembolü ile gösterilir.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8" type="#_x0000_t32" style="position:absolute;margin-left:32.9pt;margin-top:10.25pt;width:57.6pt;height:0;z-index:251658752" o:connectortype="straight"/>
              </w:pict>
            </w:r>
            <w:r>
              <w:rPr>
                <w:sz w:val="20"/>
                <w:szCs w:val="20"/>
              </w:rPr>
              <w:t>C)         M                  N            Yandaki doğru parçası …………. sembolü ile gösterilir.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9" type="#_x0000_t32" style="position:absolute;margin-left:40.4pt;margin-top:4.2pt;width:61.95pt;height:.65pt;z-index:251659776" o:connectortype="straight">
                  <v:stroke endarrow="block"/>
                </v:shape>
              </w:pict>
            </w:r>
            <w:r>
              <w:rPr>
                <w:sz w:val="20"/>
                <w:szCs w:val="20"/>
              </w:rPr>
              <w:t>D)         A                         B      Yandaki yönlü doğru parçası ………… sembolü ile gösterilir?</w:t>
            </w: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</w:p>
          <w:p w:rsidR="003A695A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   Uzunluğu 1 birim olan vektöre ………….. vektör denir.</w:t>
            </w:r>
          </w:p>
          <w:p w:rsidR="003A695A" w:rsidRPr="00961A9C" w:rsidRDefault="003A695A" w:rsidP="00891839">
            <w:pPr>
              <w:tabs>
                <w:tab w:val="left" w:pos="839"/>
                <w:tab w:val="left" w:pos="193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</w:t>
            </w:r>
          </w:p>
        </w:tc>
      </w:tr>
      <w:tr w:rsidR="003A695A" w:rsidTr="00C305D6">
        <w:trPr>
          <w:trHeight w:val="2684"/>
        </w:trPr>
        <w:tc>
          <w:tcPr>
            <w:tcW w:w="11199" w:type="dxa"/>
          </w:tcPr>
          <w:p w:rsidR="003A695A" w:rsidRDefault="003A695A" w:rsidP="005D2BCC">
            <w:pPr>
              <w:tabs>
                <w:tab w:val="left" w:pos="120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S-2) </w:t>
            </w:r>
            <w:r w:rsidRPr="009B7D03">
              <w:rPr>
                <w:sz w:val="20"/>
              </w:rPr>
              <w:t>A</w:t>
            </w:r>
            <w:r>
              <w:rPr>
                <w:sz w:val="20"/>
              </w:rPr>
              <w:t xml:space="preserve">nalitik düzlemde  A(-4,3) ve B(k,11) noktaları veriliyor. AB doğru parçasının orta noktası C(3,m) noktası ise  k+m = ? </w:t>
            </w:r>
            <w:r w:rsidRPr="009B7D03">
              <w:rPr>
                <w:rFonts w:ascii="Arial" w:hAnsi="Arial" w:cs="Arial"/>
                <w:sz w:val="20"/>
              </w:rPr>
              <w:t xml:space="preserve"> </w:t>
            </w: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C305D6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C305D6">
            <w:pPr>
              <w:tabs>
                <w:tab w:val="left" w:pos="907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  <w:p w:rsidR="003A695A" w:rsidRDefault="003A695A" w:rsidP="00C305D6">
            <w:pPr>
              <w:tabs>
                <w:tab w:val="left" w:pos="9078"/>
              </w:tabs>
              <w:rPr>
                <w:rFonts w:ascii="Arial" w:hAnsi="Arial" w:cs="Arial"/>
                <w:sz w:val="20"/>
              </w:rPr>
            </w:pPr>
          </w:p>
          <w:p w:rsidR="003A695A" w:rsidRPr="00C305D6" w:rsidRDefault="003A695A" w:rsidP="00C305D6">
            <w:pPr>
              <w:tabs>
                <w:tab w:val="left" w:pos="9078"/>
              </w:tabs>
              <w:rPr>
                <w:rFonts w:ascii="Arial" w:hAnsi="Arial" w:cs="Arial"/>
                <w:sz w:val="20"/>
              </w:rPr>
            </w:pPr>
          </w:p>
        </w:tc>
      </w:tr>
      <w:tr w:rsidR="003A695A" w:rsidTr="00C305D6">
        <w:trPr>
          <w:cantSplit/>
          <w:trHeight w:val="2831"/>
        </w:trPr>
        <w:tc>
          <w:tcPr>
            <w:tcW w:w="11199" w:type="dxa"/>
          </w:tcPr>
          <w:p w:rsidR="003A695A" w:rsidRDefault="003A695A" w:rsidP="00B5513B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0" type="#_x0000_t7" style="position:absolute;left:0;text-align:left;margin-left:13.75pt;margin-top:10.6pt;width:117.7pt;height:46.35pt;z-index:251660800;mso-position-horizontal-relative:text;mso-position-vertical-relative:text"/>
              </w:pict>
            </w:r>
            <w:r>
              <w:rPr>
                <w:rFonts w:ascii="Verdana" w:hAnsi="Verdana" w:cs="Arial"/>
                <w:sz w:val="20"/>
                <w:szCs w:val="20"/>
              </w:rPr>
              <w:t xml:space="preserve">S-3)   A                          D     </w:t>
            </w:r>
            <w:r w:rsidRPr="005D2BCC">
              <w:rPr>
                <w:rFonts w:ascii="Times New Roman" w:hAnsi="Times New Roman"/>
                <w:sz w:val="20"/>
                <w:szCs w:val="20"/>
              </w:rPr>
              <w:t>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andaki paralelkenarın köşe koordinatları A(-3,4), B(5,k), C(m,6) ve D(-1,8) ise k+m = ?  </w:t>
            </w:r>
          </w:p>
          <w:p w:rsidR="003A695A" w:rsidRPr="005D2BCC" w:rsidRDefault="003A695A" w:rsidP="005D2BCC"/>
          <w:p w:rsidR="003A695A" w:rsidRPr="005D2BCC" w:rsidRDefault="003A695A" w:rsidP="005D2BCC"/>
          <w:p w:rsidR="003A695A" w:rsidRPr="005D2BCC" w:rsidRDefault="003A695A" w:rsidP="005D2BCC"/>
          <w:p w:rsidR="003A695A" w:rsidRPr="005D2BCC" w:rsidRDefault="003A695A" w:rsidP="005D2BCC">
            <w:r>
              <w:t xml:space="preserve">B                                   C                </w:t>
            </w:r>
          </w:p>
        </w:tc>
      </w:tr>
      <w:tr w:rsidR="003A695A" w:rsidTr="00C305D6">
        <w:trPr>
          <w:cantSplit/>
          <w:trHeight w:val="3254"/>
        </w:trPr>
        <w:tc>
          <w:tcPr>
            <w:tcW w:w="11199" w:type="dxa"/>
          </w:tcPr>
          <w:p w:rsidR="003A695A" w:rsidRPr="005843DD" w:rsidRDefault="003A695A" w:rsidP="00833CD0">
            <w:pPr>
              <w:pStyle w:val="ListParagraph"/>
              <w:ind w:left="0"/>
              <w:rPr>
                <w:b/>
                <w:color w:val="000000"/>
                <w:sz w:val="20"/>
                <w:szCs w:val="20"/>
              </w:rPr>
            </w:pPr>
            <w:r w:rsidRPr="00D021A1">
              <w:rPr>
                <w:rFonts w:ascii="Arial" w:hAnsi="Arial" w:cs="Arial"/>
                <w:sz w:val="20"/>
                <w:szCs w:val="20"/>
              </w:rPr>
              <w:t>S-4)</w: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73.25pt;margin-top:119.7pt;width:.05pt;height:.05pt;z-index:251654656;mso-position-horizontal-relative:text;mso-position-vertical-relative:text">
                  <v:textbox style="mso-next-textbox:#_x0000_s1031">
                    <w:txbxContent>
                      <w:p w:rsidR="003A695A" w:rsidRDefault="003A695A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Analitik düzlemde uç noktaları A(-1,2) ve B(4,-3) noktaları olan AB doğru parçasını  </w:t>
            </w:r>
            <w:r w:rsidRPr="00172968">
              <w:rPr>
                <w:rFonts w:ascii="Times New Roman" w:hAnsi="Times New Roman"/>
              </w:rPr>
              <w:fldChar w:fldCharType="begin"/>
            </w:r>
            <w:r w:rsidRPr="00172968">
              <w:rPr>
                <w:rFonts w:ascii="Times New Roman" w:hAnsi="Times New Roman"/>
              </w:rPr>
              <w:instrText xml:space="preserve"> QUOTE </w:instrText>
            </w:r>
            <w:r w:rsidRPr="00172968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C1B36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4C1B36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/m:num&gt;&lt;m:den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instrText xml:space="preserve"> </w:instrText>
            </w:r>
            <w:r w:rsidRPr="00172968">
              <w:rPr>
                <w:rFonts w:ascii="Times New Roman" w:hAnsi="Times New Roman"/>
              </w:rPr>
              <w:fldChar w:fldCharType="separate"/>
            </w:r>
            <w:r w:rsidRPr="00172968">
              <w:pict>
                <v:shape id="_x0000_i1026" type="#_x0000_t75" style="width:4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C1B36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4C1B36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/m:num&gt;&lt;m:den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 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>oranında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içten bölen C noktasının koordinatlarını bulunuz?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843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3D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3A695A" w:rsidRDefault="003A695A" w:rsidP="00E01B8D">
            <w:pPr>
              <w:rPr>
                <w:rFonts w:ascii="Arial" w:hAnsi="Arial" w:cs="Arial"/>
                <w:sz w:val="20"/>
              </w:rPr>
            </w:pPr>
          </w:p>
        </w:tc>
      </w:tr>
      <w:tr w:rsidR="003A695A" w:rsidTr="00C305D6">
        <w:trPr>
          <w:cantSplit/>
          <w:trHeight w:val="3390"/>
        </w:trPr>
        <w:tc>
          <w:tcPr>
            <w:tcW w:w="11199" w:type="dxa"/>
          </w:tcPr>
          <w:p w:rsidR="003A695A" w:rsidRPr="005843DD" w:rsidRDefault="003A695A" w:rsidP="00855740">
            <w:pPr>
              <w:pStyle w:val="ListParagraph"/>
              <w:ind w:left="0"/>
              <w:rPr>
                <w:b/>
                <w:color w:val="000000"/>
                <w:sz w:val="20"/>
                <w:szCs w:val="20"/>
              </w:rPr>
            </w:pPr>
            <w:r w:rsidRPr="00D021A1">
              <w:rPr>
                <w:rFonts w:ascii="Arial" w:hAnsi="Arial" w:cs="Arial"/>
                <w:sz w:val="20"/>
                <w:szCs w:val="20"/>
              </w:rPr>
              <w:t>S-5)</w:t>
            </w:r>
            <w:r w:rsidRPr="00D021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Analitik düzlemde uç noktaları A(1,-1) ve B(-3,3) noktaları olan AB doğru parçasını  </w:t>
            </w:r>
            <w:r w:rsidRPr="00172968">
              <w:rPr>
                <w:rFonts w:ascii="Times New Roman" w:hAnsi="Times New Roman"/>
              </w:rPr>
              <w:fldChar w:fldCharType="begin"/>
            </w:r>
            <w:r w:rsidRPr="00172968">
              <w:rPr>
                <w:rFonts w:ascii="Times New Roman" w:hAnsi="Times New Roman"/>
              </w:rPr>
              <w:instrText xml:space="preserve"> QUOTE </w:instrText>
            </w:r>
            <w:r w:rsidRPr="00172968">
              <w:pict>
                <v:shape id="_x0000_i1027" type="#_x0000_t75" style="width:4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038B2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6038B2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/m:num&gt;&lt;m:den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5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instrText xml:space="preserve"> </w:instrText>
            </w:r>
            <w:r w:rsidRPr="00172968">
              <w:rPr>
                <w:rFonts w:ascii="Times New Roman" w:hAnsi="Times New Roman"/>
              </w:rPr>
              <w:fldChar w:fldCharType="separate"/>
            </w:r>
            <w:r w:rsidRPr="00172968">
              <w:pict>
                <v:shape id="_x0000_i1028" type="#_x0000_t75" style="width:42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038B2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6038B2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/m:num&gt;&lt;m:den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5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 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>oranında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dıştan bölen C noktasının koordinatlarını bulunuz?</w:t>
            </w:r>
            <w:r w:rsidRPr="005843D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843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3D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3A695A" w:rsidRPr="00D021A1" w:rsidRDefault="003A695A" w:rsidP="00EB7071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</w:p>
          <w:p w:rsidR="003A695A" w:rsidRDefault="003A695A" w:rsidP="00E01B8D">
            <w:pPr>
              <w:rPr>
                <w:rFonts w:ascii="Arial" w:hAnsi="Arial" w:cs="Arial"/>
                <w:sz w:val="20"/>
              </w:rPr>
            </w:pPr>
          </w:p>
        </w:tc>
      </w:tr>
    </w:tbl>
    <w:p w:rsidR="003A695A" w:rsidRDefault="003A695A" w:rsidP="000D1E87">
      <w:r>
        <w:t xml:space="preserve">  </w:t>
      </w:r>
    </w:p>
    <w:p w:rsidR="003A695A" w:rsidRDefault="003A695A" w:rsidP="000D1E87"/>
    <w:p w:rsidR="003A695A" w:rsidRDefault="003A695A" w:rsidP="000D1E87"/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1"/>
        <w:gridCol w:w="1381"/>
        <w:gridCol w:w="563"/>
        <w:gridCol w:w="570"/>
        <w:gridCol w:w="570"/>
        <w:gridCol w:w="570"/>
        <w:gridCol w:w="570"/>
        <w:gridCol w:w="568"/>
        <w:gridCol w:w="570"/>
        <w:gridCol w:w="570"/>
        <w:gridCol w:w="570"/>
        <w:gridCol w:w="570"/>
        <w:gridCol w:w="725"/>
        <w:gridCol w:w="2551"/>
      </w:tblGrid>
      <w:tr w:rsidR="003A695A" w:rsidTr="00BF3692">
        <w:trPr>
          <w:trHeight w:val="2829"/>
        </w:trPr>
        <w:tc>
          <w:tcPr>
            <w:tcW w:w="11199" w:type="dxa"/>
            <w:gridSpan w:val="14"/>
          </w:tcPr>
          <w:p w:rsidR="003A695A" w:rsidRPr="00C305D6" w:rsidRDefault="003A695A" w:rsidP="00110D9C">
            <w:pPr>
              <w:pStyle w:val="BodyTextIndent"/>
              <w:jc w:val="left"/>
              <w:rPr>
                <w:rFonts w:ascii="Times New Roman" w:hAnsi="Times New Roman"/>
                <w:szCs w:val="20"/>
              </w:rPr>
            </w:pPr>
            <w:r w:rsidRPr="007C7284">
              <w:rPr>
                <w:rFonts w:ascii="Arial" w:hAnsi="Arial" w:cs="Arial"/>
                <w:szCs w:val="20"/>
              </w:rPr>
              <w:t>S-6)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C305D6">
              <w:rPr>
                <w:rFonts w:ascii="Times New Roman" w:hAnsi="Times New Roman"/>
                <w:szCs w:val="20"/>
              </w:rPr>
              <w:t>Analitik düzlemde</w:t>
            </w:r>
            <w:r>
              <w:rPr>
                <w:rFonts w:ascii="Times New Roman" w:hAnsi="Times New Roman"/>
                <w:szCs w:val="20"/>
              </w:rPr>
              <w:t xml:space="preserve"> K(2a-6,a-8) noktası IV. bölgede ise ‘’a’’nın alacağı tamsayı değerleri toplamı kaçtır?</w:t>
            </w: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Pr="00E24651" w:rsidRDefault="003A695A" w:rsidP="00110D9C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trHeight w:val="2813"/>
        </w:trPr>
        <w:tc>
          <w:tcPr>
            <w:tcW w:w="11199" w:type="dxa"/>
            <w:gridSpan w:val="14"/>
          </w:tcPr>
          <w:p w:rsidR="003A695A" w:rsidRPr="005175E5" w:rsidRDefault="003A695A" w:rsidP="00110D9C">
            <w:pPr>
              <w:pStyle w:val="ListParagraph"/>
              <w:tabs>
                <w:tab w:val="left" w:pos="180"/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 xml:space="preserve">S-7) </w:t>
            </w:r>
            <w:r w:rsidRPr="007C7284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QUOTE </w:instrText>
            </w:r>
            <w:r w:rsidRPr="00172968">
              <w:pict>
                <v:shape id="_x0000_i1029" type="#_x0000_t75" style="width:63pt;height:26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920C8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6920C8&quot;&gt;&lt;m:oMathPara&gt;&lt;m:oMath&gt;&lt;m:acc&gt;&lt;m:accPr&gt;&lt;m:chr m:val=&quot;âƒ—&quot;/&gt;&lt;m:ctrlPr&gt;&lt;w:rPr&gt;&lt;w:rFonts w:ascii=&quot;Cambria Math&quot; w:h-ansi=&quot;Cambria Math&quot;/&gt;&lt;wx:font wx:val=&quot;Cambria Math&quot;/&gt;&lt;w:b-cs/&gt;&lt;w:i/&gt;&lt;/w:rPr&gt;&lt;/m:ctrlPr&gt;&lt;/m:accPr&gt;&lt;m:e&gt;&lt;m:r&gt;&lt;w:rPr&gt;&lt;w:rFonts w:ascii=&quot;Cambria Math&quot; w:h-ansi=&quot;Cambria Math&quot;/&gt;&lt;wx:font wx:val=&quot;Cambria Math&quot;/&gt;&lt;w:i/&gt;&lt;/w:rPr&gt;&lt;m:t&gt;u&lt;/m:t&gt;&lt;/m:r&gt;&lt;/m:e&gt;&lt;/m:acc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b-cs/&gt;&lt;w:i/&gt;&lt;/w:rPr&gt;&lt;/m:ctrlPr&gt;&lt;/m:dPr&gt;&lt;m:e&gt;&lt;m:f&gt;&lt;m:fPr&gt;&lt;m:ctrlPr&gt;&lt;w:rPr&gt;&lt;w:rFonts w:ascii=&quot;Cambria Math&quot; w:h-ansi=&quot;Cambria Math&quot;/&gt;&lt;wx:font wx:val=&quot;Cambria Math&quot;/&gt;&lt;w:b-cs/&gt;&lt;w:i/&gt;&lt;/w:rPr&gt;&lt;/m:ctrlPr&gt;&lt;/m:fPr&gt;&lt;m:num&gt;&lt;m:r&gt;&lt;w:rPr&gt;&lt;w:rFonts w:ascii=&quot;Cambria Math&quot; w:h-ansi=&quot;Cambria Math&quot;/&gt;&lt;wx:font wx:val=&quot;Cambria Math&quot;/&gt;&lt;w:i/&gt;&lt;/w:rPr&gt;&lt;m:t&gt;12&lt;/m:t&gt;&lt;/m:r&gt;&lt;/m:num&gt;&lt;m:den&gt;&lt;m:r&gt;&lt;w:rPr&gt;&lt;w:rFonts w:ascii=&quot;Cambria Math&quot; w:h-ansi=&quot;Cambria Math&quot;/&gt;&lt;wx:font wx:val=&quot;Cambria Math&quot;/&gt;&lt;w:i/&gt;&lt;/w:rPr&gt;&lt;m:t&gt;13&lt;/m:t&gt;&lt;/m:r&gt;&lt;/m:den&gt;&lt;/m:f&gt;&lt;m:r&gt;&lt;w:rPr&gt;&lt;w:rFonts w:ascii=&quot;Cambria Math&quot; w:h-ansi=&quot;Cambria Math&quot;/&gt;&lt;wx:font wx:val=&quot;Cambria Math&quot;/&gt;&lt;w:i/&gt;&lt;/w:rPr&gt;&lt;m:t&gt;,&lt;/m:t&gt;&lt;/m:r&gt;&lt;m:f&gt;&lt;m:fPr&gt;&lt;m:ctrlPr&gt;&lt;w:rPr&gt;&lt;w:rFonts w:ascii=&quot;Cambria Math&quot; w:h-ansi=&quot;Cambria Math&quot;/&gt;&lt;wx:font wx:val=&quot;Cambria Math&quot;/&gt;&lt;w:b-cs/&gt;&lt;w:i/&gt;&lt;/w:rPr&gt;&lt;/m:ctrlPr&gt;&lt;/m:fPr&gt;&lt;m:num&gt;&lt;m:r&gt;&lt;w:rPr&gt;&lt;w:rFonts w:ascii=&quot;Cambria Math&quot; w:h-ansi=&quot;Cambria Math&quot;/&gt;&lt;wx:font wx:val=&quot;Cambria Math&quot;/&gt;&lt;w:i/&gt;&lt;/w:rPr&gt;&lt;m:t&gt;k&lt;/m:t&gt;&lt;/m:r&gt;&lt;/m:num&gt;&lt;m:den&gt;&lt;m:r&gt;&lt;w:rPr&gt;&lt;w:rFonts w:ascii=&quot;Cambria Math&quot; w:h-ansi=&quot;Cambria Math&quot;/&gt;&lt;wx:font wx:val=&quot;Cambria Math&quot;/&gt;&lt;w:i/&gt;&lt;/w:rPr&gt;&lt;m:t&gt;13&lt;/m:t&gt;&lt;/m:r&gt;&lt;/m:den&gt;&lt;/m:f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</w:instrTex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Pr="00172968">
              <w:pict>
                <v:shape id="_x0000_i1030" type="#_x0000_t75" style="width:63pt;height:26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920C8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6920C8&quot;&gt;&lt;m:oMathPara&gt;&lt;m:oMath&gt;&lt;m:acc&gt;&lt;m:accPr&gt;&lt;m:chr m:val=&quot;âƒ—&quot;/&gt;&lt;m:ctrlPr&gt;&lt;w:rPr&gt;&lt;w:rFonts w:ascii=&quot;Cambria Math&quot; w:h-ansi=&quot;Cambria Math&quot;/&gt;&lt;wx:font wx:val=&quot;Cambria Math&quot;/&gt;&lt;w:b-cs/&gt;&lt;w:i/&gt;&lt;/w:rPr&gt;&lt;/m:ctrlPr&gt;&lt;/m:accPr&gt;&lt;m:e&gt;&lt;m:r&gt;&lt;w:rPr&gt;&lt;w:rFonts w:ascii=&quot;Cambria Math&quot; w:h-ansi=&quot;Cambria Math&quot;/&gt;&lt;wx:font wx:val=&quot;Cambria Math&quot;/&gt;&lt;w:i/&gt;&lt;/w:rPr&gt;&lt;m:t&gt;u&lt;/m:t&gt;&lt;/m:r&gt;&lt;/m:e&gt;&lt;/m:acc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b-cs/&gt;&lt;w:i/&gt;&lt;/w:rPr&gt;&lt;/m:ctrlPr&gt;&lt;/m:dPr&gt;&lt;m:e&gt;&lt;m:f&gt;&lt;m:fPr&gt;&lt;m:ctrlPr&gt;&lt;w:rPr&gt;&lt;w:rFonts w:ascii=&quot;Cambria Math&quot; w:h-ansi=&quot;Cambria Math&quot;/&gt;&lt;wx:font wx:val=&quot;Cambria Math&quot;/&gt;&lt;w:b-cs/&gt;&lt;w:i/&gt;&lt;/w:rPr&gt;&lt;/m:ctrlPr&gt;&lt;/m:fPr&gt;&lt;m:num&gt;&lt;m:r&gt;&lt;w:rPr&gt;&lt;w:rFonts w:ascii=&quot;Cambria Math&quot; w:h-ansi=&quot;Cambria Math&quot;/&gt;&lt;wx:font wx:val=&quot;Cambria Math&quot;/&gt;&lt;w:i/&gt;&lt;/w:rPr&gt;&lt;m:t&gt;12&lt;/m:t&gt;&lt;/m:r&gt;&lt;/m:num&gt;&lt;m:den&gt;&lt;m:r&gt;&lt;w:rPr&gt;&lt;w:rFonts w:ascii=&quot;Cambria Math&quot; w:h-ansi=&quot;Cambria Math&quot;/&gt;&lt;wx:font wx:val=&quot;Cambria Math&quot;/&gt;&lt;w:i/&gt;&lt;/w:rPr&gt;&lt;m:t&gt;13&lt;/m:t&gt;&lt;/m:r&gt;&lt;/m:den&gt;&lt;/m:f&gt;&lt;m:r&gt;&lt;w:rPr&gt;&lt;w:rFonts w:ascii=&quot;Cambria Math&quot; w:h-ansi=&quot;Cambria Math&quot;/&gt;&lt;wx:font wx:val=&quot;Cambria Math&quot;/&gt;&lt;w:i/&gt;&lt;/w:rPr&gt;&lt;m:t&gt;,&lt;/m:t&gt;&lt;/m:r&gt;&lt;m:f&gt;&lt;m:fPr&gt;&lt;m:ctrlPr&gt;&lt;w:rPr&gt;&lt;w:rFonts w:ascii=&quot;Cambria Math&quot; w:h-ansi=&quot;Cambria Math&quot;/&gt;&lt;wx:font wx:val=&quot;Cambria Math&quot;/&gt;&lt;w:b-cs/&gt;&lt;w:i/&gt;&lt;/w:rPr&gt;&lt;/m:ctrlPr&gt;&lt;/m:fPr&gt;&lt;m:num&gt;&lt;m:r&gt;&lt;w:rPr&gt;&lt;w:rFonts w:ascii=&quot;Cambria Math&quot; w:h-ansi=&quot;Cambria Math&quot;/&gt;&lt;wx:font wx:val=&quot;Cambria Math&quot;/&gt;&lt;w:i/&gt;&lt;/w:rPr&gt;&lt;m:t&gt;k&lt;/m:t&gt;&lt;/m:r&gt;&lt;/m:num&gt;&lt;m:den&gt;&lt;m:r&gt;&lt;w:rPr&gt;&lt;w:rFonts w:ascii=&quot;Cambria Math&quot; w:h-ansi=&quot;Cambria Math&quot;/&gt;&lt;wx:font wx:val=&quot;Cambria Math&quot;/&gt;&lt;w:i/&gt;&lt;/w:rPr&gt;&lt;m:t&gt;13&lt;/m:t&gt;&lt;/m:r&gt;&lt;/m:den&gt;&lt;/m:f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vektörü birim vektör ise </w: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QUOTE </w:instrText>
            </w:r>
            <w:r w:rsidRPr="00172968">
              <w:pict>
                <v:shape id="_x0000_i1031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868B8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D868B8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k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instrText xml:space="preserve"> </w:instrTex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Pr="00172968">
              <w:pict>
                <v:shape id="_x0000_i1032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868B8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D868B8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k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172968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nın alabileceği değerleri bulunuz?</w:t>
            </w: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  <w:p w:rsidR="003A695A" w:rsidRDefault="003A695A" w:rsidP="00A277CD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A277CD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A277CD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ind w:left="290" w:hanging="290"/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cantSplit/>
          <w:trHeight w:val="2825"/>
        </w:trPr>
        <w:tc>
          <w:tcPr>
            <w:tcW w:w="11199" w:type="dxa"/>
            <w:gridSpan w:val="14"/>
          </w:tcPr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>S-8)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17296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72968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Pr="00172968">
              <w:pict>
                <v:shape id="_x0000_i1033" type="#_x0000_t75" style="width:232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0F17FF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0F17FF&quot;&gt;&lt;m:oMathPara&gt;&lt;m:oMath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3,-1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ve  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B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4,2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vektÃ¶rleri iÃ§in &lt;/m:t&gt;&lt;/m:r&gt;&lt;m:d&gt;&lt;m:dPr&gt;&lt;m:begChr m:val=&quot;â€–&quot;/&gt;&lt;m:endChr m:val=&quot;â€–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3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-2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B&lt;/m:t&gt;&lt;/m:r&gt;&lt;/m:e&gt;&lt;/m:acc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172968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1729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72968">
              <w:pict>
                <v:shape id="_x0000_i1034" type="#_x0000_t75" style="width:232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0F17FF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0F17FF&quot;&gt;&lt;m:oMathPara&gt;&lt;m:oMath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3,-1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ve  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B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4,2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vektÃ¶rleri iÃ§in &lt;/m:t&gt;&lt;/m:r&gt;&lt;m:d&gt;&lt;m:dPr&gt;&lt;m:begChr m:val=&quot;â€–&quot;/&gt;&lt;m:endChr m:val=&quot;â€–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3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-2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B&lt;/m:t&gt;&lt;/m:r&gt;&lt;/m:e&gt;&lt;/m:acc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172968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90E4A">
              <w:rPr>
                <w:sz w:val="20"/>
                <w:szCs w:val="20"/>
              </w:rPr>
              <w:t>uzunluğunu</w:t>
            </w:r>
            <w:r>
              <w:rPr>
                <w:sz w:val="20"/>
                <w:szCs w:val="20"/>
              </w:rPr>
              <w:t xml:space="preserve"> bulunuz?</w:t>
            </w:r>
            <w:r w:rsidRPr="00D90E4A">
              <w:rPr>
                <w:sz w:val="20"/>
                <w:szCs w:val="20"/>
              </w:rPr>
              <w:t xml:space="preserve"> </w:t>
            </w: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cantSplit/>
          <w:trHeight w:val="2539"/>
        </w:trPr>
        <w:tc>
          <w:tcPr>
            <w:tcW w:w="11199" w:type="dxa"/>
            <w:gridSpan w:val="14"/>
          </w:tcPr>
          <w:p w:rsidR="003A695A" w:rsidRPr="003F6599" w:rsidRDefault="003A695A" w:rsidP="00110D9C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>S-9)</w:t>
            </w:r>
            <w:r>
              <w:rPr>
                <w:noProof/>
              </w:rPr>
              <w:pict>
                <v:shape id="_x0000_s1032" type="#_x0000_t202" style="position:absolute;margin-left:73.25pt;margin-top:119.7pt;width:.05pt;height:.05pt;z-index:251655680;mso-position-horizontal-relative:text;mso-position-vertical-relative:text">
                  <v:textbox style="mso-next-textbox:#_x0000_s1032">
                    <w:txbxContent>
                      <w:p w:rsidR="003A695A" w:rsidRDefault="003A695A" w:rsidP="000D1E87"/>
                    </w:txbxContent>
                  </v:textbox>
                </v:shape>
              </w:pict>
            </w:r>
            <w:r w:rsidRPr="007C728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172968">
              <w:pict>
                <v:shape id="_x0000_i1035" type="#_x0000_t75" style="width:174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64D5A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C64D5A&quot;&gt;&lt;m:oMathPara&gt;&lt;m:oMath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-2,m-1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 ve   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B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k+1,2-k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72968">
              <w:pict>
                <v:shape id="_x0000_i1036" type="#_x0000_t75" style="width:174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64D5A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C64D5A&quot;&gt;&lt;m:oMathPara&gt;&lt;m:oMath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-2,m-1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 ve   &lt;/m:t&gt;&lt;/m:r&gt;&lt;m:acc&gt;&lt;m:accPr&gt;&lt;m:chr m:val=&quot;âƒ—&quot;/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B&lt;/m:t&gt;&lt;/m:r&gt;&lt;/m:e&gt;&lt;/m:acc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=&lt;/m:t&gt;&lt;/m:r&gt;&lt;m:d&gt;&lt;m:dPr&gt;&lt;m:ctrlPr&gt;&lt;w:rPr&gt;&lt;w:rFonts w:ascii=&quot;Cambria Math&quot; w:h-ansi=&quot;Cambria Math&quot; w:cs=&quot;Arial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k+1,2-k&lt;/m:t&gt;&lt;/m:r&gt;&lt;/m:e&gt;&lt;/m:d&gt;&lt;m:r&gt;&lt;w:rPr&gt;&lt;w:rFonts w:ascii=&quot;Cambria Math&quot; w:h-ansi=&quot;Cambria Math&quot; w:cs=&quot;Arial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F6599">
              <w:rPr>
                <w:rFonts w:ascii="Times New Roman" w:hAnsi="Times New Roman"/>
                <w:sz w:val="20"/>
                <w:szCs w:val="20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ektörleri veriliyor. </w: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172968">
              <w:pict>
                <v:shape id="_x0000_i1037" type="#_x0000_t75" style="width:28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B1D9B&quot;/&gt;&lt;wsp:rsid wsp:val=&quot;00FF3E63&quot;/&gt;&lt;/wsp:rsids&gt;&lt;/w:docPr&gt;&lt;w:body&gt;&lt;w:p wsp:rsidR=&quot;00000000&quot; wsp:rsidRDefault=&quot;00FB1D9B&quot;&gt;&lt;m:oMathPara&gt;&lt;m:oMath&gt;&lt;m:acc&gt;&lt;m:accPr&gt;&lt;m:chr m:val=&quot;âƒ—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acc&gt;&lt;m:accPr&gt;&lt;m:chr m:val=&quot;âƒ—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72968">
              <w:pict>
                <v:shape id="_x0000_i1038" type="#_x0000_t75" style="width:28.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B1D9B&quot;/&gt;&lt;wsp:rsid wsp:val=&quot;00FF3E63&quot;/&gt;&lt;/wsp:rsids&gt;&lt;/w:docPr&gt;&lt;w:body&gt;&lt;w:p wsp:rsidR=&quot;00000000&quot; wsp:rsidRDefault=&quot;00FB1D9B&quot;&gt;&lt;m:oMathPara&gt;&lt;m:oMath&gt;&lt;m:acc&gt;&lt;m:accPr&gt;&lt;m:chr m:val=&quot;âƒ—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A&lt;/m:t&gt;&lt;/m:r&gt;&lt;/m:e&gt;&lt;/m:acc&gt;&lt;m:r&gt;&lt;w:rPr&gt;&lt;w:rFonts w:ascii=&quot;Cambria Math&quot; w:h-ansi=&quot;Cambria Math&quot;/&gt;&lt;wx:font wx:val=&quot;Cambria Math&quot;/&gt;&lt;w:i/&gt;&lt;w:sz w:val=&quot;20&quot;/&gt;&lt;w:sz-cs w:val=&quot;20&quot;/&gt;&lt;/w:rPr&gt;&lt;m:t&gt;=&lt;/m:t&gt;&lt;/m:r&gt;&lt;m:acc&gt;&lt;m:accPr&gt;&lt;m:chr m:val=&quot;âƒ—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ise  </w: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172968">
              <w:pict>
                <v:shape id="_x0000_i1039" type="#_x0000_t75" style="width:19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C6423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8C6423&quot;&gt;&lt;m:oMathPara&gt;&lt;m:oMath&gt;&lt;m:d&gt;&lt;m:dPr&gt;&lt;m:begChr m:val=&quot;â€–&quot;/&gt;&lt;m:endChr m:val=&quot;â€–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acc&gt;&lt;m:accPr&gt;&lt;m:chr m:val=&quot;âƒ—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A&lt;/m:t&gt;&lt;/m:r&gt;&lt;/m:e&gt;&lt;/m:acc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72968">
              <w:pict>
                <v:shape id="_x0000_i1040" type="#_x0000_t75" style="width:19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C6423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F3E63&quot;/&gt;&lt;/wsp:rsids&gt;&lt;/w:docPr&gt;&lt;w:body&gt;&lt;w:p wsp:rsidR=&quot;00000000&quot; wsp:rsidRDefault=&quot;008C6423&quot;&gt;&lt;m:oMathPara&gt;&lt;m:oMath&gt;&lt;m:d&gt;&lt;m:dPr&gt;&lt;m:begChr m:val=&quot;â€–&quot;/&gt;&lt;m:endChr m:val=&quot;â€–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acc&gt;&lt;m:accPr&gt;&lt;m:chr m:val=&quot;âƒ—&quot;/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A&lt;/m:t&gt;&lt;/m:r&gt;&lt;/m:e&gt;&lt;/m:acc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17296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kaç birimdir?</w:t>
            </w: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  <w:p w:rsidR="003A695A" w:rsidRPr="000B745C" w:rsidRDefault="003A695A" w:rsidP="000B745C">
            <w:pPr>
              <w:ind w:firstLine="708"/>
              <w:rPr>
                <w:rFonts w:ascii="Arial" w:hAnsi="Arial" w:cs="Arial"/>
                <w:sz w:val="20"/>
              </w:rPr>
            </w:pPr>
          </w:p>
        </w:tc>
      </w:tr>
      <w:tr w:rsidR="003A695A" w:rsidTr="00004415">
        <w:trPr>
          <w:cantSplit/>
          <w:trHeight w:val="2831"/>
        </w:trPr>
        <w:tc>
          <w:tcPr>
            <w:tcW w:w="11199" w:type="dxa"/>
            <w:gridSpan w:val="14"/>
          </w:tcPr>
          <w:p w:rsidR="003A695A" w:rsidRPr="00792316" w:rsidRDefault="003A695A" w:rsidP="00110D9C">
            <w:pPr>
              <w:pStyle w:val="ListParagraph"/>
              <w:ind w:left="0"/>
              <w:rPr>
                <w:b/>
                <w:i/>
                <w:color w:val="000000"/>
                <w:sz w:val="20"/>
                <w:szCs w:val="20"/>
              </w:rPr>
            </w:pPr>
            <w:r w:rsidRPr="007C7284">
              <w:rPr>
                <w:rFonts w:ascii="Arial" w:hAnsi="Arial" w:cs="Arial"/>
                <w:sz w:val="20"/>
                <w:szCs w:val="20"/>
              </w:rPr>
              <w:t>S-10)</w:t>
            </w:r>
            <w:r w:rsidRPr="007C72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A) 54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kaç radyandır</w:t>
            </w:r>
            <w:r w:rsidRPr="00792316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     </w:t>
            </w:r>
            <w:r w:rsidRPr="0079231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B)</w:t>
            </w:r>
            <w:r w:rsidRPr="00792316">
              <w:rPr>
                <w:rFonts w:ascii="Times New Roman" w:hAnsi="Times New Roman"/>
              </w:rPr>
              <w:t xml:space="preserve">     </w:t>
            </w:r>
            <w:r w:rsidRPr="00172968">
              <w:rPr>
                <w:rFonts w:ascii="Times New Roman" w:hAnsi="Times New Roman"/>
              </w:rPr>
              <w:fldChar w:fldCharType="begin"/>
            </w:r>
            <w:r w:rsidRPr="00172968">
              <w:rPr>
                <w:rFonts w:ascii="Times New Roman" w:hAnsi="Times New Roman"/>
              </w:rPr>
              <w:instrText xml:space="preserve"> QUOTE </w:instrText>
            </w:r>
            <w:r w:rsidRPr="00172968">
              <w:pict>
                <v:shape id="_x0000_i1041" type="#_x0000_t75" style="width:48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C1CAF&quot;/&gt;&lt;wsp:rsid wsp:val=&quot;00FF3E63&quot;/&gt;&lt;/wsp:rsids&gt;&lt;/w:docPr&gt;&lt;w:body&gt;&lt;w:p wsp:rsidR=&quot;00000000&quot; wsp:rsidRDefault=&quot;00FC1CAF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7Ï€&lt;/m:t&gt;&lt;/m:r&gt;&lt;/m:num&gt;&lt;m:den&gt;&lt;m:r&gt;&lt;w:rPr&gt;&lt;w:rFonts w:ascii=&quot;Cambria Math&quot; w:h-ansi=&quot;Cambria Math&quot;/&gt;&lt;wx:font wx:val=&quot;Cambria Math&quot;/&gt;&lt;w:i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instrText xml:space="preserve"> </w:instrText>
            </w:r>
            <w:r w:rsidRPr="00172968">
              <w:rPr>
                <w:rFonts w:ascii="Times New Roman" w:hAnsi="Times New Roman"/>
              </w:rPr>
              <w:fldChar w:fldCharType="separate"/>
            </w:r>
            <w:r w:rsidRPr="00172968">
              <w:pict>
                <v:shape id="_x0000_i1042" type="#_x0000_t75" style="width:48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stylePaneFormatFilter w:val=&quot;3F01&quot;/&gt;&lt;w:defaultTabStop w:val=&quot;708&quot;/&gt;&lt;w:hyphenationZone w:val=&quot;425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925A2&quot;/&gt;&lt;wsp:rsid wsp:val=&quot;00004415&quot;/&gt;&lt;wsp:rsid wsp:val=&quot;00026C8A&quot;/&gt;&lt;wsp:rsid wsp:val=&quot;0002733A&quot;/&gt;&lt;wsp:rsid wsp:val=&quot;00050FCB&quot;/&gt;&lt;wsp:rsid wsp:val=&quot;00053386&quot;/&gt;&lt;wsp:rsid wsp:val=&quot;00053CBB&quot;/&gt;&lt;wsp:rsid wsp:val=&quot;0005448B&quot;/&gt;&lt;wsp:rsid wsp:val=&quot;000B4E18&quot;/&gt;&lt;wsp:rsid wsp:val=&quot;000B58AD&quot;/&gt;&lt;wsp:rsid wsp:val=&quot;000B745C&quot;/&gt;&lt;wsp:rsid wsp:val=&quot;000D1C6B&quot;/&gt;&lt;wsp:rsid wsp:val=&quot;000D1E87&quot;/&gt;&lt;wsp:rsid wsp:val=&quot;001106B8&quot;/&gt;&lt;wsp:rsid wsp:val=&quot;00110D9C&quot;/&gt;&lt;wsp:rsid wsp:val=&quot;00152517&quot;/&gt;&lt;wsp:rsid wsp:val=&quot;00156367&quot;/&gt;&lt;wsp:rsid wsp:val=&quot;001660D5&quot;/&gt;&lt;wsp:rsid wsp:val=&quot;00172968&quot;/&gt;&lt;wsp:rsid wsp:val=&quot;00191C58&quot;/&gt;&lt;wsp:rsid wsp:val=&quot;001B16C7&quot;/&gt;&lt;wsp:rsid wsp:val=&quot;001B6A38&quot;/&gt;&lt;wsp:rsid wsp:val=&quot;00200F4F&quot;/&gt;&lt;wsp:rsid wsp:val=&quot;00240965&quot;/&gt;&lt;wsp:rsid wsp:val=&quot;00243391&quot;/&gt;&lt;wsp:rsid wsp:val=&quot;00251AD2&quot;/&gt;&lt;wsp:rsid wsp:val=&quot;00290C30&quot;/&gt;&lt;wsp:rsid wsp:val=&quot;002925A2&quot;/&gt;&lt;wsp:rsid wsp:val=&quot;00292F2F&quot;/&gt;&lt;wsp:rsid wsp:val=&quot;002D018C&quot;/&gt;&lt;wsp:rsid wsp:val=&quot;002D7D9A&quot;/&gt;&lt;wsp:rsid wsp:val=&quot;002E1335&quot;/&gt;&lt;wsp:rsid wsp:val=&quot;0030679E&quot;/&gt;&lt;wsp:rsid wsp:val=&quot;0031560A&quot;/&gt;&lt;wsp:rsid wsp:val=&quot;00382153&quot;/&gt;&lt;wsp:rsid wsp:val=&quot;003822D0&quot;/&gt;&lt;wsp:rsid wsp:val=&quot;00385B3C&quot;/&gt;&lt;wsp:rsid wsp:val=&quot;003A65A4&quot;/&gt;&lt;wsp:rsid wsp:val=&quot;003B0A25&quot;/&gt;&lt;wsp:rsid wsp:val=&quot;003B1F32&quot;/&gt;&lt;wsp:rsid wsp:val=&quot;003B4DC9&quot;/&gt;&lt;wsp:rsid wsp:val=&quot;003D0D61&quot;/&gt;&lt;wsp:rsid wsp:val=&quot;003E03CF&quot;/&gt;&lt;wsp:rsid wsp:val=&quot;003F6599&quot;/&gt;&lt;wsp:rsid wsp:val=&quot;00402737&quot;/&gt;&lt;wsp:rsid wsp:val=&quot;004118A4&quot;/&gt;&lt;wsp:rsid wsp:val=&quot;004B1713&quot;/&gt;&lt;wsp:rsid wsp:val=&quot;004D5FFE&quot;/&gt;&lt;wsp:rsid wsp:val=&quot;005104D2&quot;/&gt;&lt;wsp:rsid wsp:val=&quot;005175E5&quot;/&gt;&lt;wsp:rsid wsp:val=&quot;00527B6F&quot;/&gt;&lt;wsp:rsid wsp:val=&quot;00537031&quot;/&gt;&lt;wsp:rsid wsp:val=&quot;00563991&quot;/&gt;&lt;wsp:rsid wsp:val=&quot;00573DD0&quot;/&gt;&lt;wsp:rsid wsp:val=&quot;005843DD&quot;/&gt;&lt;wsp:rsid wsp:val=&quot;00590171&quot;/&gt;&lt;wsp:rsid wsp:val=&quot;005D2BCC&quot;/&gt;&lt;wsp:rsid wsp:val=&quot;005F4921&quot;/&gt;&lt;wsp:rsid wsp:val=&quot;00636594&quot;/&gt;&lt;wsp:rsid wsp:val=&quot;006B59D5&quot;/&gt;&lt;wsp:rsid wsp:val=&quot;006F4D19&quot;/&gt;&lt;wsp:rsid wsp:val=&quot;006F5602&quot;/&gt;&lt;wsp:rsid wsp:val=&quot;007339E7&quot;/&gt;&lt;wsp:rsid wsp:val=&quot;00734C79&quot;/&gt;&lt;wsp:rsid wsp:val=&quot;0073521A&quot;/&gt;&lt;wsp:rsid wsp:val=&quot;00735C34&quot;/&gt;&lt;wsp:rsid wsp:val=&quot;00777D4A&quot;/&gt;&lt;wsp:rsid wsp:val=&quot;00792316&quot;/&gt;&lt;wsp:rsid wsp:val=&quot;007C4945&quot;/&gt;&lt;wsp:rsid wsp:val=&quot;007C7284&quot;/&gt;&lt;wsp:rsid wsp:val=&quot;007D2186&quot;/&gt;&lt;wsp:rsid wsp:val=&quot;007F1F6E&quot;/&gt;&lt;wsp:rsid wsp:val=&quot;00832B2D&quot;/&gt;&lt;wsp:rsid wsp:val=&quot;00833CD0&quot;/&gt;&lt;wsp:rsid wsp:val=&quot;00841CD6&quot;/&gt;&lt;wsp:rsid wsp:val=&quot;00855740&quot;/&gt;&lt;wsp:rsid wsp:val=&quot;00855C58&quot;/&gt;&lt;wsp:rsid wsp:val=&quot;00856E5E&quot;/&gt;&lt;wsp:rsid wsp:val=&quot;008804C2&quot;/&gt;&lt;wsp:rsid wsp:val=&quot;00891839&quot;/&gt;&lt;wsp:rsid wsp:val=&quot;008D3A58&quot;/&gt;&lt;wsp:rsid wsp:val=&quot;008F08BD&quot;/&gt;&lt;wsp:rsid wsp:val=&quot;008F4715&quot;/&gt;&lt;wsp:rsid wsp:val=&quot;00907016&quot;/&gt;&lt;wsp:rsid wsp:val=&quot;00961A9C&quot;/&gt;&lt;wsp:rsid wsp:val=&quot;0096371B&quot;/&gt;&lt;wsp:rsid wsp:val=&quot;00984BF0&quot;/&gt;&lt;wsp:rsid wsp:val=&quot;009A0E94&quot;/&gt;&lt;wsp:rsid wsp:val=&quot;009B7D03&quot;/&gt;&lt;wsp:rsid wsp:val=&quot;009D027A&quot;/&gt;&lt;wsp:rsid wsp:val=&quot;00A277CD&quot;/&gt;&lt;wsp:rsid wsp:val=&quot;00A4029D&quot;/&gt;&lt;wsp:rsid wsp:val=&quot;00A439C7&quot;/&gt;&lt;wsp:rsid wsp:val=&quot;00A759BD&quot;/&gt;&lt;wsp:rsid wsp:val=&quot;00AB54CC&quot;/&gt;&lt;wsp:rsid wsp:val=&quot;00B33024&quot;/&gt;&lt;wsp:rsid wsp:val=&quot;00B5513B&quot;/&gt;&lt;wsp:rsid wsp:val=&quot;00BB0B4A&quot;/&gt;&lt;wsp:rsid wsp:val=&quot;00BD5305&quot;/&gt;&lt;wsp:rsid wsp:val=&quot;00BF3692&quot;/&gt;&lt;wsp:rsid wsp:val=&quot;00C305D6&quot;/&gt;&lt;wsp:rsid wsp:val=&quot;00C70BDD&quot;/&gt;&lt;wsp:rsid wsp:val=&quot;00C80B4C&quot;/&gt;&lt;wsp:rsid wsp:val=&quot;00C91CDD&quot;/&gt;&lt;wsp:rsid wsp:val=&quot;00CC6C4D&quot;/&gt;&lt;wsp:rsid wsp:val=&quot;00CE7F23&quot;/&gt;&lt;wsp:rsid wsp:val=&quot;00D021A1&quot;/&gt;&lt;wsp:rsid wsp:val=&quot;00D4032D&quot;/&gt;&lt;wsp:rsid wsp:val=&quot;00D424AC&quot;/&gt;&lt;wsp:rsid wsp:val=&quot;00D459B6&quot;/&gt;&lt;wsp:rsid wsp:val=&quot;00D90E4A&quot;/&gt;&lt;wsp:rsid wsp:val=&quot;00DA55D6&quot;/&gt;&lt;wsp:rsid wsp:val=&quot;00DE06B7&quot;/&gt;&lt;wsp:rsid wsp:val=&quot;00E01B8D&quot;/&gt;&lt;wsp:rsid wsp:val=&quot;00E23614&quot;/&gt;&lt;wsp:rsid wsp:val=&quot;00E24651&quot;/&gt;&lt;wsp:rsid wsp:val=&quot;00E26DED&quot;/&gt;&lt;wsp:rsid wsp:val=&quot;00E31B36&quot;/&gt;&lt;wsp:rsid wsp:val=&quot;00E32417&quot;/&gt;&lt;wsp:rsid wsp:val=&quot;00E4542E&quot;/&gt;&lt;wsp:rsid wsp:val=&quot;00E778A1&quot;/&gt;&lt;wsp:rsid wsp:val=&quot;00E818E4&quot;/&gt;&lt;wsp:rsid wsp:val=&quot;00EB7071&quot;/&gt;&lt;wsp:rsid wsp:val=&quot;00EC7EA1&quot;/&gt;&lt;wsp:rsid wsp:val=&quot;00F01E9D&quot;/&gt;&lt;wsp:rsid wsp:val=&quot;00F05C8D&quot;/&gt;&lt;wsp:rsid wsp:val=&quot;00F60171&quot;/&gt;&lt;wsp:rsid wsp:val=&quot;00F666DB&quot;/&gt;&lt;wsp:rsid wsp:val=&quot;00F9502F&quot;/&gt;&lt;wsp:rsid wsp:val=&quot;00FA77A9&quot;/&gt;&lt;wsp:rsid wsp:val=&quot;00FC1CAF&quot;/&gt;&lt;wsp:rsid wsp:val=&quot;00FF3E63&quot;/&gt;&lt;/wsp:rsids&gt;&lt;/w:docPr&gt;&lt;w:body&gt;&lt;w:p wsp:rsidR=&quot;00000000&quot; wsp:rsidRDefault=&quot;00FC1CAF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7Ï€&lt;/m:t&gt;&lt;/m:r&gt;&lt;/m:num&gt;&lt;m:den&gt;&lt;m:r&gt;&lt;w:rPr&gt;&lt;w:rFonts w:ascii=&quot;Cambria Math&quot; w:h-ansi=&quot;Cambria Math&quot;/&gt;&lt;wx:font wx:val=&quot;Cambria Math&quot;/&gt;&lt;w:i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17296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</w:t>
            </w:r>
            <w:r w:rsidRPr="00792316">
              <w:rPr>
                <w:rFonts w:ascii="Times New Roman" w:hAnsi="Times New Roman"/>
                <w:sz w:val="20"/>
                <w:szCs w:val="20"/>
              </w:rPr>
              <w:t>radyan kaç derecedir?</w:t>
            </w: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  <w:p w:rsidR="003A695A" w:rsidRDefault="003A695A" w:rsidP="00110D9C">
            <w:pPr>
              <w:rPr>
                <w:rFonts w:ascii="Arial" w:hAnsi="Arial" w:cs="Arial"/>
                <w:sz w:val="20"/>
              </w:rPr>
            </w:pPr>
          </w:p>
        </w:tc>
      </w:tr>
      <w:tr w:rsidR="003A695A" w:rsidRPr="00A277CD" w:rsidTr="00E454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51" w:type="dxa"/>
          <w:wAfter w:w="2551" w:type="dxa"/>
          <w:trHeight w:val="61"/>
        </w:trPr>
        <w:tc>
          <w:tcPr>
            <w:tcW w:w="1381" w:type="dxa"/>
          </w:tcPr>
          <w:p w:rsidR="003A695A" w:rsidRPr="00A277CD" w:rsidRDefault="003A695A" w:rsidP="004B1713">
            <w:pPr>
              <w:snapToGrid w:val="0"/>
            </w:pPr>
            <w:r w:rsidRPr="00A277CD">
              <w:t>Soru</w:t>
            </w:r>
          </w:p>
        </w:tc>
        <w:tc>
          <w:tcPr>
            <w:tcW w:w="563" w:type="dxa"/>
          </w:tcPr>
          <w:p w:rsidR="003A695A" w:rsidRPr="00A277CD" w:rsidRDefault="003A695A" w:rsidP="004B1713">
            <w:pPr>
              <w:snapToGrid w:val="0"/>
            </w:pPr>
            <w:r w:rsidRPr="00A277CD">
              <w:t>1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2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3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4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5</w:t>
            </w:r>
          </w:p>
        </w:tc>
        <w:tc>
          <w:tcPr>
            <w:tcW w:w="568" w:type="dxa"/>
          </w:tcPr>
          <w:p w:rsidR="003A695A" w:rsidRPr="00A277CD" w:rsidRDefault="003A695A" w:rsidP="004B1713">
            <w:pPr>
              <w:snapToGrid w:val="0"/>
            </w:pPr>
            <w:r w:rsidRPr="00A277CD">
              <w:t>6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7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8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9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725" w:type="dxa"/>
          </w:tcPr>
          <w:p w:rsidR="003A695A" w:rsidRPr="00A277CD" w:rsidRDefault="003A695A" w:rsidP="004B1713">
            <w:pPr>
              <w:snapToGrid w:val="0"/>
            </w:pPr>
            <w:r w:rsidRPr="00A277CD">
              <w:t>Top</w:t>
            </w:r>
          </w:p>
        </w:tc>
      </w:tr>
      <w:tr w:rsidR="003A695A" w:rsidRPr="00A277CD" w:rsidTr="00E454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51" w:type="dxa"/>
          <w:wAfter w:w="2551" w:type="dxa"/>
          <w:trHeight w:val="61"/>
        </w:trPr>
        <w:tc>
          <w:tcPr>
            <w:tcW w:w="1381" w:type="dxa"/>
          </w:tcPr>
          <w:p w:rsidR="003A695A" w:rsidRPr="00A277CD" w:rsidRDefault="003A695A" w:rsidP="004B1713">
            <w:pPr>
              <w:snapToGrid w:val="0"/>
            </w:pPr>
            <w:r w:rsidRPr="00A277CD">
              <w:t>Puan</w:t>
            </w:r>
          </w:p>
        </w:tc>
        <w:tc>
          <w:tcPr>
            <w:tcW w:w="563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68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  <w:r w:rsidRPr="00A277CD">
              <w:t>10</w:t>
            </w:r>
          </w:p>
        </w:tc>
        <w:tc>
          <w:tcPr>
            <w:tcW w:w="725" w:type="dxa"/>
          </w:tcPr>
          <w:p w:rsidR="003A695A" w:rsidRPr="00A277CD" w:rsidRDefault="003A695A" w:rsidP="004B1713">
            <w:pPr>
              <w:snapToGrid w:val="0"/>
            </w:pPr>
            <w:r w:rsidRPr="00A277CD">
              <w:t>100</w:t>
            </w:r>
          </w:p>
        </w:tc>
      </w:tr>
      <w:tr w:rsidR="003A695A" w:rsidRPr="00A277CD" w:rsidTr="00053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51" w:type="dxa"/>
          <w:wAfter w:w="2551" w:type="dxa"/>
          <w:cantSplit/>
          <w:trHeight w:hRule="exact" w:val="340"/>
        </w:trPr>
        <w:tc>
          <w:tcPr>
            <w:tcW w:w="1381" w:type="dxa"/>
          </w:tcPr>
          <w:p w:rsidR="003A695A" w:rsidRPr="00A277CD" w:rsidRDefault="003A695A" w:rsidP="004B1713">
            <w:pPr>
              <w:snapToGrid w:val="0"/>
            </w:pPr>
            <w:r w:rsidRPr="00A277CD">
              <w:rPr>
                <w:sz w:val="22"/>
                <w:szCs w:val="22"/>
              </w:rPr>
              <w:t>Öğ. P.</w:t>
            </w:r>
          </w:p>
        </w:tc>
        <w:tc>
          <w:tcPr>
            <w:tcW w:w="563" w:type="dxa"/>
          </w:tcPr>
          <w:p w:rsidR="003A695A" w:rsidRPr="00A277CD" w:rsidRDefault="003A695A" w:rsidP="004B1713">
            <w:pPr>
              <w:snapToGrid w:val="0"/>
            </w:pPr>
          </w:p>
          <w:p w:rsidR="003A695A" w:rsidRPr="00A277CD" w:rsidRDefault="003A695A" w:rsidP="004B1713"/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68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570" w:type="dxa"/>
          </w:tcPr>
          <w:p w:rsidR="003A695A" w:rsidRPr="00A277CD" w:rsidRDefault="003A695A" w:rsidP="004B1713">
            <w:pPr>
              <w:snapToGrid w:val="0"/>
            </w:pPr>
          </w:p>
        </w:tc>
        <w:tc>
          <w:tcPr>
            <w:tcW w:w="725" w:type="dxa"/>
          </w:tcPr>
          <w:p w:rsidR="003A695A" w:rsidRPr="00A277CD" w:rsidRDefault="003A695A" w:rsidP="004B1713">
            <w:pPr>
              <w:snapToGrid w:val="0"/>
            </w:pPr>
          </w:p>
        </w:tc>
      </w:tr>
    </w:tbl>
    <w:p w:rsidR="003A695A" w:rsidRDefault="003A695A" w:rsidP="005238F5">
      <w:pPr>
        <w:pStyle w:val="ListParagraph"/>
        <w:jc w:val="right"/>
        <w:rPr>
          <w:b/>
          <w:sz w:val="32"/>
          <w:szCs w:val="32"/>
          <w:u w:val="single"/>
        </w:rPr>
      </w:pPr>
      <w:hyperlink r:id="rId16" w:history="1">
        <w:r>
          <w:rPr>
            <w:rStyle w:val="Hyperlink"/>
            <w:b/>
            <w:sz w:val="32"/>
            <w:szCs w:val="32"/>
          </w:rPr>
          <w:t>www.sorubak.com</w:t>
        </w:r>
      </w:hyperlink>
      <w:r>
        <w:rPr>
          <w:b/>
          <w:sz w:val="32"/>
          <w:szCs w:val="32"/>
          <w:u w:val="single"/>
        </w:rPr>
        <w:t xml:space="preserve"> </w:t>
      </w:r>
    </w:p>
    <w:p w:rsidR="003A695A" w:rsidRPr="00A277CD" w:rsidRDefault="003A695A" w:rsidP="000D1E87"/>
    <w:sectPr w:rsidR="003A695A" w:rsidRPr="00A277CD" w:rsidSect="00AB54CC">
      <w:pgSz w:w="11906" w:h="16838"/>
      <w:pgMar w:top="0" w:right="386" w:bottom="0" w:left="1417" w:header="16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95A" w:rsidRDefault="003A695A">
      <w:r>
        <w:separator/>
      </w:r>
    </w:p>
  </w:endnote>
  <w:endnote w:type="continuationSeparator" w:id="0">
    <w:p w:rsidR="003A695A" w:rsidRDefault="003A6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95A" w:rsidRDefault="003A695A">
      <w:r>
        <w:separator/>
      </w:r>
    </w:p>
  </w:footnote>
  <w:footnote w:type="continuationSeparator" w:id="0">
    <w:p w:rsidR="003A695A" w:rsidRDefault="003A69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2EB"/>
    <w:multiLevelType w:val="hybridMultilevel"/>
    <w:tmpl w:val="16F2B81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CF2FA1"/>
    <w:multiLevelType w:val="hybridMultilevel"/>
    <w:tmpl w:val="C53887A8"/>
    <w:lvl w:ilvl="0" w:tplc="041F0011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B55382"/>
    <w:multiLevelType w:val="singleLevel"/>
    <w:tmpl w:val="517425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</w:abstractNum>
  <w:abstractNum w:abstractNumId="3">
    <w:nsid w:val="6ADF4B2E"/>
    <w:multiLevelType w:val="hybridMultilevel"/>
    <w:tmpl w:val="CE369684"/>
    <w:lvl w:ilvl="0" w:tplc="D28CF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5A2"/>
    <w:rsid w:val="00004415"/>
    <w:rsid w:val="00026C8A"/>
    <w:rsid w:val="0002733A"/>
    <w:rsid w:val="00050FCB"/>
    <w:rsid w:val="00053386"/>
    <w:rsid w:val="00053CBB"/>
    <w:rsid w:val="0005448B"/>
    <w:rsid w:val="000B4E18"/>
    <w:rsid w:val="000B58AD"/>
    <w:rsid w:val="000B745C"/>
    <w:rsid w:val="000D1C6B"/>
    <w:rsid w:val="000D1E87"/>
    <w:rsid w:val="001106B8"/>
    <w:rsid w:val="00110D9C"/>
    <w:rsid w:val="00152517"/>
    <w:rsid w:val="00156367"/>
    <w:rsid w:val="001660D5"/>
    <w:rsid w:val="00172968"/>
    <w:rsid w:val="00191C58"/>
    <w:rsid w:val="001B16C7"/>
    <w:rsid w:val="001B6A38"/>
    <w:rsid w:val="00200F4F"/>
    <w:rsid w:val="00240965"/>
    <w:rsid w:val="00243391"/>
    <w:rsid w:val="00251AD2"/>
    <w:rsid w:val="00290C30"/>
    <w:rsid w:val="002925A2"/>
    <w:rsid w:val="00292F2F"/>
    <w:rsid w:val="002D018C"/>
    <w:rsid w:val="002D7D9A"/>
    <w:rsid w:val="002E1335"/>
    <w:rsid w:val="0030679E"/>
    <w:rsid w:val="0031560A"/>
    <w:rsid w:val="00382153"/>
    <w:rsid w:val="003822D0"/>
    <w:rsid w:val="00385B3C"/>
    <w:rsid w:val="003A65A4"/>
    <w:rsid w:val="003A695A"/>
    <w:rsid w:val="003B0A25"/>
    <w:rsid w:val="003B1F32"/>
    <w:rsid w:val="003B4DC9"/>
    <w:rsid w:val="003D0D61"/>
    <w:rsid w:val="003E03CF"/>
    <w:rsid w:val="003F6599"/>
    <w:rsid w:val="00402737"/>
    <w:rsid w:val="004118A4"/>
    <w:rsid w:val="004B1713"/>
    <w:rsid w:val="004D5FFE"/>
    <w:rsid w:val="005104D2"/>
    <w:rsid w:val="005175E5"/>
    <w:rsid w:val="005238F5"/>
    <w:rsid w:val="00527B6F"/>
    <w:rsid w:val="00537031"/>
    <w:rsid w:val="00563991"/>
    <w:rsid w:val="00573DD0"/>
    <w:rsid w:val="005843DD"/>
    <w:rsid w:val="00590171"/>
    <w:rsid w:val="005D2BCC"/>
    <w:rsid w:val="005F4921"/>
    <w:rsid w:val="00636594"/>
    <w:rsid w:val="006B59D5"/>
    <w:rsid w:val="006F4D19"/>
    <w:rsid w:val="006F5602"/>
    <w:rsid w:val="007339E7"/>
    <w:rsid w:val="00734C79"/>
    <w:rsid w:val="0073521A"/>
    <w:rsid w:val="00735C34"/>
    <w:rsid w:val="00777D4A"/>
    <w:rsid w:val="00792316"/>
    <w:rsid w:val="007C4945"/>
    <w:rsid w:val="007C7284"/>
    <w:rsid w:val="007D2186"/>
    <w:rsid w:val="007F1F6E"/>
    <w:rsid w:val="00832B2D"/>
    <w:rsid w:val="00833CD0"/>
    <w:rsid w:val="00841CD6"/>
    <w:rsid w:val="00855740"/>
    <w:rsid w:val="00855C58"/>
    <w:rsid w:val="00856E5E"/>
    <w:rsid w:val="008804C2"/>
    <w:rsid w:val="00891839"/>
    <w:rsid w:val="008D3A58"/>
    <w:rsid w:val="008F08BD"/>
    <w:rsid w:val="008F4715"/>
    <w:rsid w:val="00907016"/>
    <w:rsid w:val="00961A9C"/>
    <w:rsid w:val="0096371B"/>
    <w:rsid w:val="00984BF0"/>
    <w:rsid w:val="009A0E94"/>
    <w:rsid w:val="009B7D03"/>
    <w:rsid w:val="009D027A"/>
    <w:rsid w:val="00A277CD"/>
    <w:rsid w:val="00A4029D"/>
    <w:rsid w:val="00A439C7"/>
    <w:rsid w:val="00A759BD"/>
    <w:rsid w:val="00AB54CC"/>
    <w:rsid w:val="00B33024"/>
    <w:rsid w:val="00B5513B"/>
    <w:rsid w:val="00BB0B4A"/>
    <w:rsid w:val="00BD5305"/>
    <w:rsid w:val="00BF3692"/>
    <w:rsid w:val="00C305D6"/>
    <w:rsid w:val="00C70BDD"/>
    <w:rsid w:val="00C80B4C"/>
    <w:rsid w:val="00C91CDD"/>
    <w:rsid w:val="00CC6C4D"/>
    <w:rsid w:val="00CE7F23"/>
    <w:rsid w:val="00D021A1"/>
    <w:rsid w:val="00D4032D"/>
    <w:rsid w:val="00D424AC"/>
    <w:rsid w:val="00D459B6"/>
    <w:rsid w:val="00D90E4A"/>
    <w:rsid w:val="00DA55D6"/>
    <w:rsid w:val="00DE06B7"/>
    <w:rsid w:val="00E01B8D"/>
    <w:rsid w:val="00E23614"/>
    <w:rsid w:val="00E24651"/>
    <w:rsid w:val="00E26DED"/>
    <w:rsid w:val="00E31B36"/>
    <w:rsid w:val="00E32417"/>
    <w:rsid w:val="00E4542E"/>
    <w:rsid w:val="00E778A1"/>
    <w:rsid w:val="00E818E4"/>
    <w:rsid w:val="00EB7071"/>
    <w:rsid w:val="00EC7EA1"/>
    <w:rsid w:val="00F01E9D"/>
    <w:rsid w:val="00F05C8D"/>
    <w:rsid w:val="00F5365D"/>
    <w:rsid w:val="00F60171"/>
    <w:rsid w:val="00F666DB"/>
    <w:rsid w:val="00F9502F"/>
    <w:rsid w:val="00FA77A9"/>
    <w:rsid w:val="00FF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9B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59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3CB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759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3CBB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759BD"/>
    <w:pPr>
      <w:ind w:left="290" w:hanging="290"/>
      <w:jc w:val="both"/>
    </w:pPr>
    <w:rPr>
      <w:rFonts w:ascii="Bookman Old Style" w:hAnsi="Bookman Old Style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B3CBB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A759BD"/>
    <w:rPr>
      <w:rFonts w:ascii="Bookman Old Style" w:hAnsi="Bookman Old Style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B3CBB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660D5"/>
    <w:pPr>
      <w:jc w:val="center"/>
    </w:pPr>
    <w:rPr>
      <w:rFonts w:ascii="Arial Narrow" w:hAnsi="Arial Narrow"/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3B3CB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F9502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CB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352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CBB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3A65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5843DD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5238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3</Pages>
  <Words>328</Words>
  <Characters>1870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2</cp:revision>
  <cp:lastPrinted>2012-11-26T20:52:00Z</cp:lastPrinted>
  <dcterms:created xsi:type="dcterms:W3CDTF">2012-11-26T18:57:00Z</dcterms:created>
  <dcterms:modified xsi:type="dcterms:W3CDTF">2012-11-26T21:25:00Z</dcterms:modified>
  <cp:category>www.sorubak.com</cp:category>
</cp:coreProperties>
</file>