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C1" w:rsidRPr="0096606E" w:rsidRDefault="002303C1" w:rsidP="0096606E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6.SINIF İNGİLİZCE DERSİ PROJE VE PERFORMANS GÖREVİ</w:t>
      </w:r>
      <w:r w:rsidRPr="0096606E">
        <w:rPr>
          <w:b/>
          <w:sz w:val="24"/>
          <w:szCs w:val="24"/>
          <w:lang w:val="en-US"/>
        </w:rPr>
        <w:t xml:space="preserve"> KONULARI</w:t>
      </w:r>
    </w:p>
    <w:p w:rsidR="002303C1" w:rsidRPr="0096606E" w:rsidRDefault="002303C1" w:rsidP="00EB5C0F">
      <w:pPr>
        <w:jc w:val="center"/>
        <w:rPr>
          <w:b/>
          <w:sz w:val="24"/>
          <w:szCs w:val="24"/>
          <w:lang w:val="en-US"/>
        </w:rPr>
      </w:pPr>
    </w:p>
    <w:p w:rsidR="002303C1" w:rsidRPr="0096606E" w:rsidRDefault="002303C1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</w:t>
      </w:r>
      <w:r>
        <w:rPr>
          <w:sz w:val="24"/>
          <w:szCs w:val="24"/>
          <w:lang w:val="en-US"/>
        </w:rPr>
        <w:t>or</w:t>
      </w:r>
      <w:r w:rsidRPr="0096606E">
        <w:rPr>
          <w:sz w:val="24"/>
          <w:szCs w:val="24"/>
          <w:lang w:val="en-US"/>
        </w:rPr>
        <w:t>ty daily verbs and write their Turkish equivalent.</w:t>
      </w:r>
    </w:p>
    <w:p w:rsidR="002303C1" w:rsidRPr="0096606E" w:rsidRDefault="002303C1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</w:t>
      </w:r>
      <w:r>
        <w:rPr>
          <w:sz w:val="24"/>
          <w:szCs w:val="24"/>
          <w:lang w:val="en-US"/>
        </w:rPr>
        <w:t>or</w:t>
      </w:r>
      <w:r w:rsidRPr="0096606E">
        <w:rPr>
          <w:sz w:val="24"/>
          <w:szCs w:val="24"/>
          <w:lang w:val="en-US"/>
        </w:rPr>
        <w:t>ty daily nouns and write their Turkish equivalent.</w:t>
      </w:r>
    </w:p>
    <w:p w:rsidR="002303C1" w:rsidRPr="0096606E" w:rsidRDefault="002303C1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Prepare a poster of for</w:t>
      </w:r>
      <w:r w:rsidRPr="0096606E">
        <w:rPr>
          <w:sz w:val="24"/>
          <w:szCs w:val="24"/>
          <w:lang w:val="en-US"/>
        </w:rPr>
        <w:t>ty daily adjectives and write their Turkish equivalent.</w:t>
      </w:r>
    </w:p>
    <w:p w:rsidR="002303C1" w:rsidRPr="0096606E" w:rsidRDefault="002303C1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of most widely-used prepositions and conjunctions </w:t>
      </w:r>
      <w:r>
        <w:rPr>
          <w:sz w:val="24"/>
          <w:szCs w:val="24"/>
          <w:lang w:val="en-US"/>
        </w:rPr>
        <w:t>with sa</w:t>
      </w:r>
      <w:r w:rsidRPr="0096606E">
        <w:rPr>
          <w:sz w:val="24"/>
          <w:szCs w:val="24"/>
          <w:lang w:val="en-US"/>
        </w:rPr>
        <w:t>mples.</w:t>
      </w:r>
    </w:p>
    <w:p w:rsidR="002303C1" w:rsidRPr="0096606E" w:rsidRDefault="002303C1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telling the Feast of Ramadan.</w:t>
      </w:r>
    </w:p>
    <w:p w:rsidR="002303C1" w:rsidRPr="0096606E" w:rsidRDefault="002303C1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telling the feast of the Sacrifice.</w:t>
      </w:r>
    </w:p>
    <w:p w:rsidR="002303C1" w:rsidRPr="0096606E" w:rsidRDefault="002303C1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telling the feast of the Republic.  </w:t>
      </w:r>
    </w:p>
    <w:p w:rsidR="002303C1" w:rsidRPr="0096606E" w:rsidRDefault="002303C1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</w:t>
      </w:r>
      <w:r>
        <w:rPr>
          <w:sz w:val="24"/>
          <w:szCs w:val="24"/>
          <w:lang w:val="en-US"/>
        </w:rPr>
        <w:t>showing the family tree of our prophet, St</w:t>
      </w:r>
      <w:r w:rsidRPr="0096606E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Mohammad and describe them briefly. </w:t>
      </w:r>
    </w:p>
    <w:p w:rsidR="002303C1" w:rsidRPr="0096606E" w:rsidRDefault="002303C1" w:rsidP="006F0C7E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</w:t>
      </w:r>
      <w:r>
        <w:rPr>
          <w:sz w:val="24"/>
          <w:szCs w:val="24"/>
          <w:lang w:val="en-US"/>
        </w:rPr>
        <w:t xml:space="preserve">showing the family tree of our leader, Mustafa Kemal Atatürk and describe them briefly. </w:t>
      </w:r>
    </w:p>
    <w:p w:rsidR="002303C1" w:rsidRPr="0096606E" w:rsidRDefault="002303C1" w:rsidP="006F0C7E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</w:t>
      </w:r>
      <w:r>
        <w:rPr>
          <w:sz w:val="24"/>
          <w:szCs w:val="24"/>
          <w:lang w:val="en-US"/>
        </w:rPr>
        <w:t>orty food and drinks with pictures.</w:t>
      </w:r>
      <w:r w:rsidRPr="0096606E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Write examples with “a lot of, some, a few, a little, any”.</w:t>
      </w:r>
    </w:p>
    <w:p w:rsidR="002303C1" w:rsidRPr="0096606E" w:rsidRDefault="002303C1" w:rsidP="006F0C7E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telling </w:t>
      </w:r>
      <w:r>
        <w:rPr>
          <w:sz w:val="24"/>
          <w:szCs w:val="24"/>
          <w:lang w:val="en-US"/>
        </w:rPr>
        <w:t>your daily routines with photographs</w:t>
      </w:r>
      <w:r w:rsidRPr="0096606E">
        <w:rPr>
          <w:sz w:val="24"/>
          <w:szCs w:val="24"/>
          <w:lang w:val="en-US"/>
        </w:rPr>
        <w:t>.</w:t>
      </w:r>
    </w:p>
    <w:p w:rsidR="002303C1" w:rsidRPr="006F0C7E" w:rsidRDefault="002303C1" w:rsidP="006F0C7E">
      <w:pPr>
        <w:pStyle w:val="ListParagraph"/>
        <w:rPr>
          <w:b/>
          <w:sz w:val="24"/>
          <w:szCs w:val="24"/>
          <w:lang w:val="en-US"/>
        </w:rPr>
      </w:pPr>
    </w:p>
    <w:p w:rsidR="002303C1" w:rsidRPr="0096606E" w:rsidRDefault="002303C1" w:rsidP="003D13DE">
      <w:pPr>
        <w:pStyle w:val="ListParagraph"/>
        <w:rPr>
          <w:b/>
          <w:sz w:val="24"/>
          <w:szCs w:val="24"/>
          <w:lang w:val="en-US"/>
        </w:rPr>
      </w:pPr>
    </w:p>
    <w:p w:rsidR="002303C1" w:rsidRPr="0096606E" w:rsidRDefault="002303C1" w:rsidP="003D13DE">
      <w:pPr>
        <w:pStyle w:val="ListParagraph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</w:p>
    <w:p w:rsidR="002303C1" w:rsidRPr="0096606E" w:rsidRDefault="002303C1" w:rsidP="003D13DE">
      <w:pPr>
        <w:pStyle w:val="ListParagraph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                                           </w:t>
      </w:r>
    </w:p>
    <w:p w:rsidR="002303C1" w:rsidRPr="0096606E" w:rsidRDefault="002303C1" w:rsidP="003D13DE">
      <w:pPr>
        <w:pStyle w:val="ListParagraph"/>
        <w:jc w:val="center"/>
        <w:rPr>
          <w:b/>
          <w:sz w:val="24"/>
          <w:szCs w:val="24"/>
        </w:rPr>
      </w:pPr>
      <w:r w:rsidRPr="0096606E">
        <w:rPr>
          <w:b/>
          <w:sz w:val="24"/>
          <w:szCs w:val="24"/>
        </w:rPr>
        <w:t>DEĞERLENDİRME ÖLÇÜTLERİ</w:t>
      </w:r>
    </w:p>
    <w:p w:rsidR="002303C1" w:rsidRPr="0096606E" w:rsidRDefault="002303C1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Farklı bilgi kaynaklarını kullanarak bilgi ve veri toplama: </w:t>
      </w:r>
      <w:r w:rsidRPr="0096606E">
        <w:rPr>
          <w:b/>
          <w:sz w:val="24"/>
          <w:szCs w:val="24"/>
        </w:rPr>
        <w:t>10 puan</w:t>
      </w:r>
    </w:p>
    <w:p w:rsidR="002303C1" w:rsidRPr="0096606E" w:rsidRDefault="002303C1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Bilgilerin bir bütün haline getirilmesi: </w:t>
      </w:r>
      <w:r w:rsidRPr="0096606E">
        <w:rPr>
          <w:b/>
          <w:sz w:val="24"/>
          <w:szCs w:val="24"/>
        </w:rPr>
        <w:t>10 puan</w:t>
      </w:r>
    </w:p>
    <w:p w:rsidR="002303C1" w:rsidRPr="0096606E" w:rsidRDefault="002303C1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>Performans\proje ile ilgili temel kavramları ve bilgileri anlama,</w:t>
      </w:r>
      <w:r>
        <w:rPr>
          <w:sz w:val="24"/>
          <w:szCs w:val="24"/>
        </w:rPr>
        <w:t xml:space="preserve"> </w:t>
      </w:r>
      <w:r w:rsidRPr="0096606E">
        <w:rPr>
          <w:sz w:val="24"/>
          <w:szCs w:val="24"/>
        </w:rPr>
        <w:t xml:space="preserve">anlatma: </w:t>
      </w:r>
      <w:r w:rsidRPr="0096606E">
        <w:rPr>
          <w:b/>
          <w:sz w:val="24"/>
          <w:szCs w:val="24"/>
        </w:rPr>
        <w:t>20 puan</w:t>
      </w:r>
    </w:p>
    <w:p w:rsidR="002303C1" w:rsidRPr="0096606E" w:rsidRDefault="002303C1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>Zamanı iyi kullanma: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 w:rsidRPr="0096606E">
        <w:rPr>
          <w:sz w:val="24"/>
          <w:szCs w:val="24"/>
        </w:rPr>
        <w:t xml:space="preserve"> </w:t>
      </w:r>
      <w:r w:rsidRPr="0096606E">
        <w:rPr>
          <w:b/>
          <w:sz w:val="24"/>
          <w:szCs w:val="24"/>
        </w:rPr>
        <w:t>puan</w:t>
      </w:r>
    </w:p>
    <w:p w:rsidR="002303C1" w:rsidRPr="0096606E" w:rsidRDefault="002303C1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Performans\projenin düzeni, görünüşü ve yazım kurallarına uygunluğu: </w:t>
      </w:r>
      <w:r w:rsidRPr="0096606E">
        <w:rPr>
          <w:b/>
          <w:sz w:val="24"/>
          <w:szCs w:val="24"/>
        </w:rPr>
        <w:t>20 puan</w:t>
      </w:r>
    </w:p>
    <w:p w:rsidR="002303C1" w:rsidRPr="0096606E" w:rsidRDefault="002303C1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Performans\projenin yaratıcı, farklı ve ilgi çekici olması: </w:t>
      </w:r>
      <w:r w:rsidRPr="0096606E">
        <w:rPr>
          <w:b/>
          <w:sz w:val="24"/>
          <w:szCs w:val="24"/>
        </w:rPr>
        <w:t>15</w:t>
      </w:r>
      <w:r w:rsidRPr="0096606E">
        <w:rPr>
          <w:sz w:val="24"/>
          <w:szCs w:val="24"/>
        </w:rPr>
        <w:t xml:space="preserve"> </w:t>
      </w:r>
      <w:r w:rsidRPr="0096606E">
        <w:rPr>
          <w:b/>
          <w:sz w:val="24"/>
          <w:szCs w:val="24"/>
        </w:rPr>
        <w:t>puan</w:t>
      </w:r>
    </w:p>
    <w:p w:rsidR="002303C1" w:rsidRPr="00326969" w:rsidRDefault="002303C1" w:rsidP="0096606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Ortaya çıkan ürünün konunun amacına uygunluğu:  </w:t>
      </w:r>
      <w:r w:rsidRPr="0096606E">
        <w:rPr>
          <w:b/>
          <w:sz w:val="24"/>
          <w:szCs w:val="24"/>
        </w:rPr>
        <w:t>15 puan</w:t>
      </w:r>
      <w:r>
        <w:rPr>
          <w:b/>
          <w:sz w:val="24"/>
          <w:szCs w:val="24"/>
        </w:rPr>
        <w:t>dır.</w:t>
      </w:r>
    </w:p>
    <w:p w:rsidR="002303C1" w:rsidRDefault="002303C1" w:rsidP="0096606E">
      <w:pPr>
        <w:rPr>
          <w:sz w:val="24"/>
          <w:szCs w:val="24"/>
        </w:rPr>
      </w:pPr>
    </w:p>
    <w:p w:rsidR="002303C1" w:rsidRPr="00354E40" w:rsidRDefault="002303C1" w:rsidP="0096606E">
      <w:pPr>
        <w:rPr>
          <w:sz w:val="24"/>
          <w:szCs w:val="24"/>
          <w:lang w:val="en-US"/>
        </w:rPr>
      </w:pPr>
      <w:r>
        <w:rPr>
          <w:sz w:val="24"/>
          <w:szCs w:val="24"/>
        </w:rPr>
        <w:t>Ödevler, 50x70 boyutunda renkli kartonlara fotoğraf, resim,karikatür,çizim,</w:t>
      </w:r>
      <w:r w:rsidRPr="00354E40">
        <w:rPr>
          <w:sz w:val="24"/>
          <w:szCs w:val="24"/>
        </w:rPr>
        <w:t xml:space="preserve"> </w:t>
      </w:r>
      <w:r>
        <w:rPr>
          <w:sz w:val="24"/>
          <w:szCs w:val="24"/>
        </w:rPr>
        <w:t>süslemeler gibi görsel araçlarla zenginleştirerek yapılacaktır.</w:t>
      </w:r>
    </w:p>
    <w:p w:rsidR="002303C1" w:rsidRDefault="002303C1" w:rsidP="00241B17">
      <w:pPr>
        <w:pStyle w:val="ListParagraph"/>
        <w:rPr>
          <w:b/>
          <w:sz w:val="32"/>
          <w:szCs w:val="32"/>
          <w:u w:val="single"/>
          <w:lang w:val="en-US"/>
        </w:rPr>
      </w:pPr>
      <w:r w:rsidRPr="008F4080">
        <w:rPr>
          <w:b/>
          <w:sz w:val="32"/>
          <w:szCs w:val="32"/>
          <w:u w:val="single"/>
          <w:lang w:val="en-US"/>
        </w:rPr>
        <w:t>SON TESL</w:t>
      </w:r>
      <w:r>
        <w:rPr>
          <w:b/>
          <w:sz w:val="32"/>
          <w:szCs w:val="32"/>
          <w:u w:val="single"/>
          <w:lang w:val="en-US"/>
        </w:rPr>
        <w:t>İM TARİHİ 28 ARALIK CUMA</w:t>
      </w:r>
      <w:r w:rsidRPr="008F4080">
        <w:rPr>
          <w:b/>
          <w:sz w:val="32"/>
          <w:szCs w:val="32"/>
          <w:u w:val="single"/>
          <w:lang w:val="en-US"/>
        </w:rPr>
        <w:t xml:space="preserve"> GÜNÜDÜR.</w:t>
      </w:r>
    </w:p>
    <w:p w:rsidR="002303C1" w:rsidRDefault="002303C1" w:rsidP="00241B17">
      <w:pPr>
        <w:pStyle w:val="ListParagraph"/>
        <w:rPr>
          <w:b/>
          <w:sz w:val="32"/>
          <w:szCs w:val="32"/>
          <w:u w:val="single"/>
          <w:lang w:val="en-US"/>
        </w:rPr>
      </w:pPr>
    </w:p>
    <w:p w:rsidR="002303C1" w:rsidRDefault="002303C1" w:rsidP="00983554">
      <w:pPr>
        <w:pStyle w:val="ListParagraph"/>
        <w:jc w:val="right"/>
        <w:rPr>
          <w:b/>
          <w:sz w:val="32"/>
          <w:szCs w:val="32"/>
          <w:u w:val="single"/>
        </w:rPr>
      </w:pPr>
      <w:hyperlink r:id="rId5" w:history="1">
        <w:r>
          <w:rPr>
            <w:rStyle w:val="Hyperlink"/>
            <w:b/>
            <w:sz w:val="32"/>
            <w:szCs w:val="32"/>
          </w:rPr>
          <w:t>www.sorubak.com</w:t>
        </w:r>
      </w:hyperlink>
      <w:r>
        <w:rPr>
          <w:b/>
          <w:sz w:val="32"/>
          <w:szCs w:val="32"/>
          <w:u w:val="single"/>
        </w:rPr>
        <w:t xml:space="preserve"> </w:t>
      </w:r>
    </w:p>
    <w:p w:rsidR="002303C1" w:rsidRPr="008F4080" w:rsidRDefault="002303C1" w:rsidP="00354E40">
      <w:pPr>
        <w:pStyle w:val="ListParagraph"/>
        <w:jc w:val="right"/>
        <w:rPr>
          <w:b/>
          <w:sz w:val="32"/>
          <w:szCs w:val="32"/>
          <w:u w:val="single"/>
        </w:rPr>
      </w:pPr>
    </w:p>
    <w:p w:rsidR="002303C1" w:rsidRPr="00354E40" w:rsidRDefault="002303C1" w:rsidP="00354E40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                                 </w:t>
      </w:r>
      <w:r w:rsidRPr="00354E40">
        <w:rPr>
          <w:sz w:val="24"/>
          <w:szCs w:val="24"/>
          <w:lang w:val="en-US"/>
        </w:rPr>
        <w:t>Hatice ERBAY</w:t>
      </w:r>
    </w:p>
    <w:p w:rsidR="002303C1" w:rsidRPr="00354E40" w:rsidRDefault="002303C1" w:rsidP="00354E40">
      <w:pPr>
        <w:jc w:val="right"/>
        <w:rPr>
          <w:sz w:val="24"/>
          <w:szCs w:val="24"/>
        </w:rPr>
      </w:pPr>
      <w:r w:rsidRPr="00354E40">
        <w:rPr>
          <w:sz w:val="24"/>
          <w:szCs w:val="24"/>
          <w:lang w:val="en-US"/>
        </w:rPr>
        <w:t>İngilizce Öğretmeni</w:t>
      </w:r>
    </w:p>
    <w:p w:rsidR="002303C1" w:rsidRPr="00354E40" w:rsidRDefault="002303C1" w:rsidP="00EB5C0F">
      <w:pPr>
        <w:rPr>
          <w:b/>
          <w:sz w:val="24"/>
          <w:szCs w:val="24"/>
          <w:lang w:val="en-US"/>
        </w:rPr>
      </w:pPr>
    </w:p>
    <w:sectPr w:rsidR="002303C1" w:rsidRPr="00354E40" w:rsidSect="00D91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B7D"/>
    <w:multiLevelType w:val="hybridMultilevel"/>
    <w:tmpl w:val="E782233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7A3A50"/>
    <w:multiLevelType w:val="hybridMultilevel"/>
    <w:tmpl w:val="363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564936"/>
    <w:multiLevelType w:val="hybridMultilevel"/>
    <w:tmpl w:val="D6AE5ED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1A5"/>
    <w:rsid w:val="0000505B"/>
    <w:rsid w:val="0005696F"/>
    <w:rsid w:val="00226A8D"/>
    <w:rsid w:val="002303C1"/>
    <w:rsid w:val="00231A18"/>
    <w:rsid w:val="00241B17"/>
    <w:rsid w:val="00275828"/>
    <w:rsid w:val="00326969"/>
    <w:rsid w:val="00354E40"/>
    <w:rsid w:val="003B20C4"/>
    <w:rsid w:val="003C1F80"/>
    <w:rsid w:val="003C3A14"/>
    <w:rsid w:val="003D13DE"/>
    <w:rsid w:val="003D51A5"/>
    <w:rsid w:val="004A4428"/>
    <w:rsid w:val="004D11D5"/>
    <w:rsid w:val="004E0E84"/>
    <w:rsid w:val="00535396"/>
    <w:rsid w:val="00545040"/>
    <w:rsid w:val="006A2DDF"/>
    <w:rsid w:val="006C78A3"/>
    <w:rsid w:val="006F0C7E"/>
    <w:rsid w:val="007F4A22"/>
    <w:rsid w:val="008F4080"/>
    <w:rsid w:val="0096606E"/>
    <w:rsid w:val="00983554"/>
    <w:rsid w:val="009C4E40"/>
    <w:rsid w:val="00A10A66"/>
    <w:rsid w:val="00A23594"/>
    <w:rsid w:val="00A8509D"/>
    <w:rsid w:val="00B26EFD"/>
    <w:rsid w:val="00D91BA7"/>
    <w:rsid w:val="00EB5C0F"/>
    <w:rsid w:val="00FF7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A7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53539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3539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3D51A5"/>
    <w:rPr>
      <w:rFonts w:cs="Times New Roman"/>
    </w:rPr>
  </w:style>
  <w:style w:type="paragraph" w:styleId="ListParagraph">
    <w:name w:val="List Paragraph"/>
    <w:basedOn w:val="Normal"/>
    <w:uiPriority w:val="99"/>
    <w:qFormat/>
    <w:rsid w:val="00EB5C0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835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7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282</Words>
  <Characters>1608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Xp</dc:creator>
  <cp:keywords>www.sorubak.com</cp:keywords>
  <dc:description>www.sorubak.com</dc:description>
  <cp:lastModifiedBy>edanur</cp:lastModifiedBy>
  <cp:revision>4</cp:revision>
  <dcterms:created xsi:type="dcterms:W3CDTF">2012-11-25T19:52:00Z</dcterms:created>
  <dcterms:modified xsi:type="dcterms:W3CDTF">2012-11-26T21:20:00Z</dcterms:modified>
  <cp:category>www.sorubak.com</cp:category>
</cp:coreProperties>
</file>