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FDA" w:rsidRPr="0096606E" w:rsidRDefault="00584FDA" w:rsidP="0096606E">
      <w:pPr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7.SINIF İNGİLİZCE DERSİ PROJE VE PERFORMANS GÖREVİ</w:t>
      </w:r>
      <w:r w:rsidRPr="0096606E">
        <w:rPr>
          <w:b/>
          <w:sz w:val="24"/>
          <w:szCs w:val="24"/>
          <w:lang w:val="en-US"/>
        </w:rPr>
        <w:t xml:space="preserve"> KONULARI</w:t>
      </w:r>
    </w:p>
    <w:p w:rsidR="00584FDA" w:rsidRPr="0096606E" w:rsidRDefault="00584FDA" w:rsidP="00EB5C0F">
      <w:pPr>
        <w:jc w:val="center"/>
        <w:rPr>
          <w:b/>
          <w:sz w:val="24"/>
          <w:szCs w:val="24"/>
          <w:lang w:val="en-US"/>
        </w:rPr>
      </w:pPr>
    </w:p>
    <w:p w:rsidR="00584FDA" w:rsidRPr="0096606E" w:rsidRDefault="00584FDA" w:rsidP="00EB5C0F">
      <w:pPr>
        <w:pStyle w:val="ListParagraph"/>
        <w:numPr>
          <w:ilvl w:val="0"/>
          <w:numId w:val="1"/>
        </w:numPr>
        <w:rPr>
          <w:b/>
          <w:sz w:val="24"/>
          <w:szCs w:val="24"/>
          <w:lang w:val="en-US"/>
        </w:rPr>
      </w:pPr>
      <w:r w:rsidRPr="0096606E">
        <w:rPr>
          <w:sz w:val="24"/>
          <w:szCs w:val="24"/>
          <w:lang w:val="en-US"/>
        </w:rPr>
        <w:t>Prepare a poster of fifty daily verbs and write their Turkish equivalent.</w:t>
      </w:r>
    </w:p>
    <w:p w:rsidR="00584FDA" w:rsidRPr="0096606E" w:rsidRDefault="00584FDA" w:rsidP="00EB5C0F">
      <w:pPr>
        <w:pStyle w:val="ListParagraph"/>
        <w:numPr>
          <w:ilvl w:val="0"/>
          <w:numId w:val="1"/>
        </w:numPr>
        <w:rPr>
          <w:b/>
          <w:sz w:val="24"/>
          <w:szCs w:val="24"/>
          <w:lang w:val="en-US"/>
        </w:rPr>
      </w:pPr>
      <w:r w:rsidRPr="0096606E">
        <w:rPr>
          <w:sz w:val="24"/>
          <w:szCs w:val="24"/>
          <w:lang w:val="en-US"/>
        </w:rPr>
        <w:t>Prepare a poster of fifty daily nouns and write their Turkish equivalent.</w:t>
      </w:r>
    </w:p>
    <w:p w:rsidR="00584FDA" w:rsidRPr="0096606E" w:rsidRDefault="00584FDA" w:rsidP="00EB5C0F">
      <w:pPr>
        <w:pStyle w:val="ListParagraph"/>
        <w:numPr>
          <w:ilvl w:val="0"/>
          <w:numId w:val="1"/>
        </w:numPr>
        <w:rPr>
          <w:b/>
          <w:sz w:val="24"/>
          <w:szCs w:val="24"/>
          <w:lang w:val="en-US"/>
        </w:rPr>
      </w:pPr>
      <w:r w:rsidRPr="0096606E">
        <w:rPr>
          <w:sz w:val="24"/>
          <w:szCs w:val="24"/>
          <w:lang w:val="en-US"/>
        </w:rPr>
        <w:t>Prepare a poster of fifty daily adjectives and write their Turkish equivalent.</w:t>
      </w:r>
    </w:p>
    <w:p w:rsidR="00584FDA" w:rsidRPr="0096606E" w:rsidRDefault="00584FDA" w:rsidP="00EB5C0F">
      <w:pPr>
        <w:pStyle w:val="ListParagraph"/>
        <w:numPr>
          <w:ilvl w:val="0"/>
          <w:numId w:val="1"/>
        </w:numPr>
        <w:rPr>
          <w:b/>
          <w:sz w:val="24"/>
          <w:szCs w:val="24"/>
          <w:lang w:val="en-US"/>
        </w:rPr>
      </w:pPr>
      <w:r w:rsidRPr="0096606E">
        <w:rPr>
          <w:sz w:val="24"/>
          <w:szCs w:val="24"/>
          <w:lang w:val="en-US"/>
        </w:rPr>
        <w:t xml:space="preserve">Prepare a poster of most widely-used prepositions and conjunctions </w:t>
      </w:r>
      <w:r>
        <w:rPr>
          <w:sz w:val="24"/>
          <w:szCs w:val="24"/>
          <w:lang w:val="en-US"/>
        </w:rPr>
        <w:t>with sa</w:t>
      </w:r>
      <w:r w:rsidRPr="0096606E">
        <w:rPr>
          <w:sz w:val="24"/>
          <w:szCs w:val="24"/>
          <w:lang w:val="en-US"/>
        </w:rPr>
        <w:t>mples.</w:t>
      </w:r>
    </w:p>
    <w:p w:rsidR="00584FDA" w:rsidRPr="0096606E" w:rsidRDefault="00584FDA" w:rsidP="00EB5C0F">
      <w:pPr>
        <w:pStyle w:val="ListParagraph"/>
        <w:numPr>
          <w:ilvl w:val="0"/>
          <w:numId w:val="1"/>
        </w:numPr>
        <w:rPr>
          <w:b/>
          <w:sz w:val="24"/>
          <w:szCs w:val="24"/>
          <w:lang w:val="en-US"/>
        </w:rPr>
      </w:pPr>
      <w:r w:rsidRPr="0096606E">
        <w:rPr>
          <w:sz w:val="24"/>
          <w:szCs w:val="24"/>
          <w:lang w:val="en-US"/>
        </w:rPr>
        <w:t>Prepare a poster telling the Feast of Ramadan.</w:t>
      </w:r>
    </w:p>
    <w:p w:rsidR="00584FDA" w:rsidRPr="0096606E" w:rsidRDefault="00584FDA" w:rsidP="00EB5C0F">
      <w:pPr>
        <w:pStyle w:val="ListParagraph"/>
        <w:numPr>
          <w:ilvl w:val="0"/>
          <w:numId w:val="1"/>
        </w:numPr>
        <w:rPr>
          <w:b/>
          <w:sz w:val="24"/>
          <w:szCs w:val="24"/>
          <w:lang w:val="en-US"/>
        </w:rPr>
      </w:pPr>
      <w:r w:rsidRPr="0096606E">
        <w:rPr>
          <w:sz w:val="24"/>
          <w:szCs w:val="24"/>
          <w:lang w:val="en-US"/>
        </w:rPr>
        <w:t>Prepare a poster telling the feast of the Sacrifice.</w:t>
      </w:r>
    </w:p>
    <w:p w:rsidR="00584FDA" w:rsidRPr="0096606E" w:rsidRDefault="00584FDA" w:rsidP="00EB5C0F">
      <w:pPr>
        <w:pStyle w:val="ListParagraph"/>
        <w:numPr>
          <w:ilvl w:val="0"/>
          <w:numId w:val="1"/>
        </w:numPr>
        <w:rPr>
          <w:b/>
          <w:sz w:val="24"/>
          <w:szCs w:val="24"/>
          <w:lang w:val="en-US"/>
        </w:rPr>
      </w:pPr>
      <w:r w:rsidRPr="0096606E">
        <w:rPr>
          <w:sz w:val="24"/>
          <w:szCs w:val="24"/>
          <w:lang w:val="en-US"/>
        </w:rPr>
        <w:t xml:space="preserve">Prepare a poster telling the feast of the Republic.  </w:t>
      </w:r>
    </w:p>
    <w:p w:rsidR="00584FDA" w:rsidRPr="0096606E" w:rsidRDefault="00584FDA" w:rsidP="00EB5C0F">
      <w:pPr>
        <w:pStyle w:val="ListParagraph"/>
        <w:numPr>
          <w:ilvl w:val="0"/>
          <w:numId w:val="1"/>
        </w:numPr>
        <w:rPr>
          <w:b/>
          <w:sz w:val="24"/>
          <w:szCs w:val="24"/>
          <w:lang w:val="en-US"/>
        </w:rPr>
      </w:pPr>
      <w:r w:rsidRPr="0096606E">
        <w:rPr>
          <w:sz w:val="24"/>
          <w:szCs w:val="24"/>
          <w:lang w:val="en-US"/>
        </w:rPr>
        <w:t>Prepare a poster of star signs telling their salient characteristics.</w:t>
      </w:r>
    </w:p>
    <w:p w:rsidR="00584FDA" w:rsidRPr="0096606E" w:rsidRDefault="00584FDA" w:rsidP="00EB5C0F">
      <w:pPr>
        <w:pStyle w:val="ListParagraph"/>
        <w:numPr>
          <w:ilvl w:val="0"/>
          <w:numId w:val="1"/>
        </w:numPr>
        <w:rPr>
          <w:b/>
          <w:sz w:val="24"/>
          <w:szCs w:val="24"/>
          <w:lang w:val="en-US"/>
        </w:rPr>
      </w:pPr>
      <w:r w:rsidRPr="0096606E">
        <w:rPr>
          <w:sz w:val="24"/>
          <w:szCs w:val="24"/>
          <w:lang w:val="en-US"/>
        </w:rPr>
        <w:t xml:space="preserve">Prepare a poster of five well-known tourist attractions in </w:t>
      </w:r>
      <w:smartTag w:uri="urn:schemas-microsoft-com:office:smarttags" w:element="place">
        <w:smartTag w:uri="urn:schemas-microsoft-com:office:smarttags" w:element="country-region">
          <w:r w:rsidRPr="0096606E">
            <w:rPr>
              <w:sz w:val="24"/>
              <w:szCs w:val="24"/>
              <w:lang w:val="en-US"/>
            </w:rPr>
            <w:t>Turkey</w:t>
          </w:r>
        </w:smartTag>
      </w:smartTag>
      <w:r w:rsidRPr="0096606E">
        <w:rPr>
          <w:sz w:val="24"/>
          <w:szCs w:val="24"/>
          <w:lang w:val="en-US"/>
        </w:rPr>
        <w:t>.</w:t>
      </w:r>
      <w:r>
        <w:rPr>
          <w:sz w:val="24"/>
          <w:szCs w:val="24"/>
          <w:lang w:val="en-US"/>
        </w:rPr>
        <w:t xml:space="preserve"> Write brief information about the places.</w:t>
      </w:r>
      <w:r w:rsidRPr="0096606E">
        <w:rPr>
          <w:sz w:val="24"/>
          <w:szCs w:val="24"/>
          <w:lang w:val="en-US"/>
        </w:rPr>
        <w:t xml:space="preserve"> </w:t>
      </w:r>
    </w:p>
    <w:p w:rsidR="00584FDA" w:rsidRPr="0096606E" w:rsidRDefault="00584FDA" w:rsidP="00241B17">
      <w:pPr>
        <w:pStyle w:val="ListParagraph"/>
        <w:numPr>
          <w:ilvl w:val="0"/>
          <w:numId w:val="1"/>
        </w:numPr>
        <w:rPr>
          <w:b/>
          <w:sz w:val="24"/>
          <w:szCs w:val="24"/>
          <w:lang w:val="en-US"/>
        </w:rPr>
      </w:pPr>
      <w:r w:rsidRPr="0096606E">
        <w:rPr>
          <w:sz w:val="24"/>
          <w:szCs w:val="24"/>
          <w:lang w:val="en-US"/>
        </w:rPr>
        <w:t>Prepare a poster telling pollution types and causes. Write what we should\shouldn`t do to prevent them.</w:t>
      </w:r>
    </w:p>
    <w:p w:rsidR="00584FDA" w:rsidRPr="0096606E" w:rsidRDefault="00584FDA" w:rsidP="003D13DE">
      <w:pPr>
        <w:pStyle w:val="ListParagraph"/>
        <w:rPr>
          <w:b/>
          <w:sz w:val="24"/>
          <w:szCs w:val="24"/>
          <w:lang w:val="en-US"/>
        </w:rPr>
      </w:pPr>
    </w:p>
    <w:p w:rsidR="00584FDA" w:rsidRPr="0096606E" w:rsidRDefault="00584FDA" w:rsidP="003D13DE">
      <w:pPr>
        <w:pStyle w:val="ListParagraph"/>
        <w:jc w:val="center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    </w:t>
      </w:r>
    </w:p>
    <w:p w:rsidR="00584FDA" w:rsidRPr="0096606E" w:rsidRDefault="00584FDA" w:rsidP="003D13DE">
      <w:pPr>
        <w:pStyle w:val="ListParagraph"/>
        <w:jc w:val="center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                                                                                                                            </w:t>
      </w:r>
    </w:p>
    <w:p w:rsidR="00584FDA" w:rsidRPr="0096606E" w:rsidRDefault="00584FDA" w:rsidP="003D13DE">
      <w:pPr>
        <w:pStyle w:val="ListParagraph"/>
        <w:jc w:val="center"/>
        <w:rPr>
          <w:b/>
          <w:sz w:val="24"/>
          <w:szCs w:val="24"/>
        </w:rPr>
      </w:pPr>
      <w:r w:rsidRPr="0096606E">
        <w:rPr>
          <w:b/>
          <w:sz w:val="24"/>
          <w:szCs w:val="24"/>
        </w:rPr>
        <w:t>DEĞERLENDİRME ÖLÇÜTLERİ</w:t>
      </w:r>
    </w:p>
    <w:p w:rsidR="00584FDA" w:rsidRPr="0096606E" w:rsidRDefault="00584FDA" w:rsidP="003D13DE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96606E">
        <w:rPr>
          <w:sz w:val="24"/>
          <w:szCs w:val="24"/>
        </w:rPr>
        <w:t xml:space="preserve">Farklı bilgi kaynaklarını kullanarak bilgi ve veri toplama: </w:t>
      </w:r>
      <w:r w:rsidRPr="0096606E">
        <w:rPr>
          <w:b/>
          <w:sz w:val="24"/>
          <w:szCs w:val="24"/>
        </w:rPr>
        <w:t>10 puan</w:t>
      </w:r>
    </w:p>
    <w:p w:rsidR="00584FDA" w:rsidRPr="0096606E" w:rsidRDefault="00584FDA" w:rsidP="003D13DE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96606E">
        <w:rPr>
          <w:sz w:val="24"/>
          <w:szCs w:val="24"/>
        </w:rPr>
        <w:t xml:space="preserve">Bilgilerin bir bütün haline getirilmesi: </w:t>
      </w:r>
      <w:r w:rsidRPr="0096606E">
        <w:rPr>
          <w:b/>
          <w:sz w:val="24"/>
          <w:szCs w:val="24"/>
        </w:rPr>
        <w:t>10 puan</w:t>
      </w:r>
    </w:p>
    <w:p w:rsidR="00584FDA" w:rsidRPr="0096606E" w:rsidRDefault="00584FDA" w:rsidP="003D13DE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96606E">
        <w:rPr>
          <w:sz w:val="24"/>
          <w:szCs w:val="24"/>
        </w:rPr>
        <w:t>Performans\proje ile ilgili temel kavramları ve bilgileri anlama,</w:t>
      </w:r>
      <w:r>
        <w:rPr>
          <w:sz w:val="24"/>
          <w:szCs w:val="24"/>
        </w:rPr>
        <w:t xml:space="preserve"> </w:t>
      </w:r>
      <w:r w:rsidRPr="0096606E">
        <w:rPr>
          <w:sz w:val="24"/>
          <w:szCs w:val="24"/>
        </w:rPr>
        <w:t xml:space="preserve">anlatma: </w:t>
      </w:r>
      <w:r w:rsidRPr="0096606E">
        <w:rPr>
          <w:b/>
          <w:sz w:val="24"/>
          <w:szCs w:val="24"/>
        </w:rPr>
        <w:t>20 puan</w:t>
      </w:r>
    </w:p>
    <w:p w:rsidR="00584FDA" w:rsidRPr="0096606E" w:rsidRDefault="00584FDA" w:rsidP="003D13DE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96606E">
        <w:rPr>
          <w:sz w:val="24"/>
          <w:szCs w:val="24"/>
        </w:rPr>
        <w:t>Zamanı iyi kullanma: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10</w:t>
      </w:r>
      <w:r w:rsidRPr="0096606E">
        <w:rPr>
          <w:sz w:val="24"/>
          <w:szCs w:val="24"/>
        </w:rPr>
        <w:t xml:space="preserve"> </w:t>
      </w:r>
      <w:r w:rsidRPr="0096606E">
        <w:rPr>
          <w:b/>
          <w:sz w:val="24"/>
          <w:szCs w:val="24"/>
        </w:rPr>
        <w:t>puan</w:t>
      </w:r>
    </w:p>
    <w:p w:rsidR="00584FDA" w:rsidRPr="0096606E" w:rsidRDefault="00584FDA" w:rsidP="003D13DE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96606E">
        <w:rPr>
          <w:sz w:val="24"/>
          <w:szCs w:val="24"/>
        </w:rPr>
        <w:t xml:space="preserve">Performans\projenin düzeni, görünüşü ve yazım kurallarına uygunluğu: </w:t>
      </w:r>
      <w:r w:rsidRPr="0096606E">
        <w:rPr>
          <w:b/>
          <w:sz w:val="24"/>
          <w:szCs w:val="24"/>
        </w:rPr>
        <w:t>20 puan</w:t>
      </w:r>
    </w:p>
    <w:p w:rsidR="00584FDA" w:rsidRPr="0096606E" w:rsidRDefault="00584FDA" w:rsidP="003D13DE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96606E">
        <w:rPr>
          <w:sz w:val="24"/>
          <w:szCs w:val="24"/>
        </w:rPr>
        <w:t xml:space="preserve">Performans\projenin yaratıcı, farklı ve ilgi çekici olması: </w:t>
      </w:r>
      <w:r w:rsidRPr="0096606E">
        <w:rPr>
          <w:b/>
          <w:sz w:val="24"/>
          <w:szCs w:val="24"/>
        </w:rPr>
        <w:t>15</w:t>
      </w:r>
      <w:r w:rsidRPr="0096606E">
        <w:rPr>
          <w:sz w:val="24"/>
          <w:szCs w:val="24"/>
        </w:rPr>
        <w:t xml:space="preserve"> </w:t>
      </w:r>
      <w:r w:rsidRPr="0096606E">
        <w:rPr>
          <w:b/>
          <w:sz w:val="24"/>
          <w:szCs w:val="24"/>
        </w:rPr>
        <w:t>puan</w:t>
      </w:r>
    </w:p>
    <w:p w:rsidR="00584FDA" w:rsidRPr="00326969" w:rsidRDefault="00584FDA" w:rsidP="0096606E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96606E">
        <w:rPr>
          <w:sz w:val="24"/>
          <w:szCs w:val="24"/>
        </w:rPr>
        <w:t xml:space="preserve">Ortaya çıkan ürünün konunun amacına uygunluğu:  </w:t>
      </w:r>
      <w:r w:rsidRPr="0096606E">
        <w:rPr>
          <w:b/>
          <w:sz w:val="24"/>
          <w:szCs w:val="24"/>
        </w:rPr>
        <w:t>15 puan</w:t>
      </w:r>
      <w:r>
        <w:rPr>
          <w:b/>
          <w:sz w:val="24"/>
          <w:szCs w:val="24"/>
        </w:rPr>
        <w:t>dır.</w:t>
      </w:r>
    </w:p>
    <w:p w:rsidR="00584FDA" w:rsidRDefault="00584FDA" w:rsidP="0096606E">
      <w:pPr>
        <w:rPr>
          <w:sz w:val="24"/>
          <w:szCs w:val="24"/>
        </w:rPr>
      </w:pPr>
    </w:p>
    <w:p w:rsidR="00584FDA" w:rsidRPr="00354E40" w:rsidRDefault="00584FDA" w:rsidP="0096606E">
      <w:pPr>
        <w:rPr>
          <w:sz w:val="24"/>
          <w:szCs w:val="24"/>
          <w:lang w:val="en-US"/>
        </w:rPr>
      </w:pPr>
      <w:r>
        <w:rPr>
          <w:sz w:val="24"/>
          <w:szCs w:val="24"/>
        </w:rPr>
        <w:t>Ödevler, 50x70 boyutunda renkli kartonlara fotoğraf,resim,karikatür,çizim,</w:t>
      </w:r>
      <w:r w:rsidRPr="00354E40">
        <w:rPr>
          <w:sz w:val="24"/>
          <w:szCs w:val="24"/>
        </w:rPr>
        <w:t xml:space="preserve"> </w:t>
      </w:r>
      <w:r>
        <w:rPr>
          <w:sz w:val="24"/>
          <w:szCs w:val="24"/>
        </w:rPr>
        <w:t>süslemeler gibi görsel araçlarla zenginleştirerek yapılacaktır.</w:t>
      </w:r>
    </w:p>
    <w:p w:rsidR="00584FDA" w:rsidRDefault="00584FDA" w:rsidP="00241B17">
      <w:pPr>
        <w:pStyle w:val="ListParagraph"/>
        <w:rPr>
          <w:b/>
          <w:sz w:val="32"/>
          <w:szCs w:val="32"/>
          <w:u w:val="single"/>
          <w:lang w:val="en-US"/>
        </w:rPr>
      </w:pPr>
      <w:r w:rsidRPr="008F4080">
        <w:rPr>
          <w:b/>
          <w:sz w:val="32"/>
          <w:szCs w:val="32"/>
          <w:u w:val="single"/>
          <w:lang w:val="en-US"/>
        </w:rPr>
        <w:t>SON TESL</w:t>
      </w:r>
      <w:r>
        <w:rPr>
          <w:b/>
          <w:sz w:val="32"/>
          <w:szCs w:val="32"/>
          <w:u w:val="single"/>
          <w:lang w:val="en-US"/>
        </w:rPr>
        <w:t>İM TARİHİ 27</w:t>
      </w:r>
      <w:r w:rsidRPr="008F4080">
        <w:rPr>
          <w:b/>
          <w:sz w:val="32"/>
          <w:szCs w:val="32"/>
          <w:u w:val="single"/>
          <w:lang w:val="en-US"/>
        </w:rPr>
        <w:t xml:space="preserve"> ARALIK PERŞEMBE GÜNÜDÜR.</w:t>
      </w:r>
    </w:p>
    <w:p w:rsidR="00584FDA" w:rsidRDefault="00584FDA" w:rsidP="00241B17">
      <w:pPr>
        <w:pStyle w:val="ListParagraph"/>
        <w:rPr>
          <w:b/>
          <w:sz w:val="32"/>
          <w:szCs w:val="32"/>
          <w:u w:val="single"/>
          <w:lang w:val="en-US"/>
        </w:rPr>
      </w:pPr>
    </w:p>
    <w:p w:rsidR="00584FDA" w:rsidRPr="008F4080" w:rsidRDefault="00584FDA" w:rsidP="00354E40">
      <w:pPr>
        <w:pStyle w:val="ListParagraph"/>
        <w:jc w:val="right"/>
        <w:rPr>
          <w:b/>
          <w:sz w:val="32"/>
          <w:szCs w:val="32"/>
          <w:u w:val="single"/>
        </w:rPr>
      </w:pPr>
      <w:hyperlink r:id="rId5" w:history="1">
        <w:r w:rsidRPr="003B0592">
          <w:rPr>
            <w:rStyle w:val="Hyperlink"/>
            <w:b/>
            <w:sz w:val="32"/>
            <w:szCs w:val="32"/>
          </w:rPr>
          <w:t>www.sorubak.com</w:t>
        </w:r>
      </w:hyperlink>
      <w:r>
        <w:rPr>
          <w:b/>
          <w:sz w:val="32"/>
          <w:szCs w:val="32"/>
          <w:u w:val="single"/>
        </w:rPr>
        <w:t xml:space="preserve"> </w:t>
      </w:r>
    </w:p>
    <w:p w:rsidR="00584FDA" w:rsidRPr="00354E40" w:rsidRDefault="00584FDA" w:rsidP="00354E40">
      <w:pPr>
        <w:jc w:val="center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                                                                                                                  </w:t>
      </w:r>
      <w:r w:rsidRPr="00354E40">
        <w:rPr>
          <w:sz w:val="24"/>
          <w:szCs w:val="24"/>
          <w:lang w:val="en-US"/>
        </w:rPr>
        <w:t>Hatice ERBAY</w:t>
      </w:r>
    </w:p>
    <w:p w:rsidR="00584FDA" w:rsidRPr="00354E40" w:rsidRDefault="00584FDA" w:rsidP="00354E40">
      <w:pPr>
        <w:jc w:val="right"/>
        <w:rPr>
          <w:sz w:val="24"/>
          <w:szCs w:val="24"/>
        </w:rPr>
      </w:pPr>
      <w:r w:rsidRPr="00354E40">
        <w:rPr>
          <w:sz w:val="24"/>
          <w:szCs w:val="24"/>
          <w:lang w:val="en-US"/>
        </w:rPr>
        <w:t>İngilizce Öğretmeni</w:t>
      </w:r>
    </w:p>
    <w:p w:rsidR="00584FDA" w:rsidRPr="00354E40" w:rsidRDefault="00584FDA" w:rsidP="00EB5C0F">
      <w:pPr>
        <w:rPr>
          <w:b/>
          <w:sz w:val="24"/>
          <w:szCs w:val="24"/>
          <w:lang w:val="en-US"/>
        </w:rPr>
      </w:pPr>
    </w:p>
    <w:sectPr w:rsidR="00584FDA" w:rsidRPr="00354E40" w:rsidSect="00D91B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20B7D"/>
    <w:multiLevelType w:val="hybridMultilevel"/>
    <w:tmpl w:val="E7822332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F7A3A50"/>
    <w:multiLevelType w:val="hybridMultilevel"/>
    <w:tmpl w:val="363056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564936"/>
    <w:multiLevelType w:val="hybridMultilevel"/>
    <w:tmpl w:val="D6AE5EDA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51A5"/>
    <w:rsid w:val="0000505B"/>
    <w:rsid w:val="0005696F"/>
    <w:rsid w:val="000F47BD"/>
    <w:rsid w:val="00226A8D"/>
    <w:rsid w:val="00231A18"/>
    <w:rsid w:val="00241B17"/>
    <w:rsid w:val="002B55D1"/>
    <w:rsid w:val="00326969"/>
    <w:rsid w:val="00354E40"/>
    <w:rsid w:val="003B0592"/>
    <w:rsid w:val="003B20C4"/>
    <w:rsid w:val="003C1F80"/>
    <w:rsid w:val="003C3A14"/>
    <w:rsid w:val="003D13DE"/>
    <w:rsid w:val="003D51A5"/>
    <w:rsid w:val="004A4428"/>
    <w:rsid w:val="00545040"/>
    <w:rsid w:val="00584FDA"/>
    <w:rsid w:val="006A2DDF"/>
    <w:rsid w:val="006C78A3"/>
    <w:rsid w:val="008F4080"/>
    <w:rsid w:val="0096606E"/>
    <w:rsid w:val="00A10A66"/>
    <w:rsid w:val="00A23594"/>
    <w:rsid w:val="00A259B2"/>
    <w:rsid w:val="00A8509D"/>
    <w:rsid w:val="00B26EFD"/>
    <w:rsid w:val="00B75934"/>
    <w:rsid w:val="00D91BA7"/>
    <w:rsid w:val="00EB5C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1BA7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uiPriority w:val="99"/>
    <w:rsid w:val="003D51A5"/>
    <w:rPr>
      <w:rFonts w:cs="Times New Roman"/>
    </w:rPr>
  </w:style>
  <w:style w:type="paragraph" w:styleId="ListParagraph">
    <w:name w:val="List Paragraph"/>
    <w:basedOn w:val="Normal"/>
    <w:uiPriority w:val="99"/>
    <w:qFormat/>
    <w:rsid w:val="00EB5C0F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B7593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578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267</Words>
  <Characters>1524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Xp</dc:creator>
  <cp:keywords>www.sorubak.com</cp:keywords>
  <dc:description>www.sorubak.com</dc:description>
  <cp:lastModifiedBy>edanur</cp:lastModifiedBy>
  <cp:revision>3</cp:revision>
  <dcterms:created xsi:type="dcterms:W3CDTF">2012-11-25T19:34:00Z</dcterms:created>
  <dcterms:modified xsi:type="dcterms:W3CDTF">2012-11-26T21:17:00Z</dcterms:modified>
  <cp:category>www.sorubak.com</cp:category>
</cp:coreProperties>
</file>