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14" w:rsidRDefault="00F15214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s1026" type="#_x0000_t75" alt="http://t0.gstatic.com/images?q=tbn:ANd9GcSKcgtJ9QLGjpLh25W_f1Yo1pDly-1-pqCjLus9e5tiRRcCuGiU" style="position:absolute;margin-left:180pt;margin-top:-18pt;width:99pt;height:88.95pt;z-index:251645952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27" type="#_x0000_t75" alt="http://t0.gstatic.com/images?q=tbn:ANd9GcRbW3Mzw92naBNPy4SsAmwlOSW2FKmIFIOnXKuBExcSiwnXfTg4PA" style="position:absolute;margin-left:-36.75pt;margin-top:-21pt;width:97.35pt;height:101.25pt;z-index:251646976;visibility:visible">
            <v:imagedata r:id="rId5" o:title=""/>
          </v:shape>
        </w:pict>
      </w:r>
      <w:r>
        <w:rPr>
          <w:noProof/>
          <w:lang w:eastAsia="tr-TR"/>
        </w:rPr>
        <w:pict>
          <v:shape id="Resim 7" o:spid="_x0000_s1028" type="#_x0000_t75" alt="http://www.hamaratabla.com/images/articles/large/limonlu_kek.jpg" style="position:absolute;margin-left:369pt;margin-top:-18pt;width:72.6pt;height:76.5pt;z-index:251630592;visibility:visible">
            <v:imagedata r:id="rId6" o:title=""/>
          </v:shape>
        </w:pict>
      </w:r>
      <w:r>
        <w:t xml:space="preserve">                                                       </w:t>
      </w:r>
    </w:p>
    <w:p w:rsidR="00F15214" w:rsidRDefault="00F15214" w:rsidP="00992A25"/>
    <w:p w:rsidR="00F15214" w:rsidRDefault="00F15214" w:rsidP="00992A25"/>
    <w:p w:rsidR="00F15214" w:rsidRDefault="00F15214" w:rsidP="00992A25">
      <w:r>
        <w:rPr>
          <w:noProof/>
          <w:lang w:eastAsia="tr-TR"/>
        </w:rPr>
        <w:pict>
          <v:group id="_x0000_s1029" style="position:absolute;margin-left:5in;margin-top:3.9pt;width:104.25pt;height:21pt;z-index:251634688" coordorigin="3075,3060" coordsize="2085,420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30" type="#_x0000_t120" style="position:absolute;left:4035;top:3060;width:270;height:420"/>
            <v:shape id="_x0000_s1031" type="#_x0000_t120" style="position:absolute;left:4890;top:3060;width:270;height:420"/>
            <v:shape id="_x0000_s1032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033" style="position:absolute;margin-left:171pt;margin-top:4.65pt;width:104.25pt;height:21pt;z-index:251629568" coordorigin="3075,3060" coordsize="2085,420">
            <v:shape id="_x0000_s1034" type="#_x0000_t120" style="position:absolute;left:4035;top:3060;width:270;height:420" o:regroupid="1"/>
            <v:shape id="_x0000_s1035" type="#_x0000_t120" style="position:absolute;left:4890;top:3060;width:270;height:420" o:regroupid="1"/>
            <v:shape id="_x0000_s1036" type="#_x0000_t120" style="position:absolute;left:3075;top:3060;width:270;height:420" o:regroupid="1"/>
          </v:group>
        </w:pict>
      </w:r>
      <w:r>
        <w:rPr>
          <w:noProof/>
          <w:lang w:eastAsia="tr-TR"/>
        </w:rPr>
        <w:pict>
          <v:shape id="_x0000_s1037" type="#_x0000_t120" style="position:absolute;margin-left:46.9pt;margin-top:6.55pt;width:13.5pt;height:21pt;z-index:251628544" o:regroupid="1"/>
        </w:pict>
      </w:r>
      <w:r>
        <w:rPr>
          <w:noProof/>
          <w:lang w:eastAsia="tr-TR"/>
        </w:rPr>
        <w:pict>
          <v:shape id="_x0000_s1038" type="#_x0000_t120" style="position:absolute;margin-left:4.15pt;margin-top:6.55pt;width:13.5pt;height:21pt;z-index:251627520" o:regroupid="1"/>
        </w:pict>
      </w:r>
      <w:r>
        <w:rPr>
          <w:noProof/>
          <w:lang w:eastAsia="tr-TR"/>
        </w:rPr>
        <w:pict>
          <v:shape id="_x0000_s1039" type="#_x0000_t120" style="position:absolute;margin-left:-40.1pt;margin-top:6.55pt;width:13.5pt;height:21pt;z-index:251626496" o:regroupid="1"/>
        </w:pict>
      </w:r>
      <w:r>
        <w:t xml:space="preserve">                                           </w:t>
      </w:r>
    </w:p>
    <w:p w:rsidR="00F15214" w:rsidRDefault="00F15214" w:rsidP="00992A25">
      <w:r>
        <w:rPr>
          <w:noProof/>
          <w:lang w:eastAsia="tr-TR"/>
        </w:rPr>
        <w:pict>
          <v:shape id="_x0000_s1040" type="#_x0000_t75" alt="http://f.internetara.com/onbellek/12/06/30/iuuq_NV_00usjbmy_SL_dpn0dvsfubml0xq_NK_dpoufou0cmpht_SL_ejs080gjmft031220160ejtfbtft0Iboe_NK_2_SL_kqh.jpg" style="position:absolute;margin-left:-27pt;margin-top:15.25pt;width:93.6pt;height:111pt;z-index:251644928;visibility:visible">
            <v:imagedata r:id="rId7" o:title=""/>
          </v:shape>
        </w:pict>
      </w:r>
    </w:p>
    <w:p w:rsidR="00F15214" w:rsidRPr="00FB74CF" w:rsidRDefault="00F15214" w:rsidP="00FB74CF">
      <w:r>
        <w:rPr>
          <w:noProof/>
          <w:lang w:eastAsia="tr-TR"/>
        </w:rPr>
        <w:pict>
          <v:shape id="Resim 22" o:spid="_x0000_s1041" type="#_x0000_t75" alt="http://www.linklup.com/wp-content/uploads/2010/03/kase.jpg" style="position:absolute;margin-left:5in;margin-top:16.8pt;width:108pt;height:74.5pt;z-index:251633664;visibility:visible">
            <v:imagedata r:id="rId8" o:title=""/>
          </v:shape>
        </w:pict>
      </w:r>
      <w:r>
        <w:rPr>
          <w:noProof/>
          <w:lang w:eastAsia="tr-TR"/>
        </w:rPr>
        <w:pict>
          <v:shape id="Resim 16" o:spid="_x0000_s1042" type="#_x0000_t75" alt="http://t0.gstatic.com/images?q=tbn:ANd9GcRBg_TVm7xu0dXukOfxuQSKdd9Ku9UEGy26Tu8chMRxynev4gIHlw" style="position:absolute;margin-left:162pt;margin-top:7.8pt;width:134.25pt;height:85.5pt;z-index:251632640;visibility:visible">
            <v:imagedata r:id="rId9" o:title=""/>
          </v:shape>
        </w:pict>
      </w:r>
    </w:p>
    <w:p w:rsidR="00F15214" w:rsidRDefault="00F15214" w:rsidP="00FB74CF"/>
    <w:p w:rsidR="00F15214" w:rsidRDefault="00F15214" w:rsidP="00FB74CF">
      <w:r>
        <w:rPr>
          <w:noProof/>
          <w:lang w:eastAsia="tr-TR"/>
        </w:rPr>
        <w:t xml:space="preserve">                                                </w:t>
      </w:r>
    </w:p>
    <w:p w:rsidR="00F15214" w:rsidRDefault="00F15214" w:rsidP="005B376E"/>
    <w:p w:rsidR="00F15214" w:rsidRDefault="00F15214" w:rsidP="005B376E">
      <w:r>
        <w:rPr>
          <w:noProof/>
          <w:lang w:eastAsia="tr-TR"/>
        </w:rPr>
        <w:pict>
          <v:group id="_x0000_s1043" style="position:absolute;margin-left:5in;margin-top:14pt;width:104.25pt;height:21pt;z-index:251638784" coordorigin="3075,3060" coordsize="2085,420">
            <v:shape id="_x0000_s1044" type="#_x0000_t120" style="position:absolute;left:4035;top:3060;width:270;height:420"/>
            <v:shape id="_x0000_s1045" type="#_x0000_t120" style="position:absolute;left:4890;top:3060;width:270;height:420"/>
            <v:shape id="_x0000_s1046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047" style="position:absolute;margin-left:171pt;margin-top:14pt;width:104.25pt;height:21pt;z-index:251637760" coordorigin="3075,3060" coordsize="2085,420">
            <v:shape id="_x0000_s1048" type="#_x0000_t120" style="position:absolute;left:4035;top:3060;width:270;height:420"/>
            <v:shape id="_x0000_s1049" type="#_x0000_t120" style="position:absolute;left:4890;top:3060;width:270;height:420"/>
            <v:shape id="_x0000_s1050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051" style="position:absolute;margin-left:-36pt;margin-top:14pt;width:104.25pt;height:21pt;z-index:251636736" coordorigin="3075,3060" coordsize="2085,420">
            <v:shape id="_x0000_s1052" type="#_x0000_t120" style="position:absolute;left:4035;top:3060;width:270;height:420"/>
            <v:shape id="_x0000_s1053" type="#_x0000_t120" style="position:absolute;left:4890;top:3060;width:270;height:420"/>
            <v:shape id="_x0000_s1054" type="#_x0000_t120" style="position:absolute;left:3075;top:3060;width:270;height:420"/>
          </v:group>
        </w:pict>
      </w:r>
    </w:p>
    <w:p w:rsidR="00F15214" w:rsidRDefault="00F15214" w:rsidP="005B376E">
      <w:r>
        <w:rPr>
          <w:noProof/>
          <w:lang w:eastAsia="tr-TR"/>
        </w:rPr>
        <w:pict>
          <v:group id="_x0000_s1055" style="position:absolute;margin-left:369pt;margin-top:456.6pt;width:104.25pt;height:21pt;z-index:251657216" coordorigin="3075,3060" coordsize="2085,420">
            <v:shape id="_x0000_s1056" type="#_x0000_t120" style="position:absolute;left:4035;top:3060;width:270;height:420"/>
            <v:shape id="_x0000_s1057" type="#_x0000_t120" style="position:absolute;left:4890;top:3060;width:270;height:420"/>
            <v:shape id="_x0000_s1058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059" style="position:absolute;margin-left:171pt;margin-top:456.6pt;width:104.25pt;height:21pt;z-index:251658240" coordorigin="3075,3060" coordsize="2085,420">
            <v:shape id="_x0000_s1060" type="#_x0000_t120" style="position:absolute;left:4035;top:3060;width:270;height:420"/>
            <v:shape id="_x0000_s1061" type="#_x0000_t120" style="position:absolute;left:4890;top:3060;width:270;height:420"/>
            <v:shape id="_x0000_s1062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063" style="position:absolute;margin-left:-45pt;margin-top:456.6pt;width:104.25pt;height:21pt;z-index:251656192" coordorigin="3075,3060" coordsize="2085,420">
            <v:shape id="_x0000_s1064" type="#_x0000_t120" style="position:absolute;left:4035;top:3060;width:270;height:420"/>
            <v:shape id="_x0000_s1065" type="#_x0000_t120" style="position:absolute;left:4890;top:3060;width:270;height:420"/>
            <v:shape id="_x0000_s1066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067" style="position:absolute;margin-left:369pt;margin-top:312.6pt;width:104.25pt;height:21pt;z-index:251655168" coordorigin="3075,3060" coordsize="2085,420">
            <v:shape id="_x0000_s1068" type="#_x0000_t120" style="position:absolute;left:4035;top:3060;width:270;height:420"/>
            <v:shape id="_x0000_s1069" type="#_x0000_t120" style="position:absolute;left:4890;top:3060;width:270;height:420"/>
            <v:shape id="_x0000_s1070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071" style="position:absolute;margin-left:162pt;margin-top:321.6pt;width:104.25pt;height:21pt;z-index:251652096" coordorigin="3075,3060" coordsize="2085,420">
            <v:shape id="_x0000_s1072" type="#_x0000_t120" style="position:absolute;left:4035;top:3060;width:270;height:420"/>
            <v:shape id="_x0000_s1073" type="#_x0000_t120" style="position:absolute;left:4890;top:3060;width:270;height:420"/>
            <v:shape id="_x0000_s1074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075" style="position:absolute;margin-left:-45pt;margin-top:321.6pt;width:104.25pt;height:21pt;z-index:251653120" coordorigin="3075,3060" coordsize="2085,420">
            <v:shape id="_x0000_s1076" type="#_x0000_t120" style="position:absolute;left:4035;top:3060;width:270;height:420"/>
            <v:shape id="_x0000_s1077" type="#_x0000_t120" style="position:absolute;left:4890;top:3060;width:270;height:420"/>
            <v:shape id="_x0000_s1078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079" style="position:absolute;margin-left:5in;margin-top:168.6pt;width:104.25pt;height:21pt;z-index:251654144" coordorigin="3075,3060" coordsize="2085,420">
            <v:shape id="_x0000_s1080" type="#_x0000_t120" style="position:absolute;left:4035;top:3060;width:270;height:420"/>
            <v:shape id="_x0000_s1081" type="#_x0000_t120" style="position:absolute;left:4890;top:3060;width:270;height:420"/>
            <v:shape id="_x0000_s1082" type="#_x0000_t120" style="position:absolute;left:3075;top:3060;width:270;height:420"/>
          </v:group>
        </w:pict>
      </w:r>
      <w:r>
        <w:rPr>
          <w:noProof/>
          <w:lang w:eastAsia="tr-TR"/>
        </w:rPr>
        <w:pict>
          <v:shape id="_x0000_s1083" type="#_x0000_t75" alt="" style="position:absolute;margin-left:378pt;margin-top:339.6pt;width:99pt;height:98.15pt;z-index:251651072">
            <v:imagedata r:id="rId10" r:href="rId11"/>
          </v:shape>
        </w:pict>
      </w:r>
      <w:r>
        <w:rPr>
          <w:noProof/>
          <w:lang w:eastAsia="tr-TR"/>
        </w:rPr>
        <w:pict>
          <v:shape id="_x0000_s1084" type="#_x0000_t75" alt="http://4.bp.blogspot.com/_cvUnLA8pYQs/TIaNBcYKRYI/AAAAAAAABmE/WNEdIDkBevU/s1600/dresses+hidden+beauty+and+the+beast.png" style="position:absolute;margin-left:171pt;margin-top:348.6pt;width:92.05pt;height:86.7pt;z-index:251650048;visibility:visible">
            <v:imagedata r:id="rId12" o:title="" cropright="22496f"/>
          </v:shape>
        </w:pict>
      </w:r>
      <w:r>
        <w:rPr>
          <w:noProof/>
          <w:lang w:eastAsia="tr-TR"/>
        </w:rPr>
        <w:pict>
          <v:shape id="_x0000_s1085" type="#_x0000_t75" alt="http://t1.gstatic.com/images?q=tbn:ANd9GcQlja_T_aCeQGdVR8SM0ATxqNb-5Sxzt6ZyAEGBtP5zOBQioAYS" style="position:absolute;margin-left:-18pt;margin-top:357.6pt;width:86pt;height:88.5pt;z-index:251649024;visibility:visible">
            <v:imagedata r:id="rId13" o:title=""/>
          </v:shape>
        </w:pict>
      </w:r>
      <w:r>
        <w:rPr>
          <w:noProof/>
          <w:lang w:eastAsia="tr-TR"/>
        </w:rPr>
        <w:pict>
          <v:shape id="_x0000_s1086" type="#_x0000_t75" alt="http://t1.gstatic.com/images?q=tbn:ANd9GcTZq1GqLnhMlH993b-MNhoOOZxy-PVL-lCvWT3CQZ1YgEHbS57kVQ" style="position:absolute;margin-left:378pt;margin-top:222.6pt;width:81pt;height:79.3pt;z-index:251648000;visibility:visible">
            <v:imagedata r:id="rId14" o:title=""/>
          </v:shape>
        </w:pict>
      </w:r>
      <w:r>
        <w:rPr>
          <w:noProof/>
          <w:lang w:eastAsia="tr-TR"/>
        </w:rPr>
        <w:pict>
          <v:shape id="_x0000_s1087" type="#_x0000_t75" alt="http://www.team-sparkle.com/shop/images/690/?240,240,1203128543" style="position:absolute;margin-left:162pt;margin-top:222.6pt;width:108pt;height:95.55pt;z-index:251643904;visibility:visible" wrapcoords="-237 0 -237 21466 21600 21466 21600 0 -237 0">
            <v:imagedata r:id="rId15" o:title=""/>
            <w10:wrap type="through"/>
          </v:shape>
        </w:pict>
      </w:r>
      <w:r>
        <w:rPr>
          <w:noProof/>
          <w:lang w:eastAsia="tr-TR"/>
        </w:rPr>
        <w:pict>
          <v:shape id="Resim 19" o:spid="_x0000_s1088" type="#_x0000_t75" alt="http://www.ananasgida.com/b/erik.jpg" style="position:absolute;margin-left:-36pt;margin-top:33.6pt;width:103.5pt;height:126pt;z-index:251635712;visibility:visible">
            <v:imagedata r:id="rId16" o:title=""/>
          </v:shape>
        </w:pict>
      </w:r>
      <w:r>
        <w:rPr>
          <w:noProof/>
          <w:lang w:eastAsia="tr-TR"/>
        </w:rPr>
        <w:pict>
          <v:shape id="_x0000_s1089" type="#_x0000_t75" alt="" style="position:absolute;margin-left:-27pt;margin-top:222.6pt;width:90pt;height:90pt;z-index:-251673600">
            <v:imagedata r:id="rId17" r:href="rId18"/>
          </v:shape>
        </w:pict>
      </w:r>
      <w:r>
        <w:rPr>
          <w:noProof/>
          <w:lang w:eastAsia="tr-TR"/>
        </w:rPr>
        <w:pict>
          <v:group id="_x0000_s1090" style="position:absolute;margin-left:162pt;margin-top:177.6pt;width:104.25pt;height:21pt;z-index:251640832" coordorigin="3075,3060" coordsize="2085,420">
            <v:shape id="_x0000_s1091" type="#_x0000_t120" style="position:absolute;left:4035;top:3060;width:270;height:420"/>
            <v:shape id="_x0000_s1092" type="#_x0000_t120" style="position:absolute;left:4890;top:3060;width:270;height:420"/>
            <v:shape id="_x0000_s1093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094" style="position:absolute;margin-left:-45pt;margin-top:177.6pt;width:104.25pt;height:21pt;z-index:251639808" coordorigin="3075,3060" coordsize="2085,420">
            <v:shape id="_x0000_s1095" type="#_x0000_t120" style="position:absolute;left:4035;top:3060;width:270;height:420"/>
            <v:shape id="_x0000_s1096" type="#_x0000_t120" style="position:absolute;left:4890;top:3060;width:270;height:420"/>
            <v:shape id="_x0000_s1097" type="#_x0000_t120" style="position:absolute;left:3075;top:3060;width:270;height:420"/>
          </v:group>
        </w:pict>
      </w:r>
      <w:r>
        <w:t xml:space="preserve">                                             </w:t>
      </w:r>
    </w:p>
    <w:p w:rsidR="00F15214" w:rsidRDefault="00F15214" w:rsidP="005B376E"/>
    <w:p w:rsidR="00F15214" w:rsidRDefault="00F15214" w:rsidP="005B376E">
      <w:r>
        <w:rPr>
          <w:noProof/>
          <w:lang w:eastAsia="tr-TR"/>
        </w:rPr>
        <w:pict>
          <v:shape id="Resim 10" o:spid="_x0000_s1098" type="#_x0000_t75" alt="http://www.memleketmeselesi.com/images/kare-budur.jpg" style="position:absolute;margin-left:171pt;margin-top:18.7pt;width:90pt;height:81.45pt;z-index:251631616;visibility:visible">
            <v:imagedata r:id="rId19" o:title=""/>
          </v:shape>
        </w:pict>
      </w:r>
      <w:r>
        <w:rPr>
          <w:noProof/>
          <w:lang w:eastAsia="tr-TR"/>
        </w:rPr>
        <w:pict>
          <v:shape id="il_fi" o:spid="_x0000_s1099" type="#_x0000_t75" alt="" style="position:absolute;margin-left:369pt;margin-top:9.7pt;width:90pt;height:75.4pt;z-index:251641856">
            <v:imagedata r:id="rId20" r:href="rId21"/>
          </v:shape>
        </w:pict>
      </w:r>
    </w:p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Default="00F15214" w:rsidP="005B376E"/>
    <w:p w:rsidR="00F15214" w:rsidRPr="00061AC1" w:rsidRDefault="00F15214" w:rsidP="00061AC1"/>
    <w:p w:rsidR="00F15214" w:rsidRPr="00061AC1" w:rsidRDefault="00F15214" w:rsidP="00061AC1"/>
    <w:p w:rsidR="00F15214" w:rsidRPr="00061AC1" w:rsidRDefault="00F15214" w:rsidP="00061AC1">
      <w:r>
        <w:rPr>
          <w:noProof/>
          <w:lang w:eastAsia="tr-TR"/>
        </w:rPr>
        <w:pict>
          <v:shape id="_x0000_s1100" type="#_x0000_t75" alt="cartoon clipart rhino" style="position:absolute;margin-left:342pt;margin-top:0;width:150pt;height:75pt;z-index:251661312">
            <v:imagedata r:id="rId22" r:href="rId23"/>
          </v:shape>
        </w:pict>
      </w:r>
      <w:r>
        <w:rPr>
          <w:noProof/>
          <w:lang w:eastAsia="tr-TR"/>
        </w:rPr>
        <w:pict>
          <v:shape id="_x0000_s1101" type="#_x0000_t75" alt="cartoon clipart deer" style="position:absolute;margin-left:180pt;margin-top:-27pt;width:90pt;height:132pt;z-index:251660288">
            <v:imagedata r:id="rId24" r:href="rId25"/>
          </v:shape>
        </w:pict>
      </w:r>
      <w:r>
        <w:rPr>
          <w:noProof/>
          <w:lang w:eastAsia="tr-TR"/>
        </w:rPr>
        <w:pict>
          <v:shape id="_x0000_s1102" type="#_x0000_t75" alt="" style="position:absolute;margin-left:-45pt;margin-top:0;width:135pt;height:82.7pt;z-index:251659264">
            <v:imagedata r:id="rId26" r:href="rId27" croptop="4882f"/>
          </v:shape>
        </w:pict>
      </w:r>
    </w:p>
    <w:p w:rsidR="00F15214" w:rsidRPr="00061AC1" w:rsidRDefault="00F15214" w:rsidP="00061AC1"/>
    <w:p w:rsidR="00F15214" w:rsidRDefault="00F15214" w:rsidP="00061AC1"/>
    <w:p w:rsidR="00F15214" w:rsidRPr="00061AC1" w:rsidRDefault="00F15214" w:rsidP="00061AC1">
      <w:r>
        <w:rPr>
          <w:noProof/>
          <w:lang w:eastAsia="tr-TR"/>
        </w:rPr>
        <w:pict>
          <v:group id="_x0000_s1103" style="position:absolute;margin-left:351pt;margin-top:13.65pt;width:104.25pt;height:21pt;z-index:251669504" coordorigin="3075,3060" coordsize="2085,420">
            <v:shape id="_x0000_s1104" type="#_x0000_t120" style="position:absolute;left:4035;top:3060;width:270;height:420"/>
            <v:shape id="_x0000_s1105" type="#_x0000_t120" style="position:absolute;left:4890;top:3060;width:270;height:420"/>
            <v:shape id="_x0000_s1106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107" style="position:absolute;margin-left:171pt;margin-top:22.65pt;width:104.25pt;height:21pt;z-index:251668480" coordorigin="3075,3060" coordsize="2085,420">
            <v:shape id="_x0000_s1108" type="#_x0000_t120" style="position:absolute;left:4035;top:3060;width:270;height:420"/>
            <v:shape id="_x0000_s1109" type="#_x0000_t120" style="position:absolute;left:4890;top:3060;width:270;height:420"/>
            <v:shape id="_x0000_s1110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111" style="position:absolute;margin-left:-36pt;margin-top:22.65pt;width:104.25pt;height:21pt;z-index:251667456" coordorigin="3075,3060" coordsize="2085,420">
            <v:shape id="_x0000_s1112" type="#_x0000_t120" style="position:absolute;left:4035;top:3060;width:270;height:420"/>
            <v:shape id="_x0000_s1113" type="#_x0000_t120" style="position:absolute;left:4890;top:3060;width:270;height:420"/>
            <v:shape id="_x0000_s1114" type="#_x0000_t120" style="position:absolute;left:3075;top:3060;width:270;height:420"/>
          </v:group>
        </w:pict>
      </w:r>
    </w:p>
    <w:p w:rsidR="00F15214" w:rsidRPr="00061AC1" w:rsidRDefault="00F15214" w:rsidP="00061AC1">
      <w:r>
        <w:rPr>
          <w:noProof/>
          <w:lang w:eastAsia="tr-TR"/>
        </w:rPr>
        <w:pict>
          <v:shape id="_x0000_s1115" type="#_x0000_t75" alt="" style="position:absolute;margin-left:333pt;margin-top:15.25pt;width:138.35pt;height:101pt;z-index:251664384">
            <v:imagedata r:id="rId28" r:href="rId29"/>
          </v:shape>
        </w:pict>
      </w:r>
      <w:r>
        <w:rPr>
          <w:noProof/>
          <w:lang w:eastAsia="tr-TR"/>
        </w:rPr>
        <w:pict>
          <v:shape id="_x0000_s1116" type="#_x0000_t75" alt="" style="position:absolute;margin-left:162pt;margin-top:24.25pt;width:91.85pt;height:91.85pt;z-index:251663360">
            <v:imagedata r:id="rId30" r:href="rId31"/>
          </v:shape>
        </w:pict>
      </w:r>
      <w:r>
        <w:rPr>
          <w:noProof/>
          <w:lang w:eastAsia="tr-TR"/>
        </w:rPr>
        <w:pict>
          <v:shape id="_x0000_s1117" type="#_x0000_t75" alt="" style="position:absolute;margin-left:-36pt;margin-top:24.25pt;width:117.35pt;height:91.7pt;z-index:251662336">
            <v:imagedata r:id="rId32" r:href="rId33"/>
          </v:shape>
        </w:pict>
      </w:r>
    </w:p>
    <w:p w:rsidR="00F15214" w:rsidRPr="00061AC1" w:rsidRDefault="00F15214" w:rsidP="00061AC1"/>
    <w:p w:rsidR="00F15214" w:rsidRPr="00061AC1" w:rsidRDefault="00F15214" w:rsidP="00061AC1"/>
    <w:p w:rsidR="00F15214" w:rsidRDefault="00F15214" w:rsidP="00061AC1"/>
    <w:p w:rsidR="00F15214" w:rsidRDefault="00F15214" w:rsidP="00061AC1">
      <w:r>
        <w:rPr>
          <w:noProof/>
          <w:lang w:eastAsia="tr-TR"/>
        </w:rPr>
        <w:pict>
          <v:group id="_x0000_s1118" style="position:absolute;margin-left:342pt;margin-top:21.45pt;width:104.25pt;height:21pt;z-index:251671552" coordorigin="3075,3060" coordsize="2085,420">
            <v:shape id="_x0000_s1119" type="#_x0000_t120" style="position:absolute;left:4035;top:3060;width:270;height:420"/>
            <v:shape id="_x0000_s1120" type="#_x0000_t120" style="position:absolute;left:4890;top:3060;width:270;height:420"/>
            <v:shape id="_x0000_s1121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122" style="position:absolute;margin-left:153pt;margin-top:21.45pt;width:104.25pt;height:21pt;z-index:251670528" coordorigin="3075,3060" coordsize="2085,420">
            <v:shape id="_x0000_s1123" type="#_x0000_t120" style="position:absolute;left:4035;top:3060;width:270;height:420"/>
            <v:shape id="_x0000_s1124" type="#_x0000_t120" style="position:absolute;left:4890;top:3060;width:270;height:420"/>
            <v:shape id="_x0000_s1125" type="#_x0000_t120" style="position:absolute;left:3075;top:3060;width:270;height:420"/>
          </v:group>
        </w:pict>
      </w:r>
    </w:p>
    <w:p w:rsidR="00F15214" w:rsidRDefault="00F15214" w:rsidP="00061AC1">
      <w:r>
        <w:rPr>
          <w:noProof/>
          <w:lang w:eastAsia="tr-TR"/>
        </w:rPr>
        <w:pict>
          <v:group id="_x0000_s1126" style="position:absolute;margin-left:-27pt;margin-top:5pt;width:104.25pt;height:21pt;z-index:251666432" coordorigin="3075,3060" coordsize="2085,420">
            <v:shape id="_x0000_s1127" type="#_x0000_t120" style="position:absolute;left:4035;top:3060;width:270;height:420"/>
            <v:shape id="_x0000_s1128" type="#_x0000_t120" style="position:absolute;left:4890;top:3060;width:270;height:420"/>
            <v:shape id="_x0000_s1129" type="#_x0000_t120" style="position:absolute;left:3075;top:3060;width:270;height:420"/>
          </v:group>
        </w:pict>
      </w:r>
      <w:r>
        <w:rPr>
          <w:noProof/>
          <w:lang w:eastAsia="tr-TR"/>
        </w:rPr>
        <w:pict>
          <v:shape id="_x0000_s1130" type="#_x0000_t75" alt="karikatür, maça, araçları, kürek, ücretsiz, donanım" href="http://pixabay.com/tr/photos/download/cartoon-30284.pn" style="position:absolute;margin-left:5in;margin-top:23pt;width:105pt;height:120pt;flip:x;z-index:251674624" o:button="t">
            <v:imagedata r:id="rId34" r:href="rId35"/>
          </v:shape>
        </w:pict>
      </w:r>
      <w:r>
        <w:rPr>
          <w:noProof/>
          <w:lang w:eastAsia="tr-TR"/>
        </w:rPr>
        <w:pict>
          <v:shape id="_x0000_s1131" type="#_x0000_t75" alt="" style="position:absolute;margin-left:-45pt;margin-top:23pt;width:2in;height:2in;z-index:251665408">
            <v:imagedata r:id="rId36" r:href="rId37"/>
          </v:shape>
        </w:pict>
      </w:r>
    </w:p>
    <w:p w:rsidR="00F15214" w:rsidRDefault="00F15214" w:rsidP="00061AC1">
      <w:pPr>
        <w:jc w:val="center"/>
      </w:pPr>
    </w:p>
    <w:p w:rsidR="00F15214" w:rsidRPr="00061AC1" w:rsidRDefault="00F15214" w:rsidP="00061AC1">
      <w:r>
        <w:rPr>
          <w:noProof/>
          <w:lang w:eastAsia="tr-TR"/>
        </w:rPr>
        <w:pict>
          <v:shape id="_x0000_s1132" type="#_x0000_t75" alt="karikatür, zemin, hayvan, pençeleri, kör, köstebek" href="http://pixabay.com/tr/photos/download/cartoon-45742.pn" style="position:absolute;margin-left:171pt;margin-top:8.15pt;width:84.35pt;height:90pt;z-index:251673600" o:button="t">
            <v:imagedata r:id="rId38" r:href="rId39"/>
          </v:shape>
        </w:pict>
      </w:r>
    </w:p>
    <w:p w:rsidR="00F15214" w:rsidRPr="00061AC1" w:rsidRDefault="00F15214" w:rsidP="00061AC1"/>
    <w:p w:rsidR="00F15214" w:rsidRPr="00061AC1" w:rsidRDefault="00F15214" w:rsidP="00061AC1"/>
    <w:p w:rsidR="00F15214" w:rsidRPr="00061AC1" w:rsidRDefault="00F15214" w:rsidP="00061AC1"/>
    <w:p w:rsidR="00F15214" w:rsidRDefault="00F15214" w:rsidP="00061AC1">
      <w:r>
        <w:rPr>
          <w:noProof/>
          <w:lang w:eastAsia="tr-TR"/>
        </w:rPr>
        <w:pict>
          <v:group id="_x0000_s1133" style="position:absolute;margin-left:5in;margin-top:5.35pt;width:104.25pt;height:21pt;z-index:251676672" coordorigin="3075,3060" coordsize="2085,420">
            <v:shape id="_x0000_s1134" type="#_x0000_t120" style="position:absolute;left:4035;top:3060;width:270;height:420"/>
            <v:shape id="_x0000_s1135" type="#_x0000_t120" style="position:absolute;left:4890;top:3060;width:270;height:420"/>
            <v:shape id="_x0000_s1136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137" style="position:absolute;margin-left:162pt;margin-top:14.35pt;width:104.25pt;height:21pt;z-index:251675648" coordorigin="3075,3060" coordsize="2085,420">
            <v:shape id="_x0000_s1138" type="#_x0000_t120" style="position:absolute;left:4035;top:3060;width:270;height:420"/>
            <v:shape id="_x0000_s1139" type="#_x0000_t120" style="position:absolute;left:4890;top:3060;width:270;height:420"/>
            <v:shape id="_x0000_s1140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141" style="position:absolute;margin-left:-36pt;margin-top:14.35pt;width:104.25pt;height:21pt;z-index:251672576" coordorigin="3075,3060" coordsize="2085,420">
            <v:shape id="_x0000_s1142" type="#_x0000_t120" style="position:absolute;left:4035;top:3060;width:270;height:420"/>
            <v:shape id="_x0000_s1143" type="#_x0000_t120" style="position:absolute;left:4890;top:3060;width:270;height:420"/>
            <v:shape id="_x0000_s1144" type="#_x0000_t120" style="position:absolute;left:3075;top:3060;width:270;height:420"/>
          </v:group>
        </w:pict>
      </w:r>
    </w:p>
    <w:p w:rsidR="00F15214" w:rsidRPr="00061AC1" w:rsidRDefault="00F15214" w:rsidP="00061AC1">
      <w:r>
        <w:rPr>
          <w:noProof/>
          <w:lang w:eastAsia="tr-TR"/>
        </w:rPr>
        <w:pict>
          <v:group id="_x0000_s1145" style="position:absolute;margin-left:342pt;margin-top:321.95pt;width:104.25pt;height:21pt;z-index:251688960" coordorigin="3075,3060" coordsize="2085,420">
            <v:shape id="_x0000_s1146" type="#_x0000_t120" style="position:absolute;left:4035;top:3060;width:270;height:420"/>
            <v:shape id="_x0000_s1147" type="#_x0000_t120" style="position:absolute;left:4890;top:3060;width:270;height:420"/>
            <v:shape id="_x0000_s1148" type="#_x0000_t120" style="position:absolute;left:3075;top:3060;width:270;height:420"/>
          </v:group>
        </w:pict>
      </w:r>
      <w:r>
        <w:rPr>
          <w:noProof/>
          <w:lang w:eastAsia="tr-TR"/>
        </w:rPr>
        <w:pict>
          <v:shape id="_x0000_s1149" type="#_x0000_t75" alt="" style="position:absolute;margin-left:333pt;margin-top:222.95pt;width:126pt;height:63pt;rotation:-2540115fd;z-index:251687936">
            <v:imagedata r:id="rId40" r:href="rId41"/>
          </v:shape>
        </w:pict>
      </w:r>
      <w:r>
        <w:rPr>
          <w:noProof/>
          <w:lang w:eastAsia="tr-TR"/>
        </w:rPr>
        <w:pict>
          <v:group id="_x0000_s1150" style="position:absolute;margin-left:153pt;margin-top:321.95pt;width:104.25pt;height:21pt;z-index:251686912" coordorigin="3075,3060" coordsize="2085,420">
            <v:shape id="_x0000_s1151" type="#_x0000_t120" style="position:absolute;left:4035;top:3060;width:270;height:420"/>
            <v:shape id="_x0000_s1152" type="#_x0000_t120" style="position:absolute;left:4890;top:3060;width:270;height:420"/>
            <v:shape id="_x0000_s1153" type="#_x0000_t120" style="position:absolute;left:3075;top:3060;width:270;height:420"/>
          </v:group>
        </w:pict>
      </w:r>
      <w:r>
        <w:rPr>
          <w:noProof/>
          <w:lang w:eastAsia="tr-TR"/>
        </w:rPr>
        <w:pict>
          <v:shape id="_x0000_s1154" type="#_x0000_t75" alt="" style="position:absolute;margin-left:153pt;margin-top:204.95pt;width:108.35pt;height:97.95pt;z-index:251685888">
            <v:imagedata r:id="rId42" r:href="rId43"/>
          </v:shape>
        </w:pict>
      </w:r>
      <w:r>
        <w:rPr>
          <w:noProof/>
          <w:lang w:eastAsia="tr-TR"/>
        </w:rPr>
        <w:pict>
          <v:shape id="_x0000_s1155" type="#_x0000_t75" alt="" style="position:absolute;margin-left:351pt;margin-top:33.95pt;width:126pt;height:94.5pt;z-index:251679744">
            <v:imagedata r:id="rId44" r:href="rId45"/>
          </v:shape>
        </w:pict>
      </w:r>
      <w:r>
        <w:rPr>
          <w:noProof/>
          <w:lang w:eastAsia="tr-TR"/>
        </w:rPr>
        <w:pict>
          <v:group id="_x0000_s1156" style="position:absolute;margin-left:342pt;margin-top:159.95pt;width:104.25pt;height:21pt;z-index:251682816" coordorigin="3075,3060" coordsize="2085,420">
            <v:shape id="_x0000_s1157" type="#_x0000_t120" style="position:absolute;left:4035;top:3060;width:270;height:420"/>
            <v:shape id="_x0000_s1158" type="#_x0000_t120" style="position:absolute;left:4890;top:3060;width:270;height:420"/>
            <v:shape id="_x0000_s1159" type="#_x0000_t120" style="position:absolute;left:3075;top:3060;width:270;height:420"/>
          </v:group>
        </w:pict>
      </w:r>
      <w:r>
        <w:rPr>
          <w:noProof/>
          <w:lang w:eastAsia="tr-TR"/>
        </w:rPr>
        <w:pict>
          <v:shape id="_x0000_s1160" type="#_x0000_t75" alt="" style="position:absolute;margin-left:171pt;margin-top:33.95pt;width:83.95pt;height:108.05pt;z-index:251678720">
            <v:imagedata r:id="rId46" r:href="rId47"/>
          </v:shape>
        </w:pict>
      </w:r>
      <w:r>
        <w:rPr>
          <w:noProof/>
          <w:lang w:eastAsia="tr-TR"/>
        </w:rPr>
        <w:pict>
          <v:group id="_x0000_s1161" style="position:absolute;margin-left:153pt;margin-top:159.95pt;width:104.25pt;height:21pt;z-index:251681792" coordorigin="3075,3060" coordsize="2085,420">
            <v:shape id="_x0000_s1162" type="#_x0000_t120" style="position:absolute;left:4035;top:3060;width:270;height:420"/>
            <v:shape id="_x0000_s1163" type="#_x0000_t120" style="position:absolute;left:4890;top:3060;width:270;height:420"/>
            <v:shape id="_x0000_s1164" type="#_x0000_t120" style="position:absolute;left:3075;top:3060;width:270;height:420"/>
          </v:group>
        </w:pict>
      </w:r>
      <w:r>
        <w:rPr>
          <w:noProof/>
          <w:lang w:eastAsia="tr-TR"/>
        </w:rPr>
        <w:pict>
          <v:shape id="_x0000_s1165" type="#_x0000_t75" alt="" style="position:absolute;margin-left:-36pt;margin-top:42.95pt;width:99.35pt;height:97.1pt;z-index:251677696">
            <v:imagedata r:id="rId48" r:href="rId49"/>
          </v:shape>
        </w:pict>
      </w:r>
      <w:r>
        <w:rPr>
          <w:noProof/>
          <w:lang w:eastAsia="tr-TR"/>
        </w:rPr>
        <w:pict>
          <v:group id="_x0000_s1166" style="position:absolute;margin-left:-36pt;margin-top:159.95pt;width:104.25pt;height:21pt;z-index:251680768" coordorigin="3075,3060" coordsize="2085,420">
            <v:shape id="_x0000_s1167" type="#_x0000_t120" style="position:absolute;left:4035;top:3060;width:270;height:420"/>
            <v:shape id="_x0000_s1168" type="#_x0000_t120" style="position:absolute;left:4890;top:3060;width:270;height:420"/>
            <v:shape id="_x0000_s1169" type="#_x0000_t120" style="position:absolute;left:3075;top:3060;width:270;height:420"/>
          </v:group>
        </w:pict>
      </w:r>
      <w:r>
        <w:rPr>
          <w:noProof/>
          <w:lang w:eastAsia="tr-TR"/>
        </w:rPr>
        <w:pict>
          <v:group id="_x0000_s1170" style="position:absolute;margin-left:-45pt;margin-top:321.95pt;width:104.25pt;height:21pt;z-index:251684864" coordorigin="3075,3060" coordsize="2085,420">
            <v:shape id="_x0000_s1171" type="#_x0000_t120" style="position:absolute;left:4035;top:3060;width:270;height:420"/>
            <v:shape id="_x0000_s1172" type="#_x0000_t120" style="position:absolute;left:4890;top:3060;width:270;height:420"/>
            <v:shape id="_x0000_s1173" type="#_x0000_t120" style="position:absolute;left:3075;top:3060;width:270;height:420"/>
          </v:group>
        </w:pict>
      </w:r>
      <w:r>
        <w:rPr>
          <w:noProof/>
          <w:lang w:eastAsia="tr-TR"/>
        </w:rPr>
        <w:pict>
          <v:shape id="_x0000_s1174" type="#_x0000_t75" alt="" style="position:absolute;margin-left:-27pt;margin-top:195.95pt;width:83.9pt;height:119.3pt;z-index:251683840">
            <v:imagedata r:id="rId50" r:href="rId51"/>
          </v:shape>
        </w:pict>
      </w:r>
    </w:p>
    <w:sectPr w:rsidR="00F15214" w:rsidRPr="00061AC1" w:rsidSect="00A976D3">
      <w:pgSz w:w="11906" w:h="16838"/>
      <w:pgMar w:top="899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A25"/>
    <w:rsid w:val="00061AC1"/>
    <w:rsid w:val="00445E86"/>
    <w:rsid w:val="005B376E"/>
    <w:rsid w:val="00697FA3"/>
    <w:rsid w:val="006D3126"/>
    <w:rsid w:val="007F2750"/>
    <w:rsid w:val="009569BD"/>
    <w:rsid w:val="0096004E"/>
    <w:rsid w:val="00992A25"/>
    <w:rsid w:val="009B2B33"/>
    <w:rsid w:val="00A976D3"/>
    <w:rsid w:val="00CD311D"/>
    <w:rsid w:val="00DD1AD6"/>
    <w:rsid w:val="00E63B5E"/>
    <w:rsid w:val="00F1273C"/>
    <w:rsid w:val="00F15214"/>
    <w:rsid w:val="00F75FA4"/>
    <w:rsid w:val="00FB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7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92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2A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http://www.how-to-draw-cartoons-online.com/image-files/cartoon-apple-8.gif" TargetMode="External"/><Relationship Id="rId26" Type="http://schemas.openxmlformats.org/officeDocument/2006/relationships/image" Target="media/image18.jpeg"/><Relationship Id="rId39" Type="http://schemas.openxmlformats.org/officeDocument/2006/relationships/image" Target="http://pixabay.com/static/uploads/photo/2012/05/02/17/24/cartoon-45742_640.png" TargetMode="External"/><Relationship Id="rId3" Type="http://schemas.openxmlformats.org/officeDocument/2006/relationships/webSettings" Target="webSettings.xml"/><Relationship Id="rId21" Type="http://schemas.openxmlformats.org/officeDocument/2006/relationships/image" Target="http://www.primoclipart.com/files/preview/big/488/Cartoon%20Donkey%20Clip%20Art.jpg" TargetMode="External"/><Relationship Id="rId34" Type="http://schemas.openxmlformats.org/officeDocument/2006/relationships/image" Target="media/image22.png"/><Relationship Id="rId42" Type="http://schemas.openxmlformats.org/officeDocument/2006/relationships/image" Target="media/image26.png"/><Relationship Id="rId47" Type="http://schemas.openxmlformats.org/officeDocument/2006/relationships/image" Target="http://www.how-to-draw-funny-cartoons.com/image-files/cartoon-chair-5.gif" TargetMode="External"/><Relationship Id="rId50" Type="http://schemas.openxmlformats.org/officeDocument/2006/relationships/image" Target="media/image30.jpeg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http://www.free-clipart-pictures.net/free_clipart/cartoon_clipart/cartoon_clipart_deer.gif" TargetMode="External"/><Relationship Id="rId33" Type="http://schemas.openxmlformats.org/officeDocument/2006/relationships/image" Target="http://i.istockimg.com/file_thumbview_approve/11592477/2/stock-illustration-11592477-cow-cartoon.jpg" TargetMode="External"/><Relationship Id="rId38" Type="http://schemas.openxmlformats.org/officeDocument/2006/relationships/image" Target="media/image24.png"/><Relationship Id="rId46" Type="http://schemas.openxmlformats.org/officeDocument/2006/relationships/image" Target="media/image28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5.jpeg"/><Relationship Id="rId29" Type="http://schemas.openxmlformats.org/officeDocument/2006/relationships/image" Target="http://www.felinest.com/images/cartoon-cats-1.jpg" TargetMode="External"/><Relationship Id="rId41" Type="http://schemas.openxmlformats.org/officeDocument/2006/relationships/image" Target="http://www.how-to-draw-cartoons-online.com/image-files/cartoon-bone-6.gif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http://www.clipartguide.com/_named_clipart_images/0511-0904-1500-5561_Cartoon_of_a_Happy_Butterfly_clipart_image.jpg" TargetMode="External"/><Relationship Id="rId24" Type="http://schemas.openxmlformats.org/officeDocument/2006/relationships/image" Target="media/image17.png"/><Relationship Id="rId32" Type="http://schemas.openxmlformats.org/officeDocument/2006/relationships/image" Target="media/image21.jpeg"/><Relationship Id="rId37" Type="http://schemas.openxmlformats.org/officeDocument/2006/relationships/image" Target="http://www.d-addicts.com/forumfiles/violin-animated_339.gif" TargetMode="External"/><Relationship Id="rId40" Type="http://schemas.openxmlformats.org/officeDocument/2006/relationships/image" Target="media/image25.png"/><Relationship Id="rId45" Type="http://schemas.openxmlformats.org/officeDocument/2006/relationships/image" Target="http://www.clker.com/cliparts/b/1/d/1/11949852041480720043biberon.svg.hi.png" TargetMode="External"/><Relationship Id="rId53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http://www.free-clipart-pictures.net/free_clipart/cartoon_clipart/cartoon_clipart_rhino.gif" TargetMode="External"/><Relationship Id="rId28" Type="http://schemas.openxmlformats.org/officeDocument/2006/relationships/image" Target="media/image19.jpeg"/><Relationship Id="rId36" Type="http://schemas.openxmlformats.org/officeDocument/2006/relationships/image" Target="media/image23.gif"/><Relationship Id="rId49" Type="http://schemas.openxmlformats.org/officeDocument/2006/relationships/image" Target="http://t3.gstatic.com/images?q=tbn:ANd9GcShD3ldlGnWoRFYCgDYcbBjQfoJIbqiy7Q_AiO65KskqLGYbAMma9chJ7-B" TargetMode="External"/><Relationship Id="rId10" Type="http://schemas.openxmlformats.org/officeDocument/2006/relationships/image" Target="media/image7.jpeg"/><Relationship Id="rId19" Type="http://schemas.openxmlformats.org/officeDocument/2006/relationships/image" Target="media/image14.jpeg"/><Relationship Id="rId31" Type="http://schemas.openxmlformats.org/officeDocument/2006/relationships/image" Target="http://t0.gstatic.com/images?q=tbn:ANd9GcQSePkm4RJDKPL4RUdppeFxQ7dLmD3aRAvxhoFYSvWfXx8Kokqp5-fBbWMrdQ" TargetMode="External"/><Relationship Id="rId44" Type="http://schemas.openxmlformats.org/officeDocument/2006/relationships/image" Target="media/image27.png"/><Relationship Id="rId52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Relationship Id="rId22" Type="http://schemas.openxmlformats.org/officeDocument/2006/relationships/image" Target="media/image16.png"/><Relationship Id="rId27" Type="http://schemas.openxmlformats.org/officeDocument/2006/relationships/image" Target="http://blog.yaymicro.com/wp-content/uploads/2009/11/cartoon_cruise_ship_boat.jpg" TargetMode="External"/><Relationship Id="rId30" Type="http://schemas.openxmlformats.org/officeDocument/2006/relationships/image" Target="media/image20.jpeg"/><Relationship Id="rId35" Type="http://schemas.openxmlformats.org/officeDocument/2006/relationships/image" Target="http://pixabay.com/static/uploads/photo/2012/04/12/19/26/cartoon-30284_640.png" TargetMode="External"/><Relationship Id="rId43" Type="http://schemas.openxmlformats.org/officeDocument/2006/relationships/image" Target="http://www.how-to-draw-cartoons-online.com/image-files/tulip_drawing.gif" TargetMode="External"/><Relationship Id="rId48" Type="http://schemas.openxmlformats.org/officeDocument/2006/relationships/image" Target="media/image29.jpeg"/><Relationship Id="rId8" Type="http://schemas.openxmlformats.org/officeDocument/2006/relationships/image" Target="media/image5.jpeg"/><Relationship Id="rId51" Type="http://schemas.openxmlformats.org/officeDocument/2006/relationships/image" Target="http://www.acclaimclipart.com/free_clipart_images/two_smiling_jalapeo_peppers__cartoon_characters_0071-0907-2808-2130_SMU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44</Words>
  <Characters>257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sss</dc:creator>
  <cp:keywords>www.sorubak.com</cp:keywords>
  <dc:description>www.sorubak.com</dc:description>
  <cp:lastModifiedBy>yonca</cp:lastModifiedBy>
  <cp:revision>2</cp:revision>
  <dcterms:created xsi:type="dcterms:W3CDTF">2012-10-11T18:38:00Z</dcterms:created>
  <dcterms:modified xsi:type="dcterms:W3CDTF">2012-10-11T18:38:00Z</dcterms:modified>
  <cp:category>www.sorubak.com</cp:category>
</cp:coreProperties>
</file>