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78" w:rsidRPr="005E1082" w:rsidRDefault="00441578" w:rsidP="00FD7A09">
      <w:pPr>
        <w:pStyle w:val="NoSpacing"/>
        <w:jc w:val="center"/>
        <w:rPr>
          <w:noProof/>
          <w:color w:val="C0C0C0"/>
          <w:lang w:eastAsia="tr-TR"/>
        </w:rPr>
      </w:pPr>
    </w:p>
    <w:p w:rsidR="00441578" w:rsidRPr="005E1082" w:rsidRDefault="00441578" w:rsidP="0001232A">
      <w:pPr>
        <w:pStyle w:val="NoSpacing"/>
        <w:jc w:val="center"/>
        <w:rPr>
          <w:color w:val="C0C0C0"/>
        </w:rPr>
      </w:pPr>
      <w:r w:rsidRPr="005E1082">
        <w:rPr>
          <w:noProof/>
          <w:color w:val="C0C0C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4" o:spid="_x0000_i1025" type="#_x0000_t75" style="width:469.5pt;height:94.5pt;visibility:visible">
            <v:imagedata r:id="rId4" o:title=""/>
          </v:shape>
        </w:pict>
      </w:r>
    </w:p>
    <w:p w:rsidR="00441578" w:rsidRPr="005E1082" w:rsidRDefault="00441578" w:rsidP="0001232A">
      <w:pPr>
        <w:pStyle w:val="NoSpacing"/>
        <w:jc w:val="center"/>
        <w:rPr>
          <w:color w:val="C0C0C0"/>
        </w:rPr>
      </w:pPr>
      <w:r w:rsidRPr="005E1082">
        <w:rPr>
          <w:noProof/>
          <w:color w:val="C0C0C0"/>
          <w:lang w:eastAsia="tr-TR"/>
        </w:rPr>
        <w:pict>
          <v:shape id="Resim 16" o:spid="_x0000_i1026" type="#_x0000_t75" style="width:537.75pt;height:45pt;visibility:visible">
            <v:imagedata r:id="rId5" o:title=""/>
          </v:shape>
        </w:pict>
      </w:r>
      <w:r w:rsidRPr="005E1082">
        <w:rPr>
          <w:noProof/>
          <w:color w:val="C0C0C0"/>
          <w:lang w:eastAsia="tr-TR"/>
        </w:rPr>
        <w:pict>
          <v:shape id="Resim 17" o:spid="_x0000_i1027" type="#_x0000_t75" style="width:537.75pt;height:45pt;visibility:visible">
            <v:imagedata r:id="rId5" o:title=""/>
          </v:shape>
        </w:pict>
      </w:r>
      <w:r w:rsidRPr="005E1082">
        <w:rPr>
          <w:noProof/>
          <w:color w:val="C0C0C0"/>
          <w:lang w:eastAsia="tr-TR"/>
        </w:rPr>
        <w:pict>
          <v:shape id="Resim 18" o:spid="_x0000_i1028" type="#_x0000_t75" style="width:537.75pt;height:45pt;visibility:visible">
            <v:imagedata r:id="rId5" o:title=""/>
          </v:shape>
        </w:pict>
      </w:r>
      <w:r w:rsidRPr="005E1082">
        <w:rPr>
          <w:noProof/>
          <w:color w:val="C0C0C0"/>
          <w:lang w:eastAsia="tr-TR"/>
        </w:rPr>
        <w:pict>
          <v:shape id="Resim 19" o:spid="_x0000_i1029" type="#_x0000_t75" style="width:537.75pt;height:45pt;visibility:visible">
            <v:imagedata r:id="rId5" o:title=""/>
          </v:shape>
        </w:pict>
      </w:r>
      <w:r w:rsidRPr="005E1082">
        <w:rPr>
          <w:noProof/>
          <w:color w:val="C0C0C0"/>
          <w:lang w:eastAsia="tr-TR"/>
        </w:rPr>
        <w:pict>
          <v:shape id="Resim 15" o:spid="_x0000_i1030" type="#_x0000_t75" style="width:537.75pt;height:45pt;visibility:visible">
            <v:imagedata r:id="rId5" o:title=""/>
          </v:shape>
        </w:pict>
      </w: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  <w:r w:rsidRPr="005E1082">
        <w:rPr>
          <w:noProof/>
          <w:color w:val="C0C0C0"/>
          <w:lang w:eastAsia="tr-TR"/>
        </w:rPr>
        <w:pict>
          <v:shape id="Resim 1" o:spid="_x0000_i1031" type="#_x0000_t75" style="width:498pt;height:118.5pt;visibility:visible">
            <v:imagedata r:id="rId6" o:title=""/>
          </v:shape>
        </w:pict>
      </w: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  <w:r w:rsidRPr="005E1082">
        <w:rPr>
          <w:noProof/>
          <w:color w:val="C0C0C0"/>
          <w:lang w:eastAsia="tr-TR"/>
        </w:rPr>
        <w:pict>
          <v:shape id="Resim 22" o:spid="_x0000_i1032" type="#_x0000_t75" style="width:549.75pt;height:167.25pt;visibility:visible">
            <v:imagedata r:id="rId7" o:title=""/>
          </v:shape>
        </w:pict>
      </w: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  <w:bookmarkStart w:id="0" w:name="_GoBack"/>
      <w:bookmarkEnd w:id="0"/>
    </w:p>
    <w:p w:rsidR="00441578" w:rsidRPr="005E1082" w:rsidRDefault="00441578" w:rsidP="003F4412">
      <w:pPr>
        <w:pStyle w:val="NoSpacing"/>
        <w:jc w:val="center"/>
        <w:rPr>
          <w:color w:val="C0C0C0"/>
        </w:rPr>
      </w:pPr>
      <w:r w:rsidRPr="005E1082">
        <w:rPr>
          <w:noProof/>
          <w:color w:val="C0C0C0"/>
          <w:lang w:eastAsia="tr-TR"/>
        </w:rPr>
        <w:pict>
          <v:shape id="Resim 23" o:spid="_x0000_i1033" type="#_x0000_t75" style="width:558pt;height:114pt;visibility:visible">
            <v:imagedata r:id="rId7" o:title="" cropbottom="20276f"/>
          </v:shape>
        </w:pict>
      </w: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</w:p>
    <w:p w:rsidR="00441578" w:rsidRPr="005E1082" w:rsidRDefault="00441578" w:rsidP="003F4412">
      <w:pPr>
        <w:pStyle w:val="NoSpacing"/>
        <w:jc w:val="center"/>
        <w:rPr>
          <w:color w:val="C0C0C0"/>
        </w:rPr>
      </w:pPr>
    </w:p>
    <w:sectPr w:rsidR="00441578" w:rsidRPr="005E1082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7A09"/>
    <w:rsid w:val="000035AF"/>
    <w:rsid w:val="000076DA"/>
    <w:rsid w:val="0001232A"/>
    <w:rsid w:val="0003584A"/>
    <w:rsid w:val="00056C53"/>
    <w:rsid w:val="000713E3"/>
    <w:rsid w:val="00083D7D"/>
    <w:rsid w:val="000A6561"/>
    <w:rsid w:val="000B2F91"/>
    <w:rsid w:val="000B3FDD"/>
    <w:rsid w:val="000F5995"/>
    <w:rsid w:val="0010164C"/>
    <w:rsid w:val="0012006F"/>
    <w:rsid w:val="00123C8F"/>
    <w:rsid w:val="001362DD"/>
    <w:rsid w:val="001533AE"/>
    <w:rsid w:val="00162AEE"/>
    <w:rsid w:val="00181484"/>
    <w:rsid w:val="001B7E69"/>
    <w:rsid w:val="001C4C5E"/>
    <w:rsid w:val="001D0B73"/>
    <w:rsid w:val="001D6A91"/>
    <w:rsid w:val="001E5365"/>
    <w:rsid w:val="00201EA0"/>
    <w:rsid w:val="002020EA"/>
    <w:rsid w:val="00212B97"/>
    <w:rsid w:val="00215FD7"/>
    <w:rsid w:val="00235882"/>
    <w:rsid w:val="002636DB"/>
    <w:rsid w:val="002637E9"/>
    <w:rsid w:val="00293DCB"/>
    <w:rsid w:val="002A79C4"/>
    <w:rsid w:val="0030440E"/>
    <w:rsid w:val="00344B5A"/>
    <w:rsid w:val="00352D67"/>
    <w:rsid w:val="00360E1B"/>
    <w:rsid w:val="00366387"/>
    <w:rsid w:val="00371EFE"/>
    <w:rsid w:val="00385634"/>
    <w:rsid w:val="00393960"/>
    <w:rsid w:val="003A6A7B"/>
    <w:rsid w:val="003C7999"/>
    <w:rsid w:val="003E4936"/>
    <w:rsid w:val="003F4412"/>
    <w:rsid w:val="00441578"/>
    <w:rsid w:val="00466A2C"/>
    <w:rsid w:val="004B2EE2"/>
    <w:rsid w:val="00520F42"/>
    <w:rsid w:val="005957BC"/>
    <w:rsid w:val="005D5DEF"/>
    <w:rsid w:val="005E03C4"/>
    <w:rsid w:val="005E1082"/>
    <w:rsid w:val="005F06E9"/>
    <w:rsid w:val="00647385"/>
    <w:rsid w:val="00652188"/>
    <w:rsid w:val="00661281"/>
    <w:rsid w:val="00686E8E"/>
    <w:rsid w:val="006A2037"/>
    <w:rsid w:val="006A5D41"/>
    <w:rsid w:val="006B5583"/>
    <w:rsid w:val="006B6391"/>
    <w:rsid w:val="006C0070"/>
    <w:rsid w:val="0073010F"/>
    <w:rsid w:val="0076469C"/>
    <w:rsid w:val="00766024"/>
    <w:rsid w:val="007B314F"/>
    <w:rsid w:val="007B483F"/>
    <w:rsid w:val="007D2522"/>
    <w:rsid w:val="0080409E"/>
    <w:rsid w:val="00836DAA"/>
    <w:rsid w:val="00856CF8"/>
    <w:rsid w:val="00872534"/>
    <w:rsid w:val="00896459"/>
    <w:rsid w:val="008A2A85"/>
    <w:rsid w:val="008F275C"/>
    <w:rsid w:val="00911B3F"/>
    <w:rsid w:val="009214F2"/>
    <w:rsid w:val="00976346"/>
    <w:rsid w:val="00986B47"/>
    <w:rsid w:val="009936C9"/>
    <w:rsid w:val="009C4689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66649"/>
    <w:rsid w:val="00C931B4"/>
    <w:rsid w:val="00CA5727"/>
    <w:rsid w:val="00CB5ADA"/>
    <w:rsid w:val="00D55078"/>
    <w:rsid w:val="00D55A98"/>
    <w:rsid w:val="00D7008E"/>
    <w:rsid w:val="00D84B2E"/>
    <w:rsid w:val="00DF66D8"/>
    <w:rsid w:val="00E422EE"/>
    <w:rsid w:val="00E44434"/>
    <w:rsid w:val="00E54F82"/>
    <w:rsid w:val="00E64C85"/>
    <w:rsid w:val="00EB683C"/>
    <w:rsid w:val="00EC20B4"/>
    <w:rsid w:val="00EE0102"/>
    <w:rsid w:val="00EE1588"/>
    <w:rsid w:val="00EE1726"/>
    <w:rsid w:val="00F04380"/>
    <w:rsid w:val="00F07F3E"/>
    <w:rsid w:val="00F11F8E"/>
    <w:rsid w:val="00F77497"/>
    <w:rsid w:val="00F93C9A"/>
    <w:rsid w:val="00FB227B"/>
    <w:rsid w:val="00FC4243"/>
    <w:rsid w:val="00FD2889"/>
    <w:rsid w:val="00FD7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6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D7A09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FD7A0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</Words>
  <Characters>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i.nalbant</dc:creator>
  <cp:keywords>www.sorubak.com</cp:keywords>
  <dc:description>www.sorubak.com</dc:description>
  <cp:lastModifiedBy>edanur</cp:lastModifiedBy>
  <cp:revision>6</cp:revision>
  <dcterms:created xsi:type="dcterms:W3CDTF">2012-10-10T23:01:00Z</dcterms:created>
  <dcterms:modified xsi:type="dcterms:W3CDTF">2012-10-15T18:37:00Z</dcterms:modified>
  <cp:category>www.sorubak.com</cp:category>
</cp:coreProperties>
</file>