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16" w:rsidRPr="00BD6F32" w:rsidRDefault="00A80116">
      <w:pPr>
        <w:rPr>
          <w:rFonts w:ascii="Hand writing Mutlu" w:hAnsi="Hand writing Mutlu"/>
          <w:color w:val="C0C0C0"/>
          <w:sz w:val="56"/>
          <w:szCs w:val="5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s1026" type="#_x0000_t75" alt="http://t1.gstatic.com/images?q=tbn:ANd9GcQjC5AAUNV74FA4sObNsg-y-rmKx_puodCYr1tKeqB9tAe3ADy2eg" href="http://www.google.com.tr/imgres?q=el+resmi+boyama+sayfas%C4%B1&amp;hl=tr&amp;biw=1441&amp;bih=689&amp;tbm=isch&amp;tbnid=XgjpW9p1WzQ3EM:&amp;imgrefurl=http://www.inciminci.com/?p=2763&amp;docid=zxyemJ-ddg25FM&amp;imgurl=http://inciminci.files.wordpress.com/2010/04/el5.png&amp;w=240&amp;h=400&amp;ei=94SWUN2dLc3dsgbx2YDIAw&amp;zoom=1&amp;iact=hc&amp;vpx=174&amp;vpy=103&amp;dur=2861&amp;hovh=290&amp;hovw=174&amp;tx=95&amp;ty=142&amp;sig=117127577723921492689&amp;page=1&amp;tbnh=143&amp;tbnw=86&amp;start=0&amp;ndsp=34&amp;ved=1t:429,r:0,s:0,i:" style="position:absolute;margin-left:189.55pt;margin-top:-42.95pt;width:78.7pt;height:160.8pt;z-index:251658240;visibility:visible;mso-wrap-distance-left:23.4pt;mso-wrap-distance-right:24.63pt;mso-position-horizontal-relative:margin;mso-position-vertical-relative:margin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Bwq1pAIAAGIFAAAOAAAAZHJzL2Uyb0RvYy54bWysVMtu2zAQvBfoPxC8&#10;23okbmQhcuDaTVAkddygKdBTQFMriQ0fCkm//r5LyU7SHnpIK8DCcknNzs6OeX6xU5JswDphdEGT&#10;YUwJaG5KoeuC3n+7HGSUOM90yaTRUNA9OHoxef/ufNvmkJrGyBIsQRDt8m1b0Mb7No8ixxtQzA1N&#10;Cxo3K2MV87i0dVRatkV0JaM0jj9EW2PL1hoOzmF23m/SSYdfVcD9bVU58EQWdJBkaZYhQ49M02Sc&#10;YmhDepyN4oSSFaaT+HQc02hyzvLasrYR/ECOvYGbYkIjlWeoOfOMrK14A1QruF9bQDSMcvwdaGH0&#10;z2h6sxR8aXtovtgsLRFlQVEdzRTOzNYPjaCkBMdRrsOEfDKscbBe8CE3KhKK1eAungq/0vl0UY6v&#10;+Nefs9F0er/4fnZ6OT11t6uFqwf7gVXXu4d2bcrZD5v4a3j6OPZTOJnO9ynUnVqNFPpxJgV/PDT5&#10;UvUvvjBVJTjMDV8r0L43hwWJDI12jWgdDjsPfdnPZRImHAUlu3ZfOu91YEHgG8MfHdFm1jBdw9S1&#10;6CU0CIpyTFlrtg2w0oX0a8AepcP/TduVFO2lkDJYIsT/vT1QK+g7THsPO8vvkHfnZ+cteN6E4hWS&#10;OOQjlj9vdIxfSAZ9XItuWG2/mBKNwNbedBPaVVYFHNSc7Dqn7MO7KwM7Tzgmk5MsSdIRJRz3kiwe&#10;n426E1jw+Hlrnb8Co0gIcDDItINnmxsXOOPR45FQTZsgXldEarIt6HiE+H/sKOHxQpFCFTSLw9Oz&#10;CnP6pMvuY8+E7GMsIHUAcBw0nJQh5Oh5yw6UhDMKvBX8TtSNv297MBkWmCFW4C3nGwuw9PgHEWhU&#10;H44EUY+InahBxoPjUNXuwOF6CXfC6zXGr6/GyS8AAAD//wMAUEsDBBQABgAIAAAAIQC9rtfxHAIA&#10;ANMDAAAZAAAAZHJzL19yZWxzL2Uyb0RvYy54bWwucmVsc6xTXU/bMBR9n7T/UEViL4UkdtOm6bit&#10;tgFS0TppG4jt0Y1dxxB/zHabll8/k6QCJKS97CHW/fA959yb6/PFXtaDHbNOaAURitNowFSpqVAc&#10;otubq7NpNHCeKEpqrRhEB+aixfz9u/MfrCY+FLlKGDcIKMpBVHlvZkniyopJ4mJtmAqZjbaS+OBa&#10;nhhSPhDOEpymk8S+xIjmrzAHSwqRXVIcDW4OJjD/G1tvNqJkF7rcSqb8GxSJkIE7ABLLmYdIMipI&#10;F0TxvWE8St4Wgf6niCq0Y2uhHp6F9L01TRNzrXnN4lLL2NugjVvmFn+A1cNgSDFc6wORZOjIYUPc&#10;yZfs5DP6QKT5WNXgbWutRQMoy7rwWlQwmRZtwq8liPBvekcJCr/4vbkrDLp7/D66XM3aTMu52doa&#10;XsgSqhTy6XhSliwM4Hwyaq9TXQagx/2ByeszSjkeX62OOC9AngE2omYubrSlJrTkWkCcojRJs4TV&#10;49go3tY3gLO0tSrI0s5iAors593tN0y/liPq+HqPf18sPzXtvUetJXR9C1J6qMo2vDN7QHnW2wdA&#10;aa98awFPJ/389K4CXPSEehdm2Jf4PRTjttiH2gy3phMcEMoRzsd5nuNRgVFW4OOkTVizXohfqypU&#10;dYzBaWA66RA8sR46PkWdgVGvkFFAfpbh4tTO0lMXPjGbjI7LstI0PIbLvWdWkfppYZNXT3H+FwAA&#10;//8DAFBLAwQUAAYACAAAACEAD89rJuIAAAALAQAADwAAAGRycy9kb3ducmV2LnhtbEyPy07DMBBF&#10;90j8gzWV2LVOG6WPNJOqqhQ2bCBlwdKNjRM1HofYrcPfY1awHN2je88Uh8n07K5G11lCWC4SYIoa&#10;KzvSCO/nar4F5rwgKXpLCuFbOTiUjw+FyKUN9KbutdcslpDLBULr/ZBz7ppWGeEWdlAUs087GuHj&#10;OWouRxFiuen5KknW3IiO4kIrBnVqVXOtbwbBhuvpVYfu6/nlo0qratDH+hwQn2bTcQ/Mq8n/wfCr&#10;H9WhjE4XeyPpWI+QbnbLiCLMt9kOWCSydJ0BuyCs0mwDvCz4/x/KHwAAAP//AwBQSwMECgAAAAAA&#10;AAAhAKAUqabvEQAA7xEAABUAAABkcnMvbWVkaWEvaW1hZ2UxLmpwZWf/2P/gABBKRklGAAEBAAAB&#10;AAEAAP/bAIQACQYGFBARFBAQExMRFRUQEhAWFRUXEBAVGRYXFxYUFxoSFRcbJiAdGy8bFxQgLyAj&#10;JyktLCwVHjE4MCo1JyssKQEJCgoFBQUNBQUNKRgSGCkpKSkpKSkpKSkpKSkpKSkpKSkpKSkpKSkp&#10;KSkpKSkpKSkpKSkpKSkpKSkpKSkpKSkp/8AAEQgBIgCuAwEiAAIRAQMRAf/EABwAAQACAgMBAAAA&#10;AAAAAAAAAAAFBgMEAQIHCP/EAEgQAAICAgADBAcCCgULBQAAAAECAAMEEQUSIQYTMUEHIlFhcYGR&#10;FDIjM0JSYnKSobHBFhhUgtIIFRckQ2OToqPC0TREs8Px/8QAFAEBAAAAAAAAAAAAAAAAAAAAAP/E&#10;ABQRAQAAAAAAAAAAAAAAAAAAAAD/2gAMAwEAAhEDEQA/APcYiICIiAiIgIiICIiAiIgIiICIiAiI&#10;gIiICIiAiIgIiICIiAiRPGe1eJh9MrJppJHMFd1DEdeoT7xHQ+Ux8E7Z4eaxTFyarWA3yq2n17eU&#10;6OvfqBNREQEREBERA0uNcUXFx7slwStNNlzAa2QiliF3030nmP8AWPw/7Nlf9D/HLf6Vsnu+D5rD&#10;zxyn7bKn/dPmLsl2afiWXXh1sqNZz+s++Ucqs53rr4LA9u/rH4f9myv+h/jk12P9MuNxPKXEpovR&#10;mV25n7rlAUcx3ysTPPf6t2V/asf6Xf8AiWr0behu7heaMq2+mxRVZXyoLAdtob9Ya8jA9ZiIgIiI&#10;CIiAiIgJp8Xye6otsHTkpsf9lC38puSG7ZWcvD8xvDWHkn590+oFZxODphfYMqkctmQ+NRkA+uLT&#10;ZUSXYtsiwFd8wPXqDvYIs/aLszVmoObddqHnpvTQtqceDI3j8V8COhkfnLzZPDsZfGovlOBroldD&#10;ULseW3tXX6p9ktECE7I8abKx/wAMAL6rHxr1HQC6s8rFf0SOVx7nEm5Vez9XdcU4jV4CxcPMA97o&#10;9L9PjSD85aoCIiAiIgUL04X8vBsgD8p6E+tqn+U+cuynaazh2SuXSqO6LYqh+YqC6lNkAjfQnzn1&#10;7xjg1OXU1GTWttba2reHTwI8wfeJRuGegvAoy/tIDWVgHlx7dWVh/JtnqwA36rb8d+UDySv068VD&#10;8xurYb3yGmnl+GwA2vnPXfRj6W04sTj3IKclVLcoJKWKPE176gjzU/EE9dVj099h8erFTOx6kpdb&#10;VqsFarWrK4OiVXpsEDr7CfdryPsVxJsbiGLch0VyavmrMFYfAqSPnA+x4gRAREQEREBERAStekTI&#10;IwLKU13mSVwqh7bLjyD6DmY+5DLHZYFBZiAACST0AA6kkyo9na24jcvE7elKc64NRBHqH1TkWA/l&#10;sAeUfkofaxgWDhHBa8ZTyczM+jZY7NZY5A0DY7HZ9w8BvoBJCJiycha0axyFVFZ2Y9AFUbJPyBgV&#10;nhh7zjOY6/dqw8PGb32E23/uR1/blrlZ7AY7HGbLs2LMy181gfEK+hSvyqWofHcs0BERAREQKD6Z&#10;ON5uHhC/AYIBZy3MEV3VG6Kyk7A9boTr8oeE8l9GXpZfCyrWz7Lr671UO5LWujLvlYAnqPWYED3e&#10;zU+lMnGWxGrsUOjKUZWAIKkaIIPiNTxztJ/k6V2WNZg5HcqST3VitYo9yuDza+IPxgQHpj9K1HEa&#10;Uw8LmavvBbZYylNlQQqqrdddSSTrwEqnop7LPn8SpAB7ul1yLW8gqHmAJ9pYBR8T7DLzwn/JtsLA&#10;5WWgXzFKMxPwZ9AfQz2Dsv2Tx+G0ijFr5F3tmPrO7fnWN5n9w8gIExERAREQEREBESA7R9pzjsmL&#10;jp9oy7gTXVshVUdDbe35FQ9viT0HWBHdu8g5D0cJrOjlsTcQTtcSv1rfDw5ulYP6RltqqCKFUBQo&#10;CgDoAB0AA9khezXZn7Lz3XOcjKu0bryNb14JWv5FQ8l+Z6ydgJQfSF2lpZ14Y9hrSwBsyxVsfu6P&#10;HuyUB5Xs1rr4LzHzEvrGVX0bYesP7Sw/CZdtuZYx3s945NfU9dCvkAECS4b2swrVAoysZgAFCrZU&#10;CNa0OXex5dNSV+0L+cv1E0s7s5i3km7GotJ8S9VTn6sJH/6O+G/2DE/4NX/iBNPnVjxsQfFlH85q&#10;2do8ZfvZNA+NtQ/i0h6/Rjw5bWtGJRpkCms10tVsEaYKVOm0NdCB7t9ZJp2SwhojDxRrw1TSNfD1&#10;YGK/tvgJrnzcVd+H4an+TTWb0iYG9LkrYR490tt//wAatJmjhFKfcpqT9VEX+Am0BAro7fYp/FjJ&#10;tbWwqYuazH4brA/fMR7V5LaFXC8s787XwqF+f4ViPpLM4OjrW9HW96375yIFX/z5xJui8NrX32Zl&#10;Wv8AkrYwRxd9kHh1HU6XWVknXltt1j6CWmIFc4D2iuN5ws+pKcgIbUatmei6sEBmpLAEFSVDI3Uc&#10;wPUGWOVXtgu8rhnJ0t+3kr7e6FFvf793Lyj4lfdLUICIiAiJF8Xoy2K/ZbqKRo83e02XtvfTl5bU&#10;A6e3cDJ2g4ymHjXZVn3aqmsI8CdDoo95Oh85E9h+BNVUcvJ9bLytXXud7XfVKk34IikKB7QTIni/&#10;ZnLycjGoyMp76BaMm9RTVj0FaiGRDrbMxs5Ty82tKxPlL5AREQOCN9DNLguQj0r3SGtF5qghABXu&#10;marWgSNbQ692pvSP4HVy1Ef77IYa9jXWMP3GB3pW1b3B5WpZA6nZDrZ4MpHgVI0wOxo8w11E3Zjx&#10;7udQw8//AMmSAiYVzENjVBlLqquyb9YKxYKSPYSra/VMrXbTimXjvT9kAYWlq31U+S6BQX566hYg&#10;b80gnzB8iIFr3MGVn11DdtiVjx27Kg6e9jPPRk3W7GVfxv28tOIuKvwDUoz/AFed8ZeH1Hn/AM05&#10;1jfn3Yd+VZ+3aWb98Cz39vuHp0Odik+xbqnb9lSTI7M9IVNqFcEZORZramnFybkBB3+EJVRo60eo&#10;PXp1nertdjpoLg5yaHQDAyRr4aTX0ncekOnevs3EfHXXCzP8EDvi9sLWRTZw3ORiBzKFx3APnpu9&#10;Gx79D4Tm3tJl2erjcOuB/OybKMasfsNY5+AX5idk7cVsCUxs9xonph5S715DmUTC3bw69Th3E3O/&#10;D7Otf73cQM/A+zVgvOdnWrdkGs1IqArRTWSCVpDdSSQNu3U6A0B0ljlU/pzYOrcL4kB7RXjv/wAq&#10;XE/QTNjdvqGsSq2vKxWsda0ORRbSjM29KLCCuzrQBI3AssREBEQYCJgwcsXVpavg6hh8D1meAiIg&#10;cGYsTH7tFQeQ1vQGz5nXxmaYcy1krdkU2MqMyoNAswBIUE9Op0OvtgaXZy8PRzA7He5AB+F1g/lN&#10;7JyFrRrHIVVUsxPgABsmQXB7xh1YmGytZe6AuqAHlP3rrbNnSoHYj3lgBubfaHiZrVKqlWy+5uSl&#10;G+7zAcxezX+zUes3yA6sIGv2aXb33WELfeyWmokd5VQAUoV13sEhWY/pO48pOtWCQSASN6Ohsb6H&#10;U0OCcFXFQqCXdzz22t9+2wjRdz+4DwUAAaAkjA41OdRG4HGpzqa+XkFACq8/rqG6qvKpPrMd+Q8Z&#10;nBgNRqGbXUyM4d2ipuaysWILKrHrdOdSw11B146KlTv368oEnqQnbfhgyOH5NR6HuHdSPFXQd5Ww&#10;94ZVPyk01gHiQPj0lW7W9pVKNg4bpdl3g0oiEP3Yb1Wtu0fVRV5j18SABvcCY7M8TOVh4+Sehtx6&#10;bSPeyBj+8mSc0+DcMXGx6cZCStNNdIJ8SEUKCff0m5AREQMWPjLWoStQijelUAAbO+g+JMyxEBER&#10;ARIfD4scqw9x+IQlWu8rGHQrR7VB8bPDY0N9SJiBpYvDkqa23ZZ7DzM762FXfKgOhpFBOh72PUkm&#10;aPA8PvLHzrOrWjkq/QxwdoF97H8I36yj8gTf4knOBV+edN+oOrj5j1f702wIHMguPcMyAL78K0i5&#10;8YVrW/K1fOjFlZQ3g+mdep5Ttd+EnYgeaDJzkG7n44OuzyUcHs18BXzHUxtxqnRGVxHjOPzeV2Oc&#10;T6OmL0+onp+pxqB5f3nBrEPf8WuyEOg1V+dkcrdfy6dqSPdrUyYtfAj+J4h3I3rlTiGRQvX2K1o6&#10;fCejtiITsopPtKqT9Z1s4dUw5WrrYewohH0IgVTD7GcLu6hhmEePeZV+WD7mU2lSOngRJM+j/h3X&#10;/UMTqNfiKR/2ztl9g8C0evhY3xWqutvkyAEfIzST0bYyfiLc3H8tVZeWo15DRc9IGZPRvw4f+zpb&#10;3ODYB8A5IHykzw7g9OMOXHpqoHTpWiVjp7QoEqjfaeF5GIj5duXjZOR9lK5Ara2t2RmrZbUALDmX&#10;RDDz8Zd4CIiAiJjyMha1L2MqKoLMzEKoA8SSegEDrTz8z82uXmBQg7OuUb2NdPW37fGZpXeMdq0W&#10;nvMO7EudWVjW11Y50H3lrYNoOR90npvx9s3+z/aOjOpW/HcMp8R4Ojea2L4qwPTX8YEnNXiXDUyK&#10;zVbzFCRzAMycwH5LFSCVPgV8COh6TaiB0qqCKFUBVACgAAAAdAAB4DU7xEDUp9a1219wCsH4gO38&#10;V+k25wqgeHt3OYCV7tDxD7FYuba7/ZxWabRzAJVtuYXFPFjvlTpsgNsecsMj+PcCqzaGxsgEo3Kf&#10;VJRgVIZWVh1BBAMCKs9IuEvjZYfhj5jA+fqkVaPymD/SVjBwGXIrrKsTdZj5dSBgUCrtq/MFjvp9&#10;z3idW4HxOg/6tn15CDwrzKQW15fhqSpPxK/WP6aXY3TiOFdQNbN2PzZtA/XKKHT5r84Gw3pJ4cPD&#10;Lqb9Tns1+tyKdfOdMr0lYCIXGTSdEeqXFRI2AxUOBshdtodTqSnB+0mJlDeLfTb7QjLzA/pL4g/E&#10;SSspVhpgGG96IB6/OB1oyVsHMjK49qkMPqJzfkrWpexlRVGyzEKoHtJPQSBy/R9g2HmGOtLb3z0F&#10;8Rt+JJNJXfzmKv0b4XMGurfKI1o5Vt+Xr+7axX90CPxcz/O2dTdUG+xYZa1bSCq35JU1juubxrRW&#10;Y83gWPTwl3nVEAAAAAA0AOgAHsnaAiIgJ1dAwIIBB6EHqPmJ2iBG2dmsVvvY2O3xqpP8VkVmej3F&#10;L99jKcC4DQtxOWgnrvViAcjjeujKZZ4gVTm4rj+WJxBB5gvgXfQ89Z+q/KZV7VZI6PwvMB/RfBsH&#10;yPfCWaIFabtZf+TwvOJ15nBUfMm+YW47xN/xXDa6/A7yMusH3jlpV/4y1xAq69oc9fxnC3J/3OTi&#10;WL8u8KH904s7U5gGxwnJPTeu/wAAf/aZaYgUnL7Z5JNa2cOz6EJLWOiJktyqRpUFLEgknqTrQB1s&#10;9RM8I7aY2S/cq7V2+VV9dmNYw9qJYBzD9XepOamnxXg1OUndZFSXLvenAbR9qnxB940YHfh2YbVL&#10;lSg7yxAGBBIRygbRHQHl2PcRNh12CNkbBGx4j4St/wBEbav/AEufl1DyS01ZlY/4ymzXu55GfZOL&#10;47V2W2U8RSuxmKVoMS9kKMvq8zd2xBIPKSPDxgTGV2Awba1qtxq35VAFhGrunn3y6fmJ6k76knc0&#10;v6HZOPr7DxG9FH+yyQM+v3AM5Fij4MZsJ6RMMaW+x8Nvzcqu3F1/ecch8/BjOH9ImGwP2d3zCN+r&#10;i1XZJJ9nMi8o+ZHjA2Ox3Hrcqu1clFrvx8h8W0IWNZZQrBq+brylXU6Ptk/Kz2H4VdWMjKyl7u7L&#10;yTkmrm5u7TlWutGI6FgqjZHmfdLNAREQEREBERAREQEREBERAREQOANTmIgIiIHSyoMNMAw9hAI+&#10;hnKVgDQAA9g6D6Tt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//ZUEsBAi0AFAAGAAgAAAAhAD5aqScKAQAAFQIAABMAAAAAAAAAAAAAAAAA&#10;AAAAAFtDb250ZW50X1R5cGVzXS54bWxQSwECLQAUAAYACAAAACEAOP0h/9YAAACUAQAACwAAAAAA&#10;AAAAAAAAAAA7AQAAX3JlbHMvLnJlbHNQSwECLQAUAAYACAAAACEAbgcKtaQCAABiBQAADgAAAAAA&#10;AAAAAAAAAAA6AgAAZHJzL2Uyb0RvYy54bWxQSwECLQAUAAYACAAAACEAva7X8RwCAADTAwAAGQAA&#10;AAAAAAAAAAAAAAAKBQAAZHJzL19yZWxzL2Uyb0RvYy54bWwucmVsc1BLAQItABQABgAIAAAAIQAP&#10;z2sm4gAAAAsBAAAPAAAAAAAAAAAAAAAAAF0HAABkcnMvZG93bnJldi54bWxQSwECLQAKAAAAAAAA&#10;ACEAoBSppu8RAADvEQAAFQAAAAAAAAAAAAAAAABsCAAAZHJzL21lZGlhL2ltYWdlMS5qcGVnUEsF&#10;BgAAAAAGAAYAfQEAAI4aAAAAAA==&#10;" o:button="t">
            <v:fill o:detectmouseclick="t"/>
            <v:imagedata r:id="rId4" o:title=""/>
            <o:lock v:ext="edit" aspectratio="f"/>
            <w10:wrap type="square" anchorx="margin" anchory="margin"/>
          </v:shape>
        </w:pict>
      </w:r>
    </w:p>
    <w:p w:rsidR="00A80116" w:rsidRPr="00BD6F32" w:rsidRDefault="00A80116">
      <w:pPr>
        <w:rPr>
          <w:rFonts w:ascii="Hand writing Mutlu" w:hAnsi="Hand writing Mutlu"/>
          <w:color w:val="C0C0C0"/>
          <w:sz w:val="56"/>
          <w:szCs w:val="56"/>
        </w:rPr>
      </w:pPr>
    </w:p>
    <w:p w:rsidR="00A80116" w:rsidRPr="00BD6F32" w:rsidRDefault="00A80116">
      <w:pPr>
        <w:rPr>
          <w:rFonts w:ascii="Hand writing Mutlu" w:hAnsi="Hand writing Mutlu"/>
          <w:color w:val="C0C0C0"/>
          <w:sz w:val="56"/>
          <w:szCs w:val="56"/>
        </w:rPr>
      </w:pPr>
    </w:p>
    <w:p w:rsidR="00A80116" w:rsidRPr="00BD6F32" w:rsidRDefault="00A80116">
      <w:pPr>
        <w:rPr>
          <w:rFonts w:ascii="Hand writing Mutlu" w:hAnsi="Hand writing Mutlu"/>
          <w:color w:val="C0C0C0"/>
          <w:sz w:val="56"/>
          <w:szCs w:val="56"/>
        </w:rPr>
      </w:pPr>
      <w:r w:rsidRPr="00BD6F32">
        <w:rPr>
          <w:rFonts w:ascii="Hand writing Mutlu" w:hAnsi="Hand writing Mutlu"/>
          <w:color w:val="C0C0C0"/>
          <w:sz w:val="56"/>
          <w:szCs w:val="56"/>
        </w:rPr>
        <w:t>el  el  el el  el el  el  el  el  el  el  el  el  el  el  el  el  el  el  el  el  el</w:t>
      </w:r>
    </w:p>
    <w:p w:rsidR="00A80116" w:rsidRPr="00BD6F32" w:rsidRDefault="00A80116">
      <w:pPr>
        <w:rPr>
          <w:rFonts w:ascii="Hand writing Mutlu" w:hAnsi="Hand writing Mutlu"/>
          <w:color w:val="C0C0C0"/>
          <w:sz w:val="56"/>
          <w:szCs w:val="56"/>
        </w:rPr>
      </w:pPr>
      <w:r w:rsidRPr="00BD6F32">
        <w:rPr>
          <w:rFonts w:ascii="Hand writing Mutlu" w:hAnsi="Hand writing Mutlu"/>
          <w:color w:val="C0C0C0"/>
          <w:sz w:val="56"/>
          <w:szCs w:val="56"/>
        </w:rPr>
        <w:t xml:space="preserve">el  el  el  el  el  el  el  el  el  el  el  el  el  el  el  el </w:t>
      </w:r>
    </w:p>
    <w:p w:rsidR="00A80116" w:rsidRPr="00BD6F32" w:rsidRDefault="00A80116">
      <w:pPr>
        <w:rPr>
          <w:rFonts w:ascii="Hand writing Mutlu" w:hAnsi="Hand writing Mutlu"/>
          <w:color w:val="C0C0C0"/>
          <w:sz w:val="56"/>
          <w:szCs w:val="56"/>
        </w:rPr>
      </w:pPr>
      <w:r w:rsidRPr="00BD6F32">
        <w:rPr>
          <w:rFonts w:ascii="Hand writing Mutlu" w:hAnsi="Hand writing Mutlu"/>
          <w:color w:val="C0C0C0"/>
          <w:sz w:val="56"/>
          <w:szCs w:val="56"/>
        </w:rPr>
        <w:t>el  el  el  el  el  el  el  el</w:t>
      </w:r>
    </w:p>
    <w:p w:rsidR="00A80116" w:rsidRPr="00BD6F32" w:rsidRDefault="00A80116">
      <w:pPr>
        <w:rPr>
          <w:rFonts w:ascii="Hand writing Mutlu" w:hAnsi="Hand writing Mutlu"/>
          <w:color w:val="C0C0C0"/>
          <w:sz w:val="56"/>
          <w:szCs w:val="56"/>
        </w:rPr>
      </w:pPr>
      <w:r w:rsidRPr="00BD6F32">
        <w:rPr>
          <w:rFonts w:ascii="Hand writing Mutlu" w:hAnsi="Hand writing Mutlu"/>
          <w:color w:val="C0C0C0"/>
          <w:sz w:val="56"/>
          <w:szCs w:val="56"/>
        </w:rPr>
        <w:t xml:space="preserve">el  el  el  el  el  el  el  el </w:t>
      </w:r>
    </w:p>
    <w:p w:rsidR="00A80116" w:rsidRPr="00BD6F32" w:rsidRDefault="00A80116">
      <w:pPr>
        <w:rPr>
          <w:rFonts w:ascii="Hand writing Mutlu" w:hAnsi="Hand writing Mutlu"/>
          <w:color w:val="C0C0C0"/>
          <w:sz w:val="56"/>
          <w:szCs w:val="56"/>
        </w:rPr>
      </w:pPr>
      <w:r w:rsidRPr="00BD6F32">
        <w:rPr>
          <w:rFonts w:ascii="Hand writing Mutlu" w:hAnsi="Hand writing Mutlu"/>
          <w:color w:val="C0C0C0"/>
          <w:sz w:val="56"/>
          <w:szCs w:val="56"/>
        </w:rPr>
        <w:t>el  el  el  el  el  el  el  el</w:t>
      </w:r>
    </w:p>
    <w:p w:rsidR="00A80116" w:rsidRPr="00BD6F32" w:rsidRDefault="00A80116">
      <w:pPr>
        <w:rPr>
          <w:rFonts w:ascii="Hand writing Mutlu" w:hAnsi="Hand writing Mutlu"/>
          <w:color w:val="C0C0C0"/>
          <w:sz w:val="56"/>
          <w:szCs w:val="56"/>
        </w:rPr>
      </w:pPr>
      <w:r w:rsidRPr="00BD6F32">
        <w:rPr>
          <w:rFonts w:ascii="Hand writing Mutlu" w:hAnsi="Hand writing Mutlu"/>
          <w:color w:val="C0C0C0"/>
          <w:sz w:val="56"/>
          <w:szCs w:val="56"/>
        </w:rPr>
        <w:t>el  el  el  el  el  el  el  el</w:t>
      </w:r>
    </w:p>
    <w:p w:rsidR="00A80116" w:rsidRPr="00BD6F32" w:rsidRDefault="00A80116">
      <w:pPr>
        <w:rPr>
          <w:rFonts w:ascii="Hand writing Mutlu" w:hAnsi="Hand writing Mutlu"/>
          <w:color w:val="C0C0C0"/>
          <w:sz w:val="56"/>
          <w:szCs w:val="56"/>
        </w:rPr>
      </w:pPr>
    </w:p>
    <w:sectPr w:rsidR="00A80116" w:rsidRPr="00BD6F32" w:rsidSect="007967A5"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7A5"/>
    <w:rsid w:val="0065726E"/>
    <w:rsid w:val="006F511D"/>
    <w:rsid w:val="007967A5"/>
    <w:rsid w:val="00A80116"/>
    <w:rsid w:val="00B84E1E"/>
    <w:rsid w:val="00BD6F32"/>
    <w:rsid w:val="00CB08B4"/>
    <w:rsid w:val="00E64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DE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96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67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41</Words>
  <Characters>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gold</dc:creator>
  <cp:keywords>Sorubak.Com</cp:keywords>
  <dc:description>Sorubak.Com</dc:description>
  <cp:lastModifiedBy>edanur</cp:lastModifiedBy>
  <cp:revision>2</cp:revision>
  <cp:lastPrinted>2012-11-04T15:17:00Z</cp:lastPrinted>
  <dcterms:created xsi:type="dcterms:W3CDTF">2012-11-04T15:07:00Z</dcterms:created>
  <dcterms:modified xsi:type="dcterms:W3CDTF">2012-11-12T16:38:00Z</dcterms:modified>
  <cp:category>Sorubak.Com</cp:category>
</cp:coreProperties>
</file>