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732" w:rsidRDefault="00161732" w:rsidP="00C82868">
      <w:pPr>
        <w:rPr>
          <w:rFonts w:ascii="Hand writing Mutlu" w:hAnsi="Hand writing Mutlu"/>
          <w:sz w:val="24"/>
          <w:szCs w:val="24"/>
        </w:rPr>
      </w:pPr>
      <w:r w:rsidRPr="0053057D">
        <w:rPr>
          <w:rFonts w:ascii="Hand writing Mutlu" w:hAnsi="Hand writing Mutlu"/>
          <w:sz w:val="24"/>
          <w:szCs w:val="24"/>
        </w:rPr>
        <w:t xml:space="preserve">Sayın Veli, </w:t>
      </w: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61732" w:rsidRPr="004A4750" w:rsidRDefault="00161732" w:rsidP="0053057D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1. Veli toplantısında anlatılan yöntemlere bağlı kalarak </w:t>
      </w:r>
      <w:r w:rsidRPr="004A4750">
        <w:rPr>
          <w:rFonts w:ascii="Hand writing Mutlu" w:hAnsi="Hand writing Mutlu"/>
          <w:sz w:val="24"/>
          <w:szCs w:val="24"/>
          <w:u w:val="single"/>
        </w:rPr>
        <w:t>Güzel Yazı Defterine</w:t>
      </w:r>
      <w:r>
        <w:rPr>
          <w:rFonts w:ascii="Hand writing Mutlu" w:hAnsi="Hand writing Mutlu"/>
          <w:sz w:val="24"/>
          <w:szCs w:val="24"/>
          <w:u w:val="single"/>
        </w:rPr>
        <w:t xml:space="preserve"> </w:t>
      </w:r>
      <w:r w:rsidRPr="004A4750">
        <w:rPr>
          <w:rFonts w:ascii="Hand writing Mutlu" w:hAnsi="Hand writing Mutlu"/>
          <w:sz w:val="24"/>
          <w:szCs w:val="24"/>
        </w:rPr>
        <w:t>yarım</w:t>
      </w:r>
      <w:r>
        <w:rPr>
          <w:rFonts w:ascii="Hand writing Mutlu" w:hAnsi="Hand writing Mutlu"/>
          <w:sz w:val="24"/>
          <w:szCs w:val="24"/>
        </w:rPr>
        <w:t>şar</w:t>
      </w:r>
      <w:r w:rsidRPr="004A4750">
        <w:rPr>
          <w:rFonts w:ascii="Hand writing Mutlu" w:hAnsi="Hand writing Mutlu"/>
          <w:sz w:val="24"/>
          <w:szCs w:val="24"/>
        </w:rPr>
        <w:t xml:space="preserve"> sayfa</w:t>
      </w:r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‘’</w:t>
      </w:r>
      <w:r w:rsidRPr="00C26449">
        <w:rPr>
          <w:rFonts w:ascii="Hand writing Mutlu" w:hAnsi="Hand writing Mutlu"/>
          <w:sz w:val="24"/>
          <w:szCs w:val="24"/>
        </w:rPr>
        <w:t>a</w:t>
      </w:r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’’, ‘’e</w:t>
      </w:r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‘’</w:t>
      </w:r>
      <w:r w:rsidRPr="004A47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‘’</w:t>
      </w:r>
      <w:r w:rsidRPr="00C26449">
        <w:rPr>
          <w:rFonts w:ascii="Hand writing Mutlu" w:hAnsi="Hand writing Mutlu"/>
          <w:sz w:val="24"/>
          <w:szCs w:val="24"/>
        </w:rPr>
        <w:t>l</w:t>
      </w:r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‘’</w:t>
      </w:r>
      <w:r>
        <w:rPr>
          <w:rFonts w:ascii="Hand writing Mutlu" w:hAnsi="Hand writing Mutlu"/>
          <w:sz w:val="24"/>
          <w:szCs w:val="24"/>
        </w:rPr>
        <w:t xml:space="preserve">el </w:t>
      </w:r>
      <w:r>
        <w:rPr>
          <w:rFonts w:ascii="Times New Roman" w:hAnsi="Times New Roman"/>
          <w:sz w:val="24"/>
          <w:szCs w:val="24"/>
        </w:rPr>
        <w:t>’’, ‘’</w:t>
      </w:r>
      <w:r w:rsidRPr="004A4750">
        <w:rPr>
          <w:rFonts w:ascii="Hand writing Mutlu" w:hAnsi="Hand writing Mutlu"/>
          <w:sz w:val="24"/>
          <w:szCs w:val="24"/>
        </w:rPr>
        <w:t>ele</w:t>
      </w:r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‘’</w:t>
      </w:r>
      <w:r w:rsidRPr="004A47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‘’</w:t>
      </w:r>
      <w:r>
        <w:rPr>
          <w:rFonts w:ascii="Hand writing Mutlu" w:hAnsi="Hand writing Mutlu"/>
          <w:sz w:val="24"/>
          <w:szCs w:val="24"/>
        </w:rPr>
        <w:t xml:space="preserve">elle </w:t>
      </w:r>
      <w:r>
        <w:rPr>
          <w:rFonts w:ascii="Times New Roman" w:hAnsi="Times New Roman"/>
          <w:sz w:val="24"/>
          <w:szCs w:val="24"/>
        </w:rPr>
        <w:t>‘’ "</w:t>
      </w:r>
      <w:r w:rsidRPr="00C26449">
        <w:rPr>
          <w:rFonts w:ascii="Hand writing Mutlu" w:hAnsi="Hand writing Mutlu"/>
          <w:sz w:val="24"/>
          <w:szCs w:val="24"/>
        </w:rPr>
        <w:t>ela</w:t>
      </w:r>
      <w:r>
        <w:rPr>
          <w:rFonts w:ascii="Times New Roman" w:hAnsi="Times New Roman"/>
          <w:sz w:val="24"/>
          <w:szCs w:val="24"/>
        </w:rPr>
        <w:t>" "</w:t>
      </w:r>
      <w:r w:rsidRPr="00C26449">
        <w:rPr>
          <w:rFonts w:ascii="Hand writing Mutlu" w:hAnsi="Hand writing Mutlu"/>
          <w:sz w:val="24"/>
          <w:szCs w:val="24"/>
        </w:rPr>
        <w:t>lale</w:t>
      </w:r>
      <w:r>
        <w:rPr>
          <w:rFonts w:ascii="Times New Roman" w:hAnsi="Times New Roman"/>
          <w:sz w:val="24"/>
          <w:szCs w:val="24"/>
        </w:rPr>
        <w:t>" "</w:t>
      </w:r>
      <w:r w:rsidRPr="00C26449">
        <w:rPr>
          <w:rFonts w:ascii="Hand writing Mutlu" w:hAnsi="Hand writing Mutlu"/>
          <w:sz w:val="24"/>
          <w:szCs w:val="24"/>
        </w:rPr>
        <w:t>al</w:t>
      </w:r>
      <w:r>
        <w:rPr>
          <w:rFonts w:ascii="Times New Roman" w:hAnsi="Times New Roman"/>
          <w:sz w:val="24"/>
          <w:szCs w:val="24"/>
        </w:rPr>
        <w:t xml:space="preserve">" </w:t>
      </w:r>
      <w:r w:rsidRPr="00966242">
        <w:rPr>
          <w:rFonts w:ascii="Hand writing Mutlu" w:hAnsi="Hand writing Mutlu"/>
          <w:sz w:val="24"/>
          <w:szCs w:val="24"/>
        </w:rPr>
        <w:t>yazdırınız.</w:t>
      </w:r>
      <w:r>
        <w:rPr>
          <w:rFonts w:ascii="Hand writing Mutlu" w:hAnsi="Hand writing Mutlu"/>
          <w:sz w:val="24"/>
          <w:szCs w:val="24"/>
        </w:rPr>
        <w:t>(yöntem ses hece kelime) Yazdırırken siz söyleyiniz, bakmadan yazabilmeli.</w:t>
      </w:r>
    </w:p>
    <w:p w:rsidR="00161732" w:rsidRDefault="00161732" w:rsidP="0053057D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2. A</w:t>
      </w:r>
      <w:r w:rsidRPr="0053057D">
        <w:rPr>
          <w:rFonts w:ascii="Hand writing Mutlu" w:hAnsi="Hand writing Mutlu"/>
          <w:sz w:val="24"/>
          <w:szCs w:val="24"/>
        </w:rPr>
        <w:t>şağıdaki metni çocuğunuz hatasız okuyana kadar okutunuz.</w:t>
      </w:r>
      <w:r>
        <w:rPr>
          <w:rFonts w:ascii="Hand writing Mutlu" w:hAnsi="Hand writing Mutlu"/>
          <w:sz w:val="24"/>
          <w:szCs w:val="24"/>
        </w:rPr>
        <w:t xml:space="preserve"> Daha sonra </w:t>
      </w:r>
    </w:p>
    <w:p w:rsidR="00161732" w:rsidRDefault="00161732" w:rsidP="0053057D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  <w:u w:val="single"/>
        </w:rPr>
        <w:t>defterine</w:t>
      </w:r>
      <w:r>
        <w:rPr>
          <w:rFonts w:ascii="Hand writing Mutlu" w:hAnsi="Hand writing Mutlu"/>
          <w:sz w:val="24"/>
          <w:szCs w:val="24"/>
        </w:rPr>
        <w:t xml:space="preserve"> siz okuyun, çocuğunuz bakmadan yazsın. çocuğunuz zorlandığında yazmakta zorlandığı sesi bastırarak söyleyerek çocuğunuza yardımcı olabilirsiniz. </w:t>
      </w:r>
    </w:p>
    <w:p w:rsidR="00161732" w:rsidRPr="0053057D" w:rsidRDefault="00161732" w:rsidP="0053057D">
      <w:pPr>
        <w:pStyle w:val="NoSpacing"/>
        <w:rPr>
          <w:rFonts w:ascii="Hand writing Mutlu" w:hAnsi="Hand writing Mutlu"/>
          <w:sz w:val="24"/>
          <w:szCs w:val="24"/>
        </w:rPr>
      </w:pPr>
      <w:r w:rsidRPr="004A4750">
        <w:rPr>
          <w:rFonts w:ascii="Hand writing Mutlu" w:hAnsi="Hand writing Mutlu"/>
          <w:sz w:val="24"/>
          <w:szCs w:val="24"/>
          <w:u w:val="single"/>
        </w:rPr>
        <w:t>NOT:</w:t>
      </w:r>
      <w:r>
        <w:rPr>
          <w:rFonts w:ascii="Hand writing Mutlu" w:hAnsi="Hand writing Mutlu"/>
          <w:sz w:val="24"/>
          <w:szCs w:val="24"/>
        </w:rPr>
        <w:t xml:space="preserve"> Resimleri aşağıya kopyaladım. İşaretli yerden keserek  resimleri gerekli yerlere yapıştırınız.</w:t>
      </w:r>
    </w:p>
    <w:p w:rsidR="00161732" w:rsidRPr="0053057D" w:rsidRDefault="00161732" w:rsidP="0020617A">
      <w:pPr>
        <w:jc w:val="center"/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42" o:spid="_x0000_s1026" type="#_x0000_t75" alt="güzel yazı" style="position:absolute;left:0;text-align:left;margin-left:0;margin-top:10.2pt;width:540pt;height:46.2pt;z-index:-251671552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El Ele, Elle</w:t>
      </w:r>
    </w:p>
    <w:p w:rsidR="00161732" w:rsidRPr="004D23A0" w:rsidRDefault="00161732" w:rsidP="002A7728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88" o:spid="_x0000_s1027" type="#_x0000_t75" style="position:absolute;margin-left:1.65pt;margin-top:.25pt;width:90.75pt;height:51pt;z-index:251655168;visibility:visible">
            <v:imagedata r:id="rId8" o:title=""/>
          </v:shape>
        </w:pict>
      </w:r>
      <w:r>
        <w:rPr>
          <w:noProof/>
          <w:lang w:eastAsia="tr-TR"/>
        </w:rPr>
        <w:pict>
          <v:shape id="Resim 1443" o:spid="_x0000_s1028" type="#_x0000_t75" alt="güzel yazı" style="position:absolute;margin-left:0;margin-top:10.2pt;width:540pt;height:46.2pt;z-index:-251670528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el ele.</w:t>
      </w:r>
    </w:p>
    <w:p w:rsidR="00161732" w:rsidRPr="004D23A0" w:rsidRDefault="00161732" w:rsidP="002A7728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1444" o:spid="_x0000_s1029" type="#_x0000_t75" alt="güzel yazı" style="position:absolute;margin-left:0;margin-top:10.2pt;width:540pt;height:46.2pt;z-index:-251669504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El ele, elle.</w:t>
      </w:r>
    </w:p>
    <w:p w:rsidR="00161732" w:rsidRPr="004D23A0" w:rsidRDefault="00161732" w:rsidP="002A7728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g_hi" o:spid="_x0000_s1030" type="#_x0000_t75" alt="http://t3.gstatic.com/images?q=tbn:ANd9GcQNZ_DdTRiO55s-uyceCi0Xpv1mBbEEDeTghW1DW9Q33z5dyNTsMA" href="http://www.google.com.tr/imgres?q=muz.gif&amp;hl=tr&amp;biw=1280&amp;bih=629&amp;tbm=isch&amp;tbnid=V8Hr4NEDzLSglM:&amp;imgrefurl=http://dc388.4shared.com/doc/rBMWImbg/preview.html&amp;docid=OtIhgxKbZPpsMM&amp;imgurl=http://resimboya.com/wp-content/uploads/muz.gif&amp;w=443&amp;h=368&amp;ei=5UGZULLKKszJ0AWQm4G4Dg&amp;zoom=1&amp;iact=hc&amp;vpx=796&amp;vpy=297&amp;dur=448&amp;hovh=205&amp;hovw=246&amp;tx=146&amp;ty=113&amp;sig=111618844721468039107&amp;page=1&amp;tbnh=143&amp;tbnw=172&amp;start=0&amp;ndsp=23&amp;ved=1t:429,r:13,s:0,i:1" style="position:absolute;margin-left:56.4pt;margin-top:7.1pt;width:60pt;height:49.5pt;z-index:251656192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Resim 1445" o:spid="_x0000_s1031" type="#_x0000_t75" alt="güzel yazı" style="position:absolute;margin-left:0;margin-top:10.2pt;width:540pt;height:46.2pt;z-index:-251668480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9       elle.</w:t>
      </w:r>
    </w:p>
    <w:p w:rsidR="00161732" w:rsidRPr="004D23A0" w:rsidRDefault="00161732" w:rsidP="002A7728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2" type="#_x0000_t75" alt="http://t2.gstatic.com/images?q=tbn:ANd9GcRiS-QupjrQ06wXrhRKiXNRw4thcJYcs_h6Xdpj8w_xkiHaCZnbcg" href="http://www.google.com.tr/imgres?q=muzboyama&amp;hl=tr&amp;biw=1280&amp;bih=608&amp;tbm=isch&amp;tbnid=l34eHA_D5g1hrM:&amp;imgrefurl=http://www.webokur.com/boyama-kitabi/meyvelerle-ilgili-anaokulu-boyama-sayfalari-932/&amp;docid=3WxhWp8CZupE3M&amp;imgurl=http://img831.imageshack.us/img831/1061/webokurokuloncesiboyama.jpg&amp;w=531&amp;h=750&amp;ei=-xB7UJLIHeTj4QSXt4CYCw&amp;zoom=1&amp;iact=hc&amp;vpx=852&amp;vpy=2&amp;dur=592&amp;hovh=267&amp;hovw=189&amp;tx=99&amp;ty=91&amp;sig=103964483425693916744&amp;page=1&amp;tbnh=154&amp;tbnw=117&amp;start=0&amp;ndsp=24&amp;ved=1t:429,r:5,s:0,i:" style="position:absolute;margin-left:57.15pt;margin-top:.4pt;width:42.75pt;height:47.25pt;z-index:251657216;visibility:visible" o:button="t">
            <v:fill o:detectmouseclick="t"/>
            <v:imagedata r:id="rId10" o:title=""/>
          </v:shape>
        </w:pict>
      </w:r>
      <w:r>
        <w:rPr>
          <w:noProof/>
          <w:lang w:eastAsia="tr-TR"/>
        </w:rPr>
        <w:pict>
          <v:shape id="Resim 1446" o:spid="_x0000_s1033" type="#_x0000_t75" alt="güzel yazı" style="position:absolute;margin-left:0;margin-top:10.2pt;width:540pt;height:46.2pt;z-index:-251667456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8     elle. </w:t>
      </w:r>
    </w:p>
    <w:p w:rsidR="00161732" w:rsidRPr="004D23A0" w:rsidRDefault="00161732" w:rsidP="002A7728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4" type="#_x0000_t75" alt="http://t1.gstatic.com/images?q=tbn:ANd9GcSBDesvVMKSSztPMQIGgowaK_P1EsXKe9tq_5ipMIj71nyy345o" href="http://www.google.com.tr/imgres?q=elma+boyama&amp;hl=tr&amp;biw=1280&amp;bih=608&amp;tbm=isch&amp;tbnid=vHgxCImh-l7_jM:&amp;imgrefurl=http://www.squidoo.com/apple-coloring-pages&amp;docid=BzUtkcLH-GMRAM&amp;imgurl=http://i3.squidoocdn.com/resize/squidoo_images/-1/draft_lens17588403module148828938photo_1299851854apple_coloring_pages.gif&amp;w=590&amp;h=737&amp;ei=ZRB7UMbCJaqL4gSoioHQDg&amp;zoom=1&amp;iact=hc&amp;vpx=381&amp;vpy=159&amp;dur=496&amp;hovh=251&amp;hovw=201&amp;tx=117&amp;ty=113&amp;sig=103964483425693916744&amp;page=1&amp;tbnh=143&amp;tbnw=115&amp;start=0&amp;ndsp=23&amp;ved=1t:429,r:2,s:0,i:1" style="position:absolute;margin-left:57.15pt;margin-top:4.35pt;width:42pt;height:52.5pt;z-index:-251658240;visibility:visible" o:button="t">
            <v:fill o:detectmouseclick="t"/>
            <v:imagedata r:id="rId11" o:title=""/>
          </v:shape>
        </w:pict>
      </w:r>
      <w:r>
        <w:rPr>
          <w:noProof/>
          <w:lang w:eastAsia="tr-TR"/>
        </w:rPr>
        <w:pict>
          <v:shape id="Resim 1447" o:spid="_x0000_s1035" type="#_x0000_t75" alt="güzel yazı" style="position:absolute;margin-left:0;margin-top:10.2pt;width:540pt;height:46.2pt;z-index:-251666432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7     elle.</w:t>
      </w:r>
    </w:p>
    <w:p w:rsidR="00161732" w:rsidRPr="004D23A0" w:rsidRDefault="00161732" w:rsidP="002A7728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6" type="#_x0000_t75" alt="http://t0.gstatic.com/images?q=tbn:ANd9GcTdSu8X_KuenAo5U0B7CSB6cCVcI_X9OBZ9XC7w_sBU1t25_cLGag" href="http://www.google.com.tr/imgres?q=kedi.boyama&amp;hl=tr&amp;biw=1280&amp;bih=608&amp;tbm=isch&amp;tbnid=UZK48WqkX0TdgM:&amp;imgrefurl=http://www.freecoloring.info/cat-coloring-pages.php&amp;docid=oTuFgErbFiV5RM&amp;imgurl=http://www.freecoloring.info/img/cat2-03.jpg&amp;w=613&amp;h=863&amp;ei=Xw97UN3ENILj4QSq1oGoDg&amp;zoom=1&amp;iact=hc&amp;vpx=496&amp;vpy=119&amp;dur=558&amp;hovh=266&amp;hovw=189&amp;tx=88&amp;ty=121&amp;sig=103964483425693916744&amp;page=1&amp;tbnh=149&amp;tbnw=117&amp;start=0&amp;ndsp=24&amp;ved=1t:429,r:3,s:0,i:" style="position:absolute;margin-left:87.15pt;margin-top:10.3pt;width:36.75pt;height:51.75pt;z-index:-251657216;visibility:visible" o:button="t">
            <v:fill o:detectmouseclick="t"/>
            <v:imagedata r:id="rId12" o:title=""/>
          </v:shape>
        </w:pict>
      </w:r>
      <w:r>
        <w:rPr>
          <w:noProof/>
          <w:lang w:eastAsia="tr-TR"/>
        </w:rPr>
        <w:pict>
          <v:shape id="Resim 1448" o:spid="_x0000_s1037" type="#_x0000_t75" alt="güzel yazı" style="position:absolute;margin-left:0;margin-top:10.2pt;width:540pt;height:46.2pt;z-index:-251665408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Elle    elle. </w:t>
      </w:r>
    </w:p>
    <w:p w:rsidR="00161732" w:rsidRPr="004D23A0" w:rsidRDefault="00161732" w:rsidP="002A7728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8" type="#_x0000_t75" alt="http://t1.gstatic.com/images?q=tbn:ANd9GcQ4IxJ6EjbQuxcawdH4Nft8DECc9Andcd3l_m3WpTz_o3a-BQcMMA" href="http://www.google.com.tr/imgres?q=balon+boyama&amp;hl=tr&amp;biw=1280&amp;bih=629&amp;tbm=isch&amp;tbnid=pyhB8-gI6VPmgM:&amp;imgrefurl=http://www.aksiyonorganizasyon.com/&amp;docid=uJ1JCDQCjStJvM&amp;imgurl=http://www.aksiyonorganizasyon.com/_tema/x1/resimler/balon.png&amp;w=237&amp;h=150&amp;ei=ZjmZUL_TLc6S0QXByYDwDg&amp;zoom=1&amp;iact=hc&amp;vpx=1048&amp;vpy=362&amp;dur=961&amp;hovh=120&amp;hovw=189&amp;tx=100&amp;ty=46&amp;sig=111618844721468039107&amp;page=3&amp;tbnh=120&amp;tbnw=162&amp;start=53&amp;ndsp=28&amp;ved=1t:429,r:39,s:20,i:3" style="position:absolute;margin-left:51.9pt;margin-top:5.85pt;width:86.8pt;height:55.5pt;z-index:-251656192;visibility:visible" o:button="t">
            <v:fill o:detectmouseclick="t"/>
            <v:imagedata r:id="rId13" o:title=""/>
          </v:shape>
        </w:pict>
      </w:r>
      <w:r>
        <w:rPr>
          <w:noProof/>
          <w:lang w:eastAsia="tr-TR"/>
        </w:rPr>
        <w:pict>
          <v:shape id="Resim 1449" o:spid="_x0000_s1039" type="#_x0000_t75" alt="güzel yazı" style="position:absolute;margin-left:0;margin-top:10.2pt;width:540pt;height:46.2pt;z-index:-251664384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6       elle.</w:t>
      </w:r>
    </w:p>
    <w:p w:rsidR="00161732" w:rsidRPr="004D23A0" w:rsidRDefault="00161732" w:rsidP="002A7728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4" o:spid="_x0000_s1040" type="#_x0000_t75" alt="http://www.turkopedi.com/wp-content/uploads/2011/02/un-cuvali.jpg" style="position:absolute;margin-left:138.7pt;margin-top:10.4pt;width:35.25pt;height:38.25pt;z-index:251661312;visibility:visible">
            <v:imagedata r:id="rId14" o:title="" croptop="1790f" cropbottom="5730f" cropleft="4143f" cropright="9416f"/>
          </v:shape>
        </w:pict>
      </w:r>
      <w:r>
        <w:rPr>
          <w:noProof/>
          <w:lang w:eastAsia="tr-TR"/>
        </w:rPr>
        <w:pict>
          <v:shape id="Resim 1450" o:spid="_x0000_s1041" type="#_x0000_t75" alt="güzel yazı" style="position:absolute;margin-left:0;margin-top:10.2pt;width:540pt;height:46.2pt;z-index:-251663360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Ele ele    ele. </w:t>
      </w:r>
    </w:p>
    <w:p w:rsidR="00161732" w:rsidRDefault="00161732" w:rsidP="002A7728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42" type="#_x0000_t75" style="position:absolute;margin-left:1.65pt;margin-top:5.95pt;width:90.75pt;height:51pt;z-index:251662336;visibility:visible">
            <v:imagedata r:id="rId8" o:title=""/>
          </v:shape>
        </w:pict>
      </w:r>
      <w:r>
        <w:rPr>
          <w:noProof/>
          <w:lang w:eastAsia="tr-TR"/>
        </w:rPr>
        <w:pict>
          <v:shape id="Resim 1451" o:spid="_x0000_s1043" type="#_x0000_t75" alt="güzel yazı" style="position:absolute;margin-left:0;margin-top:10.2pt;width:540pt;height:46.2pt;z-index:-251662336;visibility:visible">
            <v:imagedata r:id="rId7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      el ele. </w:t>
      </w:r>
    </w:p>
    <w:p w:rsidR="00161732" w:rsidRPr="00966242" w:rsidRDefault="00161732" w:rsidP="00966242">
      <w:pPr>
        <w:pStyle w:val="NoSpacing"/>
        <w:rPr>
          <w:sz w:val="40"/>
          <w:szCs w:val="40"/>
        </w:rPr>
      </w:pPr>
      <w:r>
        <w:rPr>
          <w:noProof/>
          <w:lang w:eastAsia="tr-TR"/>
        </w:rPr>
        <w:pict>
          <v:shape id="_x0000_s1044" type="#_x0000_t75" alt="http://t3.gstatic.com/images?q=tbn:ANd9GcQNZ_DdTRiO55s-uyceCi0Xpv1mBbEEDeTghW1DW9Q33z5dyNTsMA" href="http://www.google.com.tr/imgres?q=muz.gif&amp;hl=tr&amp;biw=1280&amp;bih=629&amp;tbm=isch&amp;tbnid=V8Hr4NEDzLSglM:&amp;imgrefurl=http://dc388.4shared.com/doc/rBMWImbg/preview.html&amp;docid=OtIhgxKbZPpsMM&amp;imgurl=http://resimboya.com/wp-content/uploads/muz.gif&amp;w=443&amp;h=368&amp;ei=5UGZULLKKszJ0AWQm4G4Dg&amp;zoom=1&amp;iact=hc&amp;vpx=796&amp;vpy=297&amp;dur=448&amp;hovh=205&amp;hovw=246&amp;tx=146&amp;ty=113&amp;sig=111618844721468039107&amp;page=1&amp;tbnh=143&amp;tbnw=172&amp;start=0&amp;ndsp=23&amp;ved=1t:429,r:13,s:0,i:1" style="position:absolute;margin-left:474.9pt;margin-top:30.1pt;width:50.25pt;height:41.25pt;z-index:251664384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45" type="#_x0000_t75" alt="http://t1.gstatic.com/images?q=tbn:ANd9GcQ4IxJ6EjbQuxcawdH4Nft8DECc9Andcd3l_m3WpTz_o3a-BQcMMA" href="http://www.google.com.tr/imgres?q=balon+boyama&amp;hl=tr&amp;biw=1280&amp;bih=629&amp;tbm=isch&amp;tbnid=pyhB8-gI6VPmgM:&amp;imgrefurl=http://www.aksiyonorganizasyon.com/&amp;docid=uJ1JCDQCjStJvM&amp;imgurl=http://www.aksiyonorganizasyon.com/_tema/x1/resimler/balon.png&amp;w=237&amp;h=150&amp;ei=ZjmZUL_TLc6S0QXByYDwDg&amp;zoom=1&amp;iact=hc&amp;vpx=1048&amp;vpy=362&amp;dur=961&amp;hovh=120&amp;hovw=189&amp;tx=100&amp;ty=46&amp;sig=111618844721468039107&amp;page=3&amp;tbnh=120&amp;tbnw=162&amp;start=53&amp;ndsp=28&amp;ved=1t:429,r:39,s:20,i:3" style="position:absolute;margin-left:398.4pt;margin-top:30.1pt;width:69pt;height:43.5pt;z-index:-251648000;visibility:visible" o:button="t">
            <v:fill o:detectmouseclick="t"/>
            <v:imagedata r:id="rId13" o:title=""/>
          </v:shape>
        </w:pict>
      </w:r>
      <w:r>
        <w:rPr>
          <w:noProof/>
          <w:lang w:eastAsia="tr-TR"/>
        </w:rPr>
        <w:pict>
          <v:shape id="_x0000_s1046" type="#_x0000_t75" alt="http://t0.gstatic.com/images?q=tbn:ANd9GcTdSu8X_KuenAo5U0B7CSB6cCVcI_X9OBZ9XC7w_sBU1t25_cLGag" href="http://www.google.com.tr/imgres?q=kedi.boyama&amp;hl=tr&amp;biw=1280&amp;bih=608&amp;tbm=isch&amp;tbnid=UZK48WqkX0TdgM:&amp;imgrefurl=http://www.freecoloring.info/cat-coloring-pages.php&amp;docid=oTuFgErbFiV5RM&amp;imgurl=http://www.freecoloring.info/img/cat2-03.jpg&amp;w=613&amp;h=863&amp;ei=Xw97UN3ENILj4QSq1oGoDg&amp;zoom=1&amp;iact=hc&amp;vpx=496&amp;vpy=119&amp;dur=558&amp;hovh=266&amp;hovw=189&amp;tx=88&amp;ty=121&amp;sig=103964483425693916744&amp;page=1&amp;tbnh=149&amp;tbnw=117&amp;start=0&amp;ndsp=24&amp;ved=1t:429,r:3,s:0,i:" style="position:absolute;margin-left:355.65pt;margin-top:30.1pt;width:34.25pt;height:48pt;z-index:-251649024;visibility:visible" o:button="t">
            <v:fill o:detectmouseclick="t"/>
            <v:imagedata r:id="rId12" o:title=""/>
          </v:shape>
        </w:pict>
      </w:r>
      <w:r>
        <w:rPr>
          <w:noProof/>
          <w:lang w:eastAsia="tr-TR"/>
        </w:rPr>
        <w:pict>
          <v:shape id="_x0000_s1047" type="#_x0000_t75" alt="http://t1.gstatic.com/images?q=tbn:ANd9GcSBDesvVMKSSztPMQIGgowaK_P1EsXKe9tq_5ipMIj71nyy345o" href="http://www.google.com.tr/imgres?q=elma+boyama&amp;hl=tr&amp;biw=1280&amp;bih=608&amp;tbm=isch&amp;tbnid=vHgxCImh-l7_jM:&amp;imgrefurl=http://www.squidoo.com/apple-coloring-pages&amp;docid=BzUtkcLH-GMRAM&amp;imgurl=http://i3.squidoocdn.com/resize/squidoo_images/-1/draft_lens17588403module148828938photo_1299851854apple_coloring_pages.gif&amp;w=590&amp;h=737&amp;ei=ZRB7UMbCJaqL4gSoioHQDg&amp;zoom=1&amp;iact=hc&amp;vpx=381&amp;vpy=159&amp;dur=496&amp;hovh=251&amp;hovw=201&amp;tx=117&amp;ty=113&amp;sig=103964483425693916744&amp;page=1&amp;tbnh=143&amp;tbnw=115&amp;start=0&amp;ndsp=23&amp;ved=1t:429,r:2,s:0,i:1" style="position:absolute;margin-left:286.65pt;margin-top:26.35pt;width:40.5pt;height:50.25pt;z-index:-251650048;visibility:visible" o:button="t">
            <v:fill o:detectmouseclick="t"/>
            <v:imagedata r:id="rId11" o:title=""/>
          </v:shape>
        </w:pict>
      </w:r>
      <w:r>
        <w:rPr>
          <w:noProof/>
          <w:lang w:eastAsia="tr-TR"/>
        </w:rPr>
        <w:pict>
          <v:shape id="_x0000_s1048" type="#_x0000_t75" alt="http://t2.gstatic.com/images?q=tbn:ANd9GcRiS-QupjrQ06wXrhRKiXNRw4thcJYcs_h6Xdpj8w_xkiHaCZnbcg" href="http://www.google.com.tr/imgres?q=muzboyama&amp;hl=tr&amp;biw=1280&amp;bih=608&amp;tbm=isch&amp;tbnid=l34eHA_D5g1hrM:&amp;imgrefurl=http://www.webokur.com/boyama-kitabi/meyvelerle-ilgili-anaokulu-boyama-sayfalari-932/&amp;docid=3WxhWp8CZupE3M&amp;imgurl=http://img831.imageshack.us/img831/1061/webokurokuloncesiboyama.jpg&amp;w=531&amp;h=750&amp;ei=-xB7UJLIHeTj4QSXt4CYCw&amp;zoom=1&amp;iact=hc&amp;vpx=852&amp;vpy=2&amp;dur=592&amp;hovh=267&amp;hovw=189&amp;tx=99&amp;ty=91&amp;sig=103964483425693916744&amp;page=1&amp;tbnh=154&amp;tbnw=117&amp;start=0&amp;ndsp=24&amp;ved=1t:429,r:5,s:0,i:" style="position:absolute;margin-left:228.15pt;margin-top:26.35pt;width:42.75pt;height:47.25pt;z-index:251665408;visibility:visible" o:button="t">
            <v:fill o:detectmouseclick="t"/>
            <v:imagedata r:id="rId10" o:title=""/>
          </v:shape>
        </w:pict>
      </w:r>
      <w:r>
        <w:rPr>
          <w:noProof/>
          <w:lang w:eastAsia="tr-TR"/>
        </w:rPr>
        <w:pict>
          <v:shape id="_x0000_s1049" type="#_x0000_t75" alt="http://www.turkopedi.com/wp-content/uploads/2011/02/un-cuvali.jpg" style="position:absolute;margin-left:182.4pt;margin-top:33.85pt;width:35.25pt;height:38.25pt;z-index:251669504;visibility:visible">
            <v:imagedata r:id="rId14" o:title="" croptop="1790f" cropbottom="5730f" cropleft="4143f" cropright="9416f"/>
          </v:shape>
        </w:pict>
      </w:r>
      <w:r>
        <w:rPr>
          <w:noProof/>
          <w:lang w:eastAsia="tr-TR"/>
        </w:rPr>
        <w:pict>
          <v:shape id="_x0000_s1050" type="#_x0000_t75" style="position:absolute;margin-left:92.4pt;margin-top:26.35pt;width:81pt;height:45.75pt;z-index:251670528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51" type="#_x0000_t75" style="position:absolute;margin-left:1.65pt;margin-top:26.35pt;width:81pt;height:45.75pt;z-index:251663360;visibility:visible">
            <v:imagedata r:id="rId8" o:title=""/>
          </v:shape>
        </w:pict>
      </w:r>
      <w:r w:rsidRPr="00966242">
        <w:rPr>
          <w:sz w:val="40"/>
          <w:szCs w:val="40"/>
        </w:rPr>
        <w:t>……………………………………………………………………………………………………</w:t>
      </w:r>
      <w:r w:rsidRPr="00966242">
        <w:rPr>
          <w:sz w:val="40"/>
          <w:szCs w:val="40"/>
        </w:rPr>
        <w:tab/>
      </w:r>
      <w:r w:rsidRPr="00966242">
        <w:rPr>
          <w:sz w:val="40"/>
          <w:szCs w:val="40"/>
        </w:rPr>
        <w:tab/>
        <w:t xml:space="preserve">   </w:t>
      </w:r>
    </w:p>
    <w:sectPr w:rsidR="00161732" w:rsidRPr="00966242" w:rsidSect="002D6B26">
      <w:type w:val="continuous"/>
      <w:pgSz w:w="11906" w:h="16838"/>
      <w:pgMar w:top="567" w:right="567" w:bottom="454" w:left="567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732" w:rsidRDefault="00161732" w:rsidP="005B7697">
      <w:r>
        <w:separator/>
      </w:r>
    </w:p>
  </w:endnote>
  <w:endnote w:type="continuationSeparator" w:id="0">
    <w:p w:rsidR="00161732" w:rsidRDefault="00161732" w:rsidP="005B7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732" w:rsidRDefault="00161732" w:rsidP="005B7697">
      <w:r>
        <w:separator/>
      </w:r>
    </w:p>
  </w:footnote>
  <w:footnote w:type="continuationSeparator" w:id="0">
    <w:p w:rsidR="00161732" w:rsidRDefault="00161732" w:rsidP="005B76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5615"/>
    <w:rsid w:val="00061B59"/>
    <w:rsid w:val="000C656E"/>
    <w:rsid w:val="000E6FC5"/>
    <w:rsid w:val="00147FAF"/>
    <w:rsid w:val="00161732"/>
    <w:rsid w:val="00186B04"/>
    <w:rsid w:val="001B795B"/>
    <w:rsid w:val="0020617A"/>
    <w:rsid w:val="00225441"/>
    <w:rsid w:val="00234077"/>
    <w:rsid w:val="00295819"/>
    <w:rsid w:val="002A7728"/>
    <w:rsid w:val="002D477E"/>
    <w:rsid w:val="002D6B26"/>
    <w:rsid w:val="00307BA9"/>
    <w:rsid w:val="00394BE4"/>
    <w:rsid w:val="003A5168"/>
    <w:rsid w:val="004079E2"/>
    <w:rsid w:val="00425A12"/>
    <w:rsid w:val="00481AB4"/>
    <w:rsid w:val="00485021"/>
    <w:rsid w:val="00497407"/>
    <w:rsid w:val="004A4750"/>
    <w:rsid w:val="004D23A0"/>
    <w:rsid w:val="004D2DAA"/>
    <w:rsid w:val="004E56C0"/>
    <w:rsid w:val="004E664A"/>
    <w:rsid w:val="00505D53"/>
    <w:rsid w:val="00524646"/>
    <w:rsid w:val="0053057D"/>
    <w:rsid w:val="005A6EE3"/>
    <w:rsid w:val="005B7697"/>
    <w:rsid w:val="00643B92"/>
    <w:rsid w:val="00657540"/>
    <w:rsid w:val="006B6A72"/>
    <w:rsid w:val="006D1752"/>
    <w:rsid w:val="006E34D1"/>
    <w:rsid w:val="006F3692"/>
    <w:rsid w:val="00705A5A"/>
    <w:rsid w:val="00706904"/>
    <w:rsid w:val="007D29C1"/>
    <w:rsid w:val="007E7C7D"/>
    <w:rsid w:val="00870CFD"/>
    <w:rsid w:val="00875069"/>
    <w:rsid w:val="00886703"/>
    <w:rsid w:val="008D0E83"/>
    <w:rsid w:val="008F3307"/>
    <w:rsid w:val="00907580"/>
    <w:rsid w:val="00954CBA"/>
    <w:rsid w:val="00966242"/>
    <w:rsid w:val="009A3E00"/>
    <w:rsid w:val="009A6CFE"/>
    <w:rsid w:val="00A0381F"/>
    <w:rsid w:val="00A21EA7"/>
    <w:rsid w:val="00A35615"/>
    <w:rsid w:val="00A4267E"/>
    <w:rsid w:val="00A80A85"/>
    <w:rsid w:val="00A9758C"/>
    <w:rsid w:val="00BD1A41"/>
    <w:rsid w:val="00BE1A1C"/>
    <w:rsid w:val="00BE6881"/>
    <w:rsid w:val="00BF5BBE"/>
    <w:rsid w:val="00C26449"/>
    <w:rsid w:val="00C82868"/>
    <w:rsid w:val="00C971C5"/>
    <w:rsid w:val="00CE0CDE"/>
    <w:rsid w:val="00D60676"/>
    <w:rsid w:val="00DB7746"/>
    <w:rsid w:val="00DE2B68"/>
    <w:rsid w:val="00E158C5"/>
    <w:rsid w:val="00E4370E"/>
    <w:rsid w:val="00E67D8A"/>
    <w:rsid w:val="00F24458"/>
    <w:rsid w:val="00F932AA"/>
    <w:rsid w:val="00FD2827"/>
    <w:rsid w:val="00FD76E4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6E4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56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2-Accent5">
    <w:name w:val="Medium Grid 2 Accent 5"/>
    <w:basedOn w:val="TableNormal"/>
    <w:uiPriority w:val="99"/>
    <w:rsid w:val="00A35615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Header">
    <w:name w:val="header"/>
    <w:basedOn w:val="Normal"/>
    <w:link w:val="HeaderChar"/>
    <w:uiPriority w:val="99"/>
    <w:rsid w:val="005B769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697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5B769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7697"/>
    <w:rPr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244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4458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99"/>
    <w:qFormat/>
    <w:rsid w:val="004D2DAA"/>
    <w:rPr>
      <w:lang w:eastAsia="en-US"/>
    </w:rPr>
  </w:style>
  <w:style w:type="character" w:styleId="Hyperlink">
    <w:name w:val="Hyperlink"/>
    <w:basedOn w:val="DefaultParagraphFont"/>
    <w:uiPriority w:val="99"/>
    <w:rsid w:val="00C828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6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129</Words>
  <Characters>738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TOPRAK</dc:creator>
  <cp:keywords>www.sorubak.com</cp:keywords>
  <dc:description>www.sorubak.com</dc:description>
  <cp:lastModifiedBy>edanur</cp:lastModifiedBy>
  <cp:revision>7</cp:revision>
  <cp:lastPrinted>2012-11-09T13:39:00Z</cp:lastPrinted>
  <dcterms:created xsi:type="dcterms:W3CDTF">2012-11-08T00:27:00Z</dcterms:created>
  <dcterms:modified xsi:type="dcterms:W3CDTF">2012-11-17T17:43:00Z</dcterms:modified>
  <cp:category>www.sorubak.com</cp:category>
</cp:coreProperties>
</file>