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el el el el el el el el el el el el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el el el el el el el el el el el el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le le le le le le le le le le le le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le le le le le le le le le le le le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ele ele ele ele ele ele ele ele ele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ele ele ele ele ele ele ele ele ele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 xml:space="preserve">el ele el ele el ele el ele el ele 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>el ele el ele el ele el ele el ele</w:t>
      </w:r>
    </w:p>
    <w:p w:rsidR="00030992" w:rsidRPr="00AB4811" w:rsidRDefault="00030992" w:rsidP="00ED69E5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 xml:space="preserve">el ele el ele el ele el ele el ele </w:t>
      </w:r>
    </w:p>
    <w:p w:rsidR="00030992" w:rsidRPr="00AB4811" w:rsidRDefault="00030992">
      <w:pPr>
        <w:rPr>
          <w:rFonts w:ascii="Hand writing Mutlu" w:hAnsi="Hand writing Mutlu"/>
          <w:sz w:val="72"/>
          <w:szCs w:val="72"/>
        </w:rPr>
      </w:pPr>
      <w:r w:rsidRPr="00AB4811">
        <w:rPr>
          <w:rFonts w:ascii="Hand writing Mutlu" w:hAnsi="Hand writing Mutlu"/>
          <w:sz w:val="72"/>
          <w:szCs w:val="72"/>
        </w:rPr>
        <w:t xml:space="preserve">el ele el ele el ele el ele el ele </w:t>
      </w:r>
    </w:p>
    <w:sectPr w:rsidR="00030992" w:rsidRPr="00AB4811" w:rsidSect="00F402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256"/>
    <w:rsid w:val="00030992"/>
    <w:rsid w:val="002B396B"/>
    <w:rsid w:val="00514AE6"/>
    <w:rsid w:val="007D3654"/>
    <w:rsid w:val="00AB4811"/>
    <w:rsid w:val="00B420C8"/>
    <w:rsid w:val="00BE0EF9"/>
    <w:rsid w:val="00C100E2"/>
    <w:rsid w:val="00C110C0"/>
    <w:rsid w:val="00ED69E5"/>
    <w:rsid w:val="00F4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9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53</Words>
  <Characters>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user</dc:creator>
  <cp:keywords>Sorubak.Com</cp:keywords>
  <dc:description/>
  <cp:lastModifiedBy>edanur</cp:lastModifiedBy>
  <cp:revision>4</cp:revision>
  <dcterms:created xsi:type="dcterms:W3CDTF">2012-10-30T21:53:00Z</dcterms:created>
  <dcterms:modified xsi:type="dcterms:W3CDTF">2012-10-31T19:05:00Z</dcterms:modified>
  <cp:category>Sorubak.Com</cp:category>
</cp:coreProperties>
</file>