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88" w:rsidRPr="008542E6" w:rsidRDefault="00463A88" w:rsidP="00F90FF6">
      <w:pPr>
        <w:jc w:val="center"/>
        <w:rPr>
          <w:rFonts w:ascii="Hand writing Mutlu" w:hAnsi="Hand writing Mutlu"/>
          <w:sz w:val="36"/>
          <w:szCs w:val="36"/>
        </w:rPr>
      </w:pPr>
      <w:r w:rsidRPr="008542E6">
        <w:rPr>
          <w:rFonts w:ascii="Hand writing Mutlu" w:hAnsi="Hand writing Mutlu"/>
          <w:sz w:val="36"/>
          <w:szCs w:val="36"/>
        </w:rPr>
        <w:t>EL ELE</w:t>
      </w:r>
    </w:p>
    <w:p w:rsidR="00463A88" w:rsidRPr="008542E6" w:rsidRDefault="00463A88" w:rsidP="00F90FF6">
      <w:pPr>
        <w:jc w:val="center"/>
        <w:rPr>
          <w:rFonts w:ascii="Hand writing Mutlu" w:hAnsi="Hand writing Mutlu"/>
          <w:sz w:val="36"/>
          <w:szCs w:val="36"/>
        </w:rPr>
      </w:pPr>
      <w:r w:rsidRPr="008542E6">
        <w:rPr>
          <w:rFonts w:ascii="Hand writing Mutlu" w:hAnsi="Hand writing Mutlu"/>
          <w:sz w:val="36"/>
          <w:szCs w:val="36"/>
        </w:rPr>
        <w:t>El ele Ela.</w:t>
      </w:r>
    </w:p>
    <w:p w:rsidR="00463A88" w:rsidRPr="008542E6" w:rsidRDefault="00463A88" w:rsidP="00F90FF6">
      <w:pPr>
        <w:jc w:val="center"/>
        <w:rPr>
          <w:rFonts w:ascii="Hand writing Mutlu" w:hAnsi="Hand writing Mutlu"/>
          <w:sz w:val="36"/>
          <w:szCs w:val="36"/>
        </w:rPr>
      </w:pPr>
      <w:r w:rsidRPr="008542E6">
        <w:rPr>
          <w:rFonts w:ascii="Hand writing Mutlu" w:hAnsi="Hand writing Mutlu"/>
          <w:sz w:val="36"/>
          <w:szCs w:val="36"/>
        </w:rPr>
        <w:t>El ele Lale.</w:t>
      </w:r>
    </w:p>
    <w:p w:rsidR="00463A88" w:rsidRPr="008542E6" w:rsidRDefault="00463A88" w:rsidP="00F90FF6">
      <w:pPr>
        <w:jc w:val="center"/>
        <w:rPr>
          <w:rFonts w:ascii="Hand writing Mutlu" w:hAnsi="Hand writing Mutlu"/>
          <w:sz w:val="36"/>
          <w:szCs w:val="36"/>
        </w:rPr>
      </w:pPr>
      <w:r w:rsidRPr="008542E6">
        <w:rPr>
          <w:rFonts w:ascii="Hand writing Mutlu" w:hAnsi="Hand writing Mutlu"/>
          <w:sz w:val="36"/>
          <w:szCs w:val="36"/>
        </w:rPr>
        <w:t>Ela , Lale el ele.</w:t>
      </w:r>
    </w:p>
    <w:p w:rsidR="00463A88" w:rsidRPr="001F36CA" w:rsidRDefault="00463A88" w:rsidP="00F90FF6">
      <w:pPr>
        <w:rPr>
          <w:rFonts w:ascii="Hand writing Mutlu" w:hAnsi="Hand writing Mutlu"/>
          <w:b/>
          <w:i/>
          <w:sz w:val="32"/>
          <w:szCs w:val="32"/>
        </w:rPr>
      </w:pPr>
    </w:p>
    <w:p w:rsidR="00463A88" w:rsidRPr="00F4458E" w:rsidRDefault="00463A88" w:rsidP="00F90FF6">
      <w:pPr>
        <w:spacing w:line="360" w:lineRule="auto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*****************************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sz w:val="32"/>
          <w:szCs w:val="32"/>
        </w:rPr>
      </w:pPr>
      <w:r w:rsidRPr="008542E6">
        <w:rPr>
          <w:rFonts w:ascii="Hand writing Mutlu" w:hAnsi="Hand writing Mutlu"/>
          <w:sz w:val="32"/>
          <w:szCs w:val="32"/>
        </w:rPr>
        <w:t>ELLE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sz w:val="32"/>
          <w:szCs w:val="32"/>
        </w:rPr>
      </w:pPr>
      <w:r w:rsidRPr="008542E6">
        <w:rPr>
          <w:rFonts w:ascii="Hand writing Mutlu" w:hAnsi="Hand writing Mutlu"/>
          <w:sz w:val="32"/>
          <w:szCs w:val="32"/>
        </w:rPr>
        <w:t>Elle Ela elle.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sz w:val="32"/>
          <w:szCs w:val="32"/>
        </w:rPr>
      </w:pPr>
      <w:r w:rsidRPr="008542E6">
        <w:rPr>
          <w:rFonts w:ascii="Hand writing Mutlu" w:hAnsi="Hand writing Mutlu"/>
          <w:sz w:val="32"/>
          <w:szCs w:val="32"/>
        </w:rPr>
        <w:t>Elle Lale elle.</w:t>
      </w:r>
    </w:p>
    <w:p w:rsidR="00463A88" w:rsidRPr="00F4458E" w:rsidRDefault="00463A88" w:rsidP="00F90FF6">
      <w:pPr>
        <w:spacing w:line="360" w:lineRule="auto"/>
        <w:rPr>
          <w:b/>
          <w:i/>
          <w:sz w:val="32"/>
          <w:szCs w:val="32"/>
        </w:rPr>
      </w:pPr>
      <w:r w:rsidRPr="008542E6">
        <w:rPr>
          <w:rFonts w:ascii="Hand writing Mutlu" w:hAnsi="Hand writing Mutlu"/>
          <w:sz w:val="32"/>
          <w:szCs w:val="32"/>
        </w:rPr>
        <w:t xml:space="preserve">         El ele elle, el ele elle.</w:t>
      </w:r>
      <w:r>
        <w:rPr>
          <w:rFonts w:ascii="Hand writing Mutlu" w:hAnsi="Hand writing Mutlu"/>
          <w:b/>
          <w:i/>
          <w:sz w:val="32"/>
          <w:szCs w:val="32"/>
        </w:rPr>
        <w:t xml:space="preserve">                  </w:t>
      </w:r>
      <w:r>
        <w:rPr>
          <w:b/>
          <w:i/>
          <w:sz w:val="32"/>
          <w:szCs w:val="32"/>
        </w:rPr>
        <w:t>**************************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b/>
          <w:sz w:val="32"/>
          <w:szCs w:val="32"/>
        </w:rPr>
      </w:pPr>
      <w:r w:rsidRPr="008542E6">
        <w:rPr>
          <w:rFonts w:ascii="Hand writing Mutlu" w:hAnsi="Hand writing Mutlu"/>
          <w:b/>
          <w:sz w:val="32"/>
          <w:szCs w:val="32"/>
        </w:rPr>
        <w:t>Ela al, Lale al.,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b/>
          <w:sz w:val="32"/>
          <w:szCs w:val="32"/>
        </w:rPr>
      </w:pPr>
      <w:r w:rsidRPr="008542E6">
        <w:rPr>
          <w:rFonts w:ascii="Hand writing Mutlu" w:hAnsi="Hand writing Mutlu"/>
          <w:b/>
          <w:sz w:val="32"/>
          <w:szCs w:val="32"/>
        </w:rPr>
        <w:t>Lale ala ala lale al.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b/>
          <w:sz w:val="32"/>
          <w:szCs w:val="32"/>
        </w:rPr>
      </w:pPr>
      <w:r w:rsidRPr="008542E6">
        <w:rPr>
          <w:rFonts w:ascii="Hand writing Mutlu" w:hAnsi="Hand writing Mutlu"/>
          <w:b/>
          <w:sz w:val="32"/>
          <w:szCs w:val="32"/>
        </w:rPr>
        <w:t>El ele al, lale al Ela.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b/>
          <w:sz w:val="32"/>
          <w:szCs w:val="32"/>
        </w:rPr>
      </w:pPr>
      <w:r w:rsidRPr="008542E6">
        <w:rPr>
          <w:rFonts w:ascii="Hand writing Mutlu" w:hAnsi="Hand writing Mutlu"/>
          <w:b/>
          <w:sz w:val="32"/>
          <w:szCs w:val="32"/>
        </w:rPr>
        <w:t>Ela, lale elle, lale al.</w:t>
      </w:r>
    </w:p>
    <w:p w:rsidR="00463A88" w:rsidRPr="00F4458E" w:rsidRDefault="00463A88" w:rsidP="00F90FF6">
      <w:pPr>
        <w:spacing w:line="360" w:lineRule="auto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***************************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b/>
          <w:sz w:val="32"/>
          <w:szCs w:val="32"/>
        </w:rPr>
      </w:pPr>
      <w:r w:rsidRPr="008542E6">
        <w:rPr>
          <w:rFonts w:ascii="Hand writing Mutlu" w:hAnsi="Hand writing Mutlu"/>
          <w:b/>
          <w:sz w:val="32"/>
          <w:szCs w:val="32"/>
        </w:rPr>
        <w:t>Lale  al, elle, el ele al.</w:t>
      </w:r>
    </w:p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b/>
          <w:sz w:val="32"/>
          <w:szCs w:val="32"/>
        </w:rPr>
      </w:pPr>
      <w:r w:rsidRPr="008542E6">
        <w:rPr>
          <w:rFonts w:ascii="Hand writing Mutlu" w:hAnsi="Hand writing Mutlu"/>
          <w:b/>
          <w:sz w:val="32"/>
          <w:szCs w:val="32"/>
        </w:rPr>
        <w:t>Le le le. Lale, Ela el ele.</w:t>
      </w:r>
    </w:p>
    <w:p w:rsidR="00463A88" w:rsidRDefault="00463A88" w:rsidP="00F90FF6">
      <w:pPr>
        <w:spacing w:line="360" w:lineRule="auto"/>
        <w:jc w:val="center"/>
        <w:rPr>
          <w:rFonts w:ascii="Hand writing Mutlu" w:hAnsi="Hand writing Mutlu"/>
          <w:sz w:val="40"/>
          <w:szCs w:val="40"/>
        </w:rPr>
      </w:pPr>
      <w:r w:rsidRPr="008542E6">
        <w:rPr>
          <w:rFonts w:ascii="Hand writing Mutlu" w:hAnsi="Hand writing Mutlu"/>
          <w:b/>
          <w:sz w:val="32"/>
          <w:szCs w:val="32"/>
        </w:rPr>
        <w:t>La la la, lale al Ela.</w:t>
      </w:r>
      <w:r>
        <w:rPr>
          <w:rFonts w:ascii="Hand writing Mutlu" w:hAnsi="Hand writing Mutlu"/>
          <w:sz w:val="40"/>
          <w:szCs w:val="40"/>
        </w:rPr>
        <w:t xml:space="preserve">  </w:t>
      </w:r>
    </w:p>
    <w:tbl>
      <w:tblPr>
        <w:tblpPr w:leftFromText="141" w:rightFromText="141" w:vertAnchor="text" w:horzAnchor="page" w:tblpX="3388" w:tblpY="41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92"/>
      </w:tblGrid>
      <w:tr w:rsidR="00463A88" w:rsidRPr="008542E6" w:rsidTr="00FD7DB8">
        <w:trPr>
          <w:trHeight w:val="2203"/>
        </w:trPr>
        <w:tc>
          <w:tcPr>
            <w:tcW w:w="2292" w:type="dxa"/>
          </w:tcPr>
          <w:p w:rsidR="00463A88" w:rsidRPr="008542E6" w:rsidRDefault="00463A88" w:rsidP="00FD7DB8">
            <w:pPr>
              <w:spacing w:line="360" w:lineRule="auto"/>
            </w:pPr>
            <w:r w:rsidRPr="008542E6">
              <w:t>Sa</w:t>
            </w:r>
            <w:r>
              <w:t>yın veli; bu metinleri 30 kere okutun. Bakarak kağıda bakmadan siz söyleyerek deftere yazdırın. ÇALIŞSIN</w:t>
            </w:r>
          </w:p>
        </w:tc>
      </w:tr>
    </w:tbl>
    <w:p w:rsidR="00463A88" w:rsidRPr="008542E6" w:rsidRDefault="00463A88" w:rsidP="00F90FF6">
      <w:pPr>
        <w:spacing w:line="360" w:lineRule="auto"/>
        <w:jc w:val="center"/>
        <w:rPr>
          <w:rFonts w:ascii="Hand writing Mutlu" w:hAnsi="Hand writing Mutlu"/>
          <w:sz w:val="32"/>
          <w:szCs w:val="32"/>
        </w:rPr>
      </w:pPr>
      <w:r>
        <w:rPr>
          <w:b/>
          <w:i/>
          <w:sz w:val="32"/>
          <w:szCs w:val="32"/>
        </w:rPr>
        <w:t>****************</w:t>
      </w:r>
      <w:r>
        <w:rPr>
          <w:rFonts w:ascii="Hand writing Mutlu" w:hAnsi="Hand writing Mutlu"/>
          <w:sz w:val="40"/>
          <w:szCs w:val="40"/>
        </w:rPr>
        <w:t xml:space="preserve">                      </w:t>
      </w:r>
    </w:p>
    <w:p w:rsidR="00463A88" w:rsidRDefault="00463A88" w:rsidP="00F90FF6">
      <w:pPr>
        <w:spacing w:line="36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Lale Ela el ele </w:t>
      </w:r>
    </w:p>
    <w:p w:rsidR="00463A88" w:rsidRDefault="00463A88" w:rsidP="00F90FF6">
      <w:pPr>
        <w:spacing w:line="36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Lale 10 elle</w:t>
      </w:r>
      <w:r w:rsidRPr="008542E6">
        <w:rPr>
          <w:rFonts w:ascii="Hand writing Mutlu" w:hAnsi="Hand writing Mutlu"/>
          <w:b/>
          <w:sz w:val="32"/>
          <w:szCs w:val="32"/>
        </w:rPr>
        <w:t xml:space="preserve"> </w:t>
      </w:r>
    </w:p>
    <w:p w:rsidR="00463A88" w:rsidRDefault="00463A88" w:rsidP="00F90FF6">
      <w:pPr>
        <w:spacing w:line="36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Ela 8 elle    </w:t>
      </w:r>
    </w:p>
    <w:p w:rsidR="00463A88" w:rsidRDefault="00463A88" w:rsidP="001A0409">
      <w:r>
        <w:rPr>
          <w:rFonts w:ascii="Hand writing Mutlu" w:hAnsi="Hand writing Mutlu"/>
          <w:b/>
          <w:sz w:val="32"/>
          <w:szCs w:val="32"/>
        </w:rPr>
        <w:t xml:space="preserve">  </w:t>
      </w: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463A88" w:rsidRPr="00F90FF6" w:rsidRDefault="00463A88" w:rsidP="00F90FF6">
      <w:pPr>
        <w:spacing w:line="360" w:lineRule="auto"/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                                                                  </w:t>
      </w:r>
    </w:p>
    <w:p w:rsidR="00463A88" w:rsidRDefault="00463A88" w:rsidP="00F90FF6">
      <w:pPr>
        <w:rPr>
          <w:b/>
          <w:i/>
          <w:sz w:val="32"/>
          <w:szCs w:val="32"/>
        </w:rPr>
      </w:pPr>
      <w:r>
        <w:rPr>
          <w:noProof/>
        </w:rPr>
        <w:pict>
          <v:group id="_x0000_s1026" style="position:absolute;margin-left:-5.35pt;margin-top:.25pt;width:251.7pt;height:30pt;z-index:251666432" coordorigin="1413,7777" coordsize="9004,600">
            <v:line id="_x0000_s1027" style="position:absolute" from="1413,7777" to="10413,7777"/>
            <v:line id="_x0000_s1028" style="position:absolute" from="1413,7957" to="10413,7957" strokecolor="#333"/>
            <v:line id="_x0000_s1029" style="position:absolute" from="1417,8197" to="10417,8197" strokecolor="#333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</w:p>
    <w:p w:rsidR="00463A88" w:rsidRDefault="00463A88" w:rsidP="00F90FF6">
      <w:pPr>
        <w:rPr>
          <w:b/>
          <w:i/>
          <w:sz w:val="32"/>
          <w:szCs w:val="32"/>
        </w:rPr>
      </w:pPr>
    </w:p>
    <w:p w:rsidR="00463A88" w:rsidRDefault="00463A88" w:rsidP="00F90FF6">
      <w:pPr>
        <w:rPr>
          <w:b/>
          <w:i/>
          <w:sz w:val="32"/>
          <w:szCs w:val="32"/>
        </w:rPr>
      </w:pPr>
    </w:p>
    <w:p w:rsidR="00463A88" w:rsidRDefault="00463A88" w:rsidP="00F90FF6">
      <w:pPr>
        <w:rPr>
          <w:b/>
          <w:i/>
          <w:sz w:val="32"/>
          <w:szCs w:val="32"/>
        </w:rPr>
      </w:pPr>
      <w:r>
        <w:rPr>
          <w:noProof/>
        </w:rPr>
        <w:pict>
          <v:group id="_x0000_s1033" style="position:absolute;margin-left:-5.35pt;margin-top:.25pt;width:251.7pt;height:30pt;z-index:251664384" coordorigin="1413,7777" coordsize="9004,600">
            <v:line id="_x0000_s1034" style="position:absolute" from="1413,7777" to="10413,7777"/>
            <v:line id="_x0000_s1035" style="position:absolute" from="1413,7957" to="10413,7957" strokecolor="#333"/>
            <v:line id="_x0000_s1036" style="position:absolute" from="1417,8197" to="10417,8197" strokecolor="#333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</w:p>
    <w:p w:rsidR="00463A88" w:rsidRDefault="00463A88" w:rsidP="00F90FF6">
      <w:pPr>
        <w:rPr>
          <w:b/>
          <w:i/>
          <w:sz w:val="32"/>
          <w:szCs w:val="32"/>
        </w:rPr>
      </w:pPr>
    </w:p>
    <w:p w:rsidR="00463A88" w:rsidRDefault="00463A88" w:rsidP="00F90FF6">
      <w:pPr>
        <w:rPr>
          <w:b/>
          <w:i/>
          <w:sz w:val="32"/>
          <w:szCs w:val="32"/>
        </w:rPr>
      </w:pPr>
    </w:p>
    <w:p w:rsidR="00463A88" w:rsidRDefault="00463A88" w:rsidP="00F90FF6">
      <w:pPr>
        <w:rPr>
          <w:b/>
          <w:i/>
          <w:sz w:val="32"/>
          <w:szCs w:val="32"/>
        </w:rPr>
      </w:pPr>
      <w:r>
        <w:rPr>
          <w:noProof/>
        </w:rPr>
        <w:pict>
          <v:group id="_x0000_s1040" style="position:absolute;margin-left:-5.35pt;margin-top:.25pt;width:251.7pt;height:30pt;z-index:251665408" coordorigin="1413,7777" coordsize="9004,600">
            <v:line id="_x0000_s1041" style="position:absolute" from="1413,7777" to="10413,7777"/>
            <v:line id="_x0000_s1042" style="position:absolute" from="1413,7957" to="10413,7957" strokecolor="#333"/>
            <v:line id="_x0000_s1043" style="position:absolute" from="1417,8197" to="10417,8197" strokecolor="#333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</w:p>
    <w:p w:rsidR="00463A88" w:rsidRDefault="00463A88" w:rsidP="00F90FF6">
      <w:pPr>
        <w:rPr>
          <w:b/>
          <w:i/>
          <w:sz w:val="32"/>
          <w:szCs w:val="32"/>
        </w:rPr>
      </w:pPr>
    </w:p>
    <w:p w:rsidR="00463A88" w:rsidRDefault="00463A88" w:rsidP="00F90FF6">
      <w:pPr>
        <w:rPr>
          <w:b/>
          <w:i/>
          <w:sz w:val="32"/>
          <w:szCs w:val="32"/>
        </w:rPr>
      </w:pPr>
      <w:r>
        <w:rPr>
          <w:noProof/>
        </w:rPr>
        <w:pict>
          <v:group id="_x0000_s1047" style="position:absolute;margin-left:-4.2pt;margin-top:13.55pt;width:251.7pt;height:30pt;z-index:251649024" coordorigin="1413,7777" coordsize="9004,600">
            <v:line id="_x0000_s1048" style="position:absolute" from="1413,7777" to="10413,7777"/>
            <v:line id="_x0000_s1049" style="position:absolute" from="1413,7957" to="10413,7957" strokecolor="#333"/>
            <v:line id="_x0000_s1050" style="position:absolute" from="1417,8197" to="10417,8197" strokecolor="#333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</w:p>
    <w:p w:rsidR="00463A88" w:rsidRDefault="00463A88" w:rsidP="00F90FF6">
      <w:pPr>
        <w:rPr>
          <w:b/>
          <w:i/>
          <w:sz w:val="32"/>
          <w:szCs w:val="32"/>
        </w:rPr>
      </w:pPr>
    </w:p>
    <w:p w:rsidR="00463A88" w:rsidRDefault="00463A88" w:rsidP="00F90FF6">
      <w:pPr>
        <w:rPr>
          <w:b/>
          <w:i/>
          <w:sz w:val="32"/>
          <w:szCs w:val="32"/>
        </w:rPr>
      </w:pPr>
    </w:p>
    <w:p w:rsidR="00463A88" w:rsidRDefault="00463A88" w:rsidP="00F90FF6">
      <w:pPr>
        <w:rPr>
          <w:b/>
          <w:i/>
          <w:sz w:val="32"/>
          <w:szCs w:val="32"/>
        </w:rPr>
      </w:pPr>
      <w:r>
        <w:rPr>
          <w:noProof/>
        </w:rPr>
        <w:pict>
          <v:group id="_x0000_s1054" style="position:absolute;margin-left:-5.35pt;margin-top:.25pt;width:251.7pt;height:30pt;z-index:251651072" coordorigin="1413,7777" coordsize="9004,600">
            <v:line id="_x0000_s1055" style="position:absolute" from="1413,7777" to="10413,7777"/>
            <v:line id="_x0000_s1056" style="position:absolute" from="1413,7957" to="10413,7957" strokecolor="#333"/>
            <v:line id="_x0000_s1057" style="position:absolute" from="1417,8197" to="10417,8197" strokecolor="#333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463A88" w:rsidRDefault="00463A88" w:rsidP="00F90FF6">
      <w:pPr>
        <w:rPr>
          <w:b/>
          <w:i/>
          <w:sz w:val="32"/>
          <w:szCs w:val="32"/>
        </w:rPr>
      </w:pPr>
      <w:r>
        <w:rPr>
          <w:noProof/>
        </w:rPr>
        <w:pict>
          <v:group id="_x0000_s1061" style="position:absolute;margin-left:-5.35pt;margin-top:25.45pt;width:251.7pt;height:30pt;z-index:251652096" coordorigin="1413,7777" coordsize="9004,600">
            <v:line id="_x0000_s1062" style="position:absolute" from="1413,7777" to="10413,7777"/>
            <v:line id="_x0000_s1063" style="position:absolute" from="1413,7957" to="10413,7957" strokecolor="#333"/>
            <v:line id="_x0000_s1064" style="position:absolute" from="1417,8197" to="10417,8197" strokecolor="#333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</w:p>
    <w:p w:rsidR="00463A88" w:rsidRPr="00873463" w:rsidRDefault="00463A88" w:rsidP="00F90FF6">
      <w:pPr>
        <w:rPr>
          <w:b/>
          <w:i/>
          <w:sz w:val="32"/>
          <w:szCs w:val="32"/>
        </w:rPr>
      </w:pPr>
      <w:r>
        <w:rPr>
          <w:noProof/>
        </w:rPr>
        <w:pict>
          <v:group id="_x0000_s1068" style="position:absolute;margin-left:-4.2pt;margin-top:551.55pt;width:251.7pt;height:30pt;z-index:251663360" coordorigin="1413,7777" coordsize="9004,600">
            <v:line id="_x0000_s1069" style="position:absolute" from="1413,7777" to="10413,7777"/>
            <v:line id="_x0000_s1070" style="position:absolute" from="1413,7957" to="10413,7957" strokecolor="#333"/>
            <v:line id="_x0000_s1071" style="position:absolute" from="1417,8197" to="10417,8197" strokecolor="#333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noProof/>
        </w:rPr>
        <w:pict>
          <v:group id="_x0000_s1075" style="position:absolute;margin-left:-5.35pt;margin-top:503.45pt;width:251.7pt;height:30pt;z-index:251662336" coordorigin="1413,7777" coordsize="9004,600">
            <v:line id="_x0000_s1076" style="position:absolute" from="1413,7777" to="10413,7777"/>
            <v:line id="_x0000_s1077" style="position:absolute" from="1413,7957" to="10413,7957" strokecolor="#333"/>
            <v:line id="_x0000_s1078" style="position:absolute" from="1417,8197" to="10417,8197" strokecolor="#333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>
        <w:rPr>
          <w:noProof/>
        </w:rPr>
        <w:pict>
          <v:group id="_x0000_s1082" style="position:absolute;margin-left:-5.35pt;margin-top:413.45pt;width:251.7pt;height:30pt;z-index:251660288" coordorigin="1413,7777" coordsize="9004,600">
            <v:line id="_x0000_s1083" style="position:absolute" from="1413,7777" to="10413,7777"/>
            <v:line id="_x0000_s1084" style="position:absolute" from="1413,7957" to="10413,7957" strokecolor="#333"/>
            <v:line id="_x0000_s1085" style="position:absolute" from="1417,8197" to="10417,8197" strokecolor="#333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noProof/>
        </w:rPr>
        <w:pict>
          <v:group id="_x0000_s1089" style="position:absolute;margin-left:-5.35pt;margin-top:368.45pt;width:251.7pt;height:30pt;z-index:251659264" coordorigin="1413,7777" coordsize="9004,600">
            <v:line id="_x0000_s1090" style="position:absolute" from="1413,7777" to="10413,7777"/>
            <v:line id="_x0000_s1091" style="position:absolute" from="1413,7957" to="10413,7957" strokecolor="#333"/>
            <v:line id="_x0000_s1092" style="position:absolute" from="1417,8197" to="10417,8197" strokecolor="#333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>
        <w:rPr>
          <w:noProof/>
        </w:rPr>
        <w:pict>
          <v:group id="_x0000_s1096" style="position:absolute;margin-left:-5.35pt;margin-top:323.45pt;width:251.7pt;height:30pt;z-index:251658240" coordorigin="1413,7777" coordsize="9004,600">
            <v:line id="_x0000_s1097" style="position:absolute" from="1413,7777" to="10413,7777"/>
            <v:line id="_x0000_s1098" style="position:absolute" from="1413,7957" to="10413,7957" strokecolor="#333"/>
            <v:line id="_x0000_s1099" style="position:absolute" from="1417,8197" to="10417,8197" strokecolor="#333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>
        <w:rPr>
          <w:noProof/>
        </w:rPr>
        <w:pict>
          <v:group id="_x0000_s1103" style="position:absolute;margin-left:-5.35pt;margin-top:278.45pt;width:251.7pt;height:30pt;z-index:251657216" coordorigin="1413,7777" coordsize="9004,600">
            <v:line id="_x0000_s1104" style="position:absolute" from="1413,7777" to="10413,7777"/>
            <v:line id="_x0000_s1105" style="position:absolute" from="1413,7957" to="10413,7957" strokecolor="#333"/>
            <v:line id="_x0000_s1106" style="position:absolute" from="1417,8197" to="10417,8197" strokecolor="#333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>
        <w:rPr>
          <w:noProof/>
        </w:rPr>
        <w:pict>
          <v:group id="_x0000_s1110" style="position:absolute;margin-left:-5.35pt;margin-top:233.45pt;width:251.7pt;height:30pt;z-index:251654144" coordorigin="1413,7777" coordsize="9004,600">
            <v:line id="_x0000_s1111" style="position:absolute" from="1413,7777" to="10413,7777"/>
            <v:line id="_x0000_s1112" style="position:absolute" from="1413,7957" to="10413,7957" strokecolor="#333"/>
            <v:line id="_x0000_s1113" style="position:absolute" from="1417,8197" to="10417,8197" strokecolor="#333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>
        <w:rPr>
          <w:noProof/>
        </w:rPr>
        <w:pict>
          <v:group id="_x0000_s1117" style="position:absolute;margin-left:-5.35pt;margin-top:188.45pt;width:251.7pt;height:30pt;z-index:251650048" coordorigin="1413,7777" coordsize="9004,600">
            <v:line id="_x0000_s1118" style="position:absolute" from="1413,7777" to="10413,7777"/>
            <v:line id="_x0000_s1119" style="position:absolute" from="1413,7957" to="10413,7957" strokecolor="#333"/>
            <v:line id="_x0000_s1120" style="position:absolute" from="1417,8197" to="10417,8197" strokecolor="#333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>
        <w:rPr>
          <w:noProof/>
        </w:rPr>
        <w:pict>
          <v:group id="_x0000_s1124" style="position:absolute;margin-left:-5.35pt;margin-top:143.45pt;width:251.7pt;height:30pt;z-index:251656192" coordorigin="1413,7777" coordsize="9004,600">
            <v:line id="_x0000_s1125" style="position:absolute" from="1413,7777" to="10413,7777"/>
            <v:line id="_x0000_s1126" style="position:absolute" from="1413,7957" to="10413,7957" strokecolor="#333"/>
            <v:line id="_x0000_s1127" style="position:absolute" from="1417,8197" to="10417,8197" strokecolor="#333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>
        <w:rPr>
          <w:noProof/>
        </w:rPr>
        <w:pict>
          <v:group id="_x0000_s1131" style="position:absolute;margin-left:-5.35pt;margin-top:98.45pt;width:251.7pt;height:30pt;z-index:251655168" coordorigin="1413,7777" coordsize="9004,600">
            <v:line id="_x0000_s1132" style="position:absolute" from="1413,7777" to="10413,7777"/>
            <v:line id="_x0000_s1133" style="position:absolute" from="1413,7957" to="10413,7957" strokecolor="#333"/>
            <v:line id="_x0000_s1134" style="position:absolute" from="1417,8197" to="10417,8197" strokecolor="#333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>
        <w:rPr>
          <w:noProof/>
        </w:rPr>
        <w:pict>
          <v:group id="_x0000_s1138" style="position:absolute;margin-left:-5.35pt;margin-top:53.45pt;width:251.7pt;height:30pt;z-index:251653120" coordorigin="1413,7777" coordsize="9004,600">
            <v:line id="_x0000_s1139" style="position:absolute" from="1413,7777" to="10413,7777"/>
            <v:line id="_x0000_s1140" style="position:absolute" from="1413,7957" to="10413,7957" strokecolor="#333"/>
            <v:line id="_x0000_s1141" style="position:absolute" from="1417,8197" to="10417,8197" strokecolor="#333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</w:p>
    <w:p w:rsidR="00463A88" w:rsidRDefault="00463A88" w:rsidP="00F90FF6"/>
    <w:p w:rsidR="00463A88" w:rsidRDefault="00463A88" w:rsidP="00F90FF6">
      <w:r>
        <w:rPr>
          <w:noProof/>
        </w:rPr>
        <w:pict>
          <v:group id="_x0000_s1145" style="position:absolute;margin-left:-4.1pt;margin-top:426.25pt;width:251.7pt;height:30pt;z-index:251661312" coordorigin="1413,7777" coordsize="9004,600">
            <v:line id="_x0000_s1146" style="position:absolute" from="1413,7777" to="10413,7777"/>
            <v:line id="_x0000_s1147" style="position:absolute" from="1413,7957" to="10413,7957" strokecolor="#333"/>
            <v:line id="_x0000_s1148" style="position:absolute" from="1417,8197" to="10417,8197" strokecolor="#333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</w:p>
    <w:p w:rsidR="00463A88" w:rsidRDefault="00463A88"/>
    <w:sectPr w:rsidR="00463A88" w:rsidSect="00F90FF6">
      <w:pgSz w:w="11906" w:h="16838"/>
      <w:pgMar w:top="284" w:right="74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FF6"/>
    <w:rsid w:val="001A0409"/>
    <w:rsid w:val="001F36CA"/>
    <w:rsid w:val="002327E6"/>
    <w:rsid w:val="004232A3"/>
    <w:rsid w:val="00463A88"/>
    <w:rsid w:val="008542E6"/>
    <w:rsid w:val="00873463"/>
    <w:rsid w:val="008D5060"/>
    <w:rsid w:val="008F65F2"/>
    <w:rsid w:val="00CC3984"/>
    <w:rsid w:val="00F4458E"/>
    <w:rsid w:val="00F90FF6"/>
    <w:rsid w:val="00FD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FF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A04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2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112</Words>
  <Characters>645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edanur</cp:lastModifiedBy>
  <cp:revision>2</cp:revision>
  <dcterms:created xsi:type="dcterms:W3CDTF">2012-11-14T09:48:00Z</dcterms:created>
  <dcterms:modified xsi:type="dcterms:W3CDTF">2012-11-17T17:22:00Z</dcterms:modified>
  <cp:category>www.sorubak.com</cp:category>
</cp:coreProperties>
</file>