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8FD" w:rsidRDefault="002108FD" w:rsidP="003E5698">
      <w:pPr>
        <w:jc w:val="center"/>
        <w:rPr>
          <w:rFonts w:ascii="Nurhan Uz" w:hAnsi="Nurhan Uz"/>
        </w:rPr>
      </w:pPr>
      <w:r w:rsidRPr="00BF4BF6">
        <w:rPr>
          <w:rFonts w:ascii="Nurhan Uz" w:hAnsi="Nurhan Uz"/>
        </w:rPr>
        <w:t xml:space="preserve">   </w:t>
      </w:r>
    </w:p>
    <w:p w:rsidR="002108FD" w:rsidRDefault="002108FD" w:rsidP="00426F08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75pt;margin-top:10.75pt;width:27.75pt;height:32.25pt;z-index:-251643392;visibility:visible">
            <v:imagedata r:id="rId4" o:title=""/>
          </v:shape>
        </w:pict>
      </w:r>
      <w:r>
        <w:rPr>
          <w:noProof/>
          <w:lang w:eastAsia="tr-TR"/>
        </w:rPr>
        <w:pict>
          <v:group id="Grup 290" o:spid="_x0000_s1027" style="position:absolute;margin-left:-2.6pt;margin-top:9.2pt;width:531pt;height:35.25pt;z-index:251627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">
            <v:shape id="Freeform 3" o:spid="_x0000_s10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jK+cMA&#10;AADcAAAADwAAAGRycy9kb3ducmV2LnhtbESPT4vCMBTE7wt+h/AEb2u66hbpGkUEwYtg/XN/27xt&#10;i81LTaLWb28EYY/DzPyGmS0604gbOV9bVvA1TEAQF1bXXCo4HtafUxA+IGtsLJOCB3lYzHsfM8y0&#10;vXNOt30oRYSwz1BBFUKbSemLigz6oW2Jo/dnncEQpSuldniPcNPIUZKk0mDNcaHCllYVFef91SjY&#10;rpbydze2Ok9P63MxSnN3cblSg363/AERqAv/4Xd7oxVMvyfwOhOP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jK+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CP9Ad8QAAADcAAAA&#10;DwAAAAAAAAAAAAAAAACqAgAAZHJzL2Rvd25yZXYueG1sUEsFBgAAAAAEAAQA+gAAAJsDAAAAAA==&#10;">
              <v:group id="Group 5" o:spid="_x0000_s10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C3eAMYAAADcAAAADwAAAGRycy9kb3ducmV2LnhtbESPQWuDQBSE74H+h+UV&#10;ektWWxSx2YQQ2tJDKEQDobeH+6IS9624WzX/vlso5DjMzDfMejubTow0uNaygngVgSCurG65VnAq&#10;35cZCOeRNXaWScGNHGw3D4s15tpOfKSx8LUIEHY5Kmi873MpXdWQQbeyPXHwLnYw6IMcaqkHnALc&#10;dPI5ilJpsOWw0GBP+4aqa/FjFHxMOO1e4rfxcL3sb99l8nU+xKTU0+O8ewXhafb38H/7UyvIkhT+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4Ld4AxgAAANwA&#10;AAAPAAAAAAAAAAAAAAAAAKoCAABkcnMvZG93bnJldi54bWxQSwUGAAAAAAQABAD6AAAAnQMAAAAA&#10;">
                <v:rect id="Rectangle 6" o:spid="_x0000_s10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UxXcUA&#10;AADcAAAADwAAAGRycy9kb3ducmV2LnhtbESPQWvCQBSE74L/YXmCt7oxYiupq4go1IOFanvo7ZF9&#10;JtHs27C7jfHfu0LB4zAz3zDzZWdq0ZLzlWUF41ECgji3uuJCwfdx+zID4QOyxtoyKbiRh+Wi35tj&#10;pu2Vv6g9hEJECPsMFZQhNJmUPi/JoB/Zhjh6J+sMhihdIbXDa4SbWqZJ8ioNVhwXSmxoXVJ+OfwZ&#10;BT+b3/bznFbprs137rjZT26XhpUaDrrVO4hAXXiG/9sfWsFs+gaPM/EIyM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TFdxQAAANwAAAAPAAAAAAAAAAAAAAAAAJgCAABkcnMv&#10;ZG93bnJldi54bWxQSwUGAAAAAAQABAD1AAAAigMAAAAA&#10;" filled="f" strokecolor="#009dc7" strokeweight=".21847mm">
                  <v:path arrowok="t"/>
                </v:rect>
                <v:rect id="Rectangle 7" o:spid="_x0000_s10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+qlL8MA&#10;AADcAAAADwAAAGRycy9kb3ducmV2LnhtbERPz2vCMBS+D/wfwhN2W1M7Nko1ikiFedhguh28PZpn&#10;W21eSpK19b9fDoMdP77fq81kOjGQ861lBYskBUFcWd1yreDrtH/KQfiArLGzTAru5GGznj2ssNB2&#10;5E8ajqEWMYR9gQqaEPpCSl81ZNAntieO3MU6gyFCV0vtcIzhppNZmr5Kgy3HhgZ72jVU3Y4/RsF3&#10;eR4+rlmbHYbq4E7l+/P91rNSj/NpuwQRaAr/4j/3m1aQv8S18Uw8An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+qlL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0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YAtMYA&#10;AADcAAAADwAAAGRycy9kb3ducmV2LnhtbESPQWvCQBSE74L/YXlCb7oxpUVTN0HEQj1YqNpDb4/s&#10;axLNvg272xj/vVso9DjMzDfMqhhMK3pyvrGsYD5LQBCXVjdcKTgdX6cLED4ga2wtk4IbeSjy8WiF&#10;mbZX/qD+ECoRIewzVFCH0GVS+rImg35mO+LofVtnMETpKqkdXiPctDJNkmdpsOG4UGNHm5rKy+HH&#10;KPjcfvXv57RJd325c8ft/vF26Viph8mwfgERaAj/4b/2m1aweFrC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KYAt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bkKVLCAAAA3AAAAA8A&#10;AAAAAAAAAAAAAAAAqgIAAGRycy9kb3ducmV2LnhtbFBLBQYAAAAABAAEAPoAAACZAwAAAAA=&#10;">
                <v:shape id="Freeform 10" o:spid="_x0000_s10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gG7MMA&#10;AADcAAAADwAAAGRycy9kb3ducmV2LnhtbESPX0sDMRDE34V+h7AF3+xeixzlbFqK0OqDCLaCr8tl&#10;vRwmm+OS++O3N4Lg4zAzv2F2h9k7NXIf2yAa1qsCFEsdTCuNhvfr6W4LKiYSQy4Ia/jmCIf94mZH&#10;lQmTvPF4SY3KEIkVabApdRVirC17iqvQsWTvM/SeUpZ9g6anKcO9w01RlOiplbxgqeNHy/XXZfAa&#10;nHPIH8fXcnrBcRjun/zZ4kbr2+V8fACVeE7/4b/2s9GwLd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gG7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Ym8MA&#10;AADcAAAADwAAAGRycy9kb3ducmV2LnhtbESPX0sDMRDE3wW/Q1ihb3bPoxzlbFqK0OqDCFbB1+Wy&#10;Xg6TzXHJ/fHbG0HwcZiZ3zC7w+KdmniIXRANd+sCFEsTTCethve30+0WVEwkhlwQ1vDNEQ7766sd&#10;1SbM8srTJbUqQyTWpMGm1NeIsbHsKa5Dz5K9zzB4SlkOLZqB5gz3DsuiqNBTJ3nBUs8Plpuvy+g1&#10;OOeQP44v1fyM0zhuHv3ZYqn16mY53oNKvKT/8F/7yWjYVi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qYm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Y9AMMA&#10;AADcAAAADwAAAGRycy9kb3ducmV2LnhtbESPX0sDMRDE34V+h7AF3+yeVY5yNi2lUPVBBFvB1+Wy&#10;Xg6TzXHJ/fHbG0HwcZiZ3zDb/eydGrmPbRANt6sCFEsdTCuNhvfL6WYDKiYSQy4Ia/jmCPvd4mpL&#10;lQmTvPF4To3KEIkVabApdRVirC17iqvQsWTvM/SeUpZ9g6anKcO9w3VRlOiplbxgqeOj5frrPHgN&#10;zjnkj8NrOb3gOAz3T/7R4lrr6+V8eACVeE7/4b/2s9GwKe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uY9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+ldMMA&#10;AADcAAAADwAAAGRycy9kb3ducmV2LnhtbESPX0sDMRDE34V+h7CCb3bPUo5yNi1FqPoggm2hr8tl&#10;vRwmm+OS++O3N4Lg4zAzv2G2+9k7NXIf2yAaHpYFKJY6mFYaDZfz8X4DKiYSQy4Ia/jmCPvd4mZL&#10;lQmTfPB4So3KEIkVabApdRVirC17isvQsWTvM/SeUpZ9g6anKcO9w1VRlOiplbxgqeMny/XXafAa&#10;nHPI18N7Ob3hOAzrF/9scaX13e18eASVeE7/4b/2q9GwKd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+l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MA78MA&#10;AADcAAAADwAAAGRycy9kb3ducmV2LnhtbESPX0sDMRDE34V+h7AF3+yeRY9yNi2lUPVBBFvB1+Wy&#10;Xg6TzXHJ/fHbG0HwcZiZ3zDb/eydGrmPbRANt6sCFEsdTCuNhvfL6WYDKiYSQy4Ia/jmCPvd4mpL&#10;lQmTvPF4To3KEIkVabApdRVirC17iqvQsWTvM/SeUpZ9g6anKcO9w3VRlOiplbxgqeOj5frrPHgN&#10;zjnkj8NrOb3gOAx3T/7R4lrr6+V8eACVeE7/4b/2s9GwKe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kMA7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GemMMA&#10;AADcAAAADwAAAGRycy9kb3ducmV2LnhtbESPX0sDMRDE34V+h7AF3+yeRY5yNi1FaPVBBKvg63LZ&#10;Xo4mm+OS++O3N4Lg4zAzv2G2+9k7NXIf2yAa7lcFKJY6mFYaDZ8fx7sNqJhIDLkgrOGbI+x3i5st&#10;VSZM8s7jOTUqQyRWpMGm1FWIsbbsKa5Cx5K9S+g9pSz7Bk1PU4Z7h+uiKNFTK3nBUsdPluvrefAa&#10;nHPIX4e3cnrFcRgenv3J4lrr2+V8eASVeE7/4b/2i9GwKU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Ge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ZDbEmxgAAANwA&#10;AAAPAAAAAAAAAAAAAAAAAKoCAABkcnMvZG93bnJldi54bWxQSwUGAAAAAAQABAD6AAAAnQMAAAAA&#10;">
                <v:shape id="Freeform 17" o:spid="_x0000_s10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KvccAA&#10;AADcAAAADwAAAGRycy9kb3ducmV2LnhtbERPS0sDMRC+C/0PYQre7GyLLGVtWkqh6kEEW8HrsBk3&#10;S5PJssk+/PfmIHj8+N67w+ydGrmPbRAN61UBiqUOppVGw+f1/LAFFROJIReENfxwhMN+cbejyoRJ&#10;Pni8pEblEIkVabApdRVirC17iqvQsWTuO/SeUoZ9g6anKYd7h5uiKNFTK7nBUscny/XtMngNzjnk&#10;r+N7Ob3hOAyPL/7Z4kbr++V8fAKVeE7/4j/3q9GwLf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Kvc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4K6sQA&#10;AADcAAAADwAAAGRycy9kb3ducmV2LnhtbESPS2vDMBCE74X8B7GB3pp1QjGpGyWEQB+HUmhS6HWx&#10;tpaptDKW/Oi/rwqFHoeZ+YbZHWbv1Mh9bINoWK8KUCx1MK00Gt4vDzdbUDGRGHJBWMM3RzjsF1c7&#10;qkyY5I3Hc2pUhkisSINNqasQY23ZU1yFjiV7n6H3lLLsGzQ9TRnuHW6KokRPreQFSx2fLNdf58Fr&#10;cM4hfxxfy+kFx2G4ffKPFjdaXy/n4z2oxHP6D/+1n42Gb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OCu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01qsAA&#10;AADcAAAADwAAAGRycy9kb3ducmV2LnhtbERPS2sCMRC+F/ofwhR6q7OVYmU1ihT6OIigLXgdNuNm&#10;MZksm+yj/745CD1+fO/1dvJODdzFJoiG51kBiqUKppFaw8/3+9MSVEwkhlwQ1vDLEbab+7s1lSaM&#10;cuThlGqVQySWpMGm1JaIsbLsKc5Cy5K5S+g8pQy7Gk1HYw73DudFsUBPjeQGSy2/Wa6up95rcM4h&#10;n3eHxbjHoe9fPv2HxbnWjw/TbgUq8ZT+xTf3l9GwfM3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+01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QMcMA&#10;AADcAAAADwAAAGRycy9kb3ducmV2LnhtbESPX0sDMRDE3wW/Q1ihb3avpdRyNi2lUPVBBKvg63LZ&#10;Xo4mm+OS++O3N4Lg4zAzv2G2+8k7NXAXmyAaFvMCFEsVTCO1hs+P0/0GVEwkhlwQ1vDNEfa725st&#10;lSaM8s7DOdUqQySWpMGm1JaIsbLsKc5Dy5K9S+g8pSy7Gk1HY4Z7h8uiWKOnRvKCpZaPlqvrufca&#10;nHPIX4e39fiKQ9+vnv2TxaXWs7vp8Agq8ZT+w3/tF6Nh87C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GQM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MORsMA&#10;AADcAAAADwAAAGRycy9kb3ducmV2LnhtbESPX0sDMRDE34V+h7AF3+yeh9RyNi2lUPVBBFvB1+Wy&#10;Xg6TzXHJ/fHbG0HwcZiZ3zDb/eydGrmPbRANt6sCFEsdTCuNhvfL6WYDKiYSQy4Ia/jmCPvd4mpL&#10;lQmTvPF4To3KEIkVabApdRVirC17iqvQsWTvM/SeUpZ9g6anKcO9w7Io1uiplbxgqeOj5frrPHgN&#10;zjnkj8PrenrBcRjunvyjxVL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MOR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+r3cQA&#10;AADcAAAADwAAAGRycy9kb3ducmV2LnhtbESPS0sDQRCE74L/YWghN9NrIknYZBKC4OMgQqKQa7PT&#10;7izO9Cw7sw//vSMIHouq+oraHSbv1MBdbIJouJsXoFiqYBqpNXy8P95uQMVEYsgFYQ3fHOGwv77a&#10;UWnCKCcezqlWGSKxJA02pbZEjJVlT3EeWpbsfYbOU8qyq9F0NGa4d7goihV6aiQvWGr5wXL1de69&#10;Bucc8uX4thpfcej7+2f/ZHGh9exmOm5BJZ7Sf/iv/WI0bN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c/q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YzqcMA&#10;AADcAAAADwAAAGRycy9kb3ducmV2LnhtbESPX0sDMRDE34V+h7BC3+yepdRyNi2loPVBBKvg63LZ&#10;Xo4mm+OS++O3N4Lg4zAzv2G2+8k7NXAXmyAa7hcFKJYqmEZqDZ8fT3cbUDGRGHJBWMM3R9jvZjdb&#10;Kk0Y5Z2Hc6pVhkgsSYNNqS0RY2XZU1yEliV7l9B5Sll2NZqOxgz3DpdFsUZPjeQFSy0fLVfXc+81&#10;OOeQvw5v6/EVh75fnfyzxaXW89vp8Agq8ZT+w3/tF6Nh87C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NYzq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qWMsQA&#10;AADcAAAADwAAAGRycy9kb3ducmV2LnhtbESPS0sDQRCE74L/YWghN9NriEnYZBKC4OMgQqKQa7PT&#10;7izO9Cw7sw//vSMIHouq+oraHSbv1MBdbIJouJsXoFiqYBqpNXy8P95uQMVEYsgFYQ3fHOGwv77a&#10;UWnCKCcezqlWGSKxJA02pbZEjJVlT3EeWpbsfYbOU8qyq9F0NGa4d7goihV6aiQvWGr5wXL1de69&#10;Bucc8uX4thpfcej75bN/srjQenYzHbegEk/pP/zXfjEaNu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aljL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IRcMA&#10;AADcAAAADwAAAGRycy9kb3ducmV2LnhtbESPX0sDMRDE34V+h7AF3+yeRc5yNi2lUPVBBFvB1+Wy&#10;Xg6TzXHJ/fHbG0HwcZiZ3zDb/eydGrmPbRANt6sCFEsdTCuNhvfL6WYDKiYSQy4Ia/jmCPvd4mpL&#10;lQmTvPF4To3KEIkVabApdRVirC17iqvQsWTvM/SeUpZ9g6anKcO9w3VRlOiplbxgqeOj5frrPHgN&#10;zjnkj8NrOb3gOAx3T/7R4lrr6+V8eACVeE7/4b/2s9GwuS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gIR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St3sMA&#10;AADcAAAADwAAAGRycy9kb3ducmV2LnhtbESPX0sDMRDE34V+h7CCb3bPUtpyNi2loPVBBKvg63LZ&#10;Xo4mm+OS++O3N4Lg4zAzv2G2+8k7NXAXmyAaHuYFKJYqmEZqDZ8fT/cbUDGRGHJBWMM3R9jvZjdb&#10;Kk0Y5Z2Hc6pVhkgsSYNNqS0RY2XZU5yHliV7l9B5Sll2NZqOxgz3DhdFsUJPjeQFSy0fLVfXc+81&#10;OOeQvw5vq/EVh75fnvyzxYXWd7fT4RFU4in9h//aL0bDZr2G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St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tUdcAA&#10;AADcAAAADwAAAGRycy9kb3ducmV2LnhtbERPy4rCMBTdC/MP4Q6402S6UOkYZRgYnI2Cj3F9ba5t&#10;sbkpSaa2f28WgsvDeS/XvW1ERz7UjjV8TBUI4sKZmksNp+PPZAEiRGSDjWPSMFCA9epttMTcuDvv&#10;qTvEUqQQDjlqqGJscylDUZHFMHUtceKuzluMCfpSGo/3FG4bmSk1kxZrTg0VtvRdUXE7/FsNl2w3&#10;XJQ//20G39ltwPOmVJnW4/f+6xNEpD6+xE/3r9GwmKe16Uw6AnL1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otUd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gcWEs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F2z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xYSxgAAANwA&#10;AAAPAAAAAAAAAAAAAAAAAKoCAABkcnMvZG93bnJldi54bWxQSwUGAAAAAAQABAD6AAAAnQMAAAAA&#10;">
                <v:shape id="Freeform 29" o:spid="_x0000_s10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hFjc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jhF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TgFsMA&#10;AADcAAAADwAAAGRycy9kb3ducmV2LnhtbESPX0sDMRDE34V+h7AF3+xei5TjbFqK0OqDCLaCr8tl&#10;vRwmm+OS++O3N4Lg4zAzv2F2h9k7NXIf2yAa1qsCFEsdTCuNhvfr6a4EFROJIReENXxzhMN+cbOj&#10;yoRJ3ni8pEZliMSKNNiUugox1pY9xVXoWLL3GXpPKcu+QdPTlOHe4aYotuiplbxgqeNHy/XXZfAa&#10;nHPIH8fX7fSC4zDcP/mzxY3Wt8v5+AAq8Zz+w3/tZ6OhLN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XTgF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Z+YcMA&#10;AADcAAAADwAAAGRycy9kb3ducmV2LnhtbESPX0sDMRDE3wW/Q1ihb3bPo5TjbFqK0OqDCFbB1+Wy&#10;Xg6TzXHJ/fHbG0HwcZiZ3zC7w+KdmniIXRANd+sCFEsTTCethve3020FKiYSQy4Ia/jmCIf99dWO&#10;ahNmeeXpklqVIRJr0mBT6mvE2Fj2FNehZ8neZxg8pSyHFs1Ac4Z7h2VRbNFTJ3nBUs8Plpuvy+g1&#10;OOeQP44v2/kZp3HcPPqzxVLr1c1yvAeVeEn/4b/2k9FQVSX8nslH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Z+Y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rb+sMA&#10;AADcAAAADwAAAGRycy9kb3ducmV2LnhtbESPX0sDMRDE34V+h7AF3+yeVcpxNi2lUPVBBFvB1+Wy&#10;Xg6TzXHJ/fHbG0HwcZiZ3zDb/eydGrmPbRANt6sCFEsdTCuNhvfL6aYEFROJIReENXxzhP1ucbWl&#10;yoRJ3ng8p0ZliMSKNNiUugox1pY9xVXoWLL3GXpPKcu+QdPTlOHe4booNuiplbxgqeOj5frrPHgN&#10;zjnkj8PrZnrBcRjun/yjxbXW18v58AAq8Zz+w3/tZ6OhLO/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rb+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DjsMA&#10;AADcAAAADwAAAGRycy9kb3ducmV2LnhtbESPX0sDMRDE34V+h7CCb3bPUspxNi1FqPoggm2hr8tl&#10;vRwmm+OS++O3N4Lg4zAzv2G2+9k7NXIf2yAaHpYFKJY6mFYaDZfz8b4EFROJIReENXxzhP1ucbOl&#10;yoRJPng8pUZliMSKNNiUugox1pY9xWXoWLL3GXpPKcu+QdPTlOHe4aooNuiplbxgqeMny/XXafAa&#10;nHPI18P7ZnrDcRjWL/7Z4krru9v58Agq8Zz+w3/tV6Oh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ND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/mFcMA&#10;AADcAAAADwAAAGRycy9kb3ducmV2LnhtbESPX0sDMRDE34V+h7AF3+yeRct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k/mF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k3yR8QAAADcAAAA&#10;DwAAAAAAAAAAAAAAAACqAgAAZHJzL2Rvd25yZXYueG1sUEsFBgAAAAAEAAQA+gAAAJsDAAAAAA==&#10;">
                <v:shape id="Freeform 36" o:spid="_x0000_s10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Hd+cMA&#10;AADcAAAADwAAAGRycy9kb3ducmV2LnhtbESPX0sDMRDE34V+h7AF3+yeRepxNi2lUPVBBFvB1+Wy&#10;Xg6TzXHJ/fHbG0HwcZiZ3zDb/eydGrmPbRANt6sCFEsdTCuNhvfL6aYEFROJIReENXxzhP1ucbWl&#10;yoRJ3ng8p0ZliMSKNNiUugox1pY9xVXoWLL3GXpPKcu+QdPTlOHe4booNuiplbxgqeOj5frrPHgN&#10;zjnkj8PrZnrBcRjunvyjxbXW18v58AAq8Zz+w3/tZ6OhLO/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Hd+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5Ji8AA&#10;AADcAAAADwAAAGRycy9kb3ducmV2LnhtbERPS0sDMRC+C/0PYQre7GyLlGVtWkqh6kEEW8HrsBk3&#10;S5PJssk+/PfmIHj8+N67w+ydGrmPbRAN61UBiqUOppVGw+f1/FCCionEkAvCGn44wmG/uNtRZcIk&#10;HzxeUqNyiMSKNNiUugox1pY9xVXoWDL3HXpPKcO+QdPTlMO9w01RbNFTK7nBUscny/XtMngNzjnk&#10;r+P7dnrDcRgeX/yzxY3W98v5+AQq8Zz+xX/uV6OhLPPa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E5J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LsEMQA&#10;AADcAAAADwAAAGRycy9kb3ducmV2LnhtbESPS2vDMBCE74X8B7GB3pp1QgmuGyWEQB+HUmhS6HWx&#10;tpaptDKW/Oi/rwqFHoeZ+YbZHWbv1Mh9bINoWK8KUCx1MK00Gt4vDzclqJhIDLkgrOGbIxz2i6sd&#10;VSZM8sbjOTUqQyRWpMGm1FWIsbbsKa5Cx5K9z9B7Sln2DZqepgz3DjdFsUVPreQFSx2fLNdf58Fr&#10;cM4hfxxft9MLjsNw++QfLW60vl7Ox3tQief0H/5rPxsNZXk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C7B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HTUM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Gwesn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+HT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12y8MA&#10;AADcAAAADwAAAGRycy9kb3ducmV2LnhtbESPX0sDMRDE34V+h7CCb3avpZR6bVpKQeuDCFbB1+Wy&#10;vRwmm+OS++O3N4Lg4zAzv2F2h8k7NXAXmyAaFvMCFEsVTCO1ho/3x/sNqJhIDLkgrOGbIxz2s5sd&#10;lSaM8sbDJdUqQySWpMGm1JaIsbLsKc5Dy5K9a+g8pSy7Gk1HY4Z7h8uiWKOnRvKCpZZPlquvS+81&#10;OOeQP4+v6/EFh75fnf2TxaXWd7fTcQsq8ZT+w3/tZ6Nh87C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12y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/ovM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7V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/6L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La </w:t>
      </w:r>
      <w:smartTag w:uri="urn:schemas-microsoft-com:office:smarttags" w:element="PersonName">
        <w:smartTagPr>
          <w:attr w:name="ProductID" w:val="la La"/>
        </w:smartTagPr>
        <w:r>
          <w:rPr>
            <w:rFonts w:ascii="Nurhan Uz" w:hAnsi="Nurhan Uz"/>
            <w:sz w:val="56"/>
            <w:szCs w:val="56"/>
          </w:rPr>
          <w:t>la La</w:t>
        </w:r>
      </w:smartTag>
      <w:r>
        <w:rPr>
          <w:rFonts w:ascii="Nurhan Uz" w:hAnsi="Nurhan Uz"/>
          <w:sz w:val="56"/>
          <w:szCs w:val="56"/>
        </w:rPr>
        <w:t xml:space="preserve"> la La </w:t>
      </w:r>
      <w:smartTag w:uri="urn:schemas-microsoft-com:office:smarttags" w:element="PersonName">
        <w:smartTagPr>
          <w:attr w:name="ProductID" w:val="la La"/>
        </w:smartTagPr>
        <w:r>
          <w:rPr>
            <w:rFonts w:ascii="Nurhan Uz" w:hAnsi="Nurhan Uz"/>
            <w:sz w:val="56"/>
            <w:szCs w:val="56"/>
          </w:rPr>
          <w:t>la La</w:t>
        </w:r>
      </w:smartTag>
      <w:r>
        <w:rPr>
          <w:rFonts w:ascii="Nurhan Uz" w:hAnsi="Nurhan Uz"/>
          <w:sz w:val="56"/>
          <w:szCs w:val="56"/>
        </w:rPr>
        <w:t xml:space="preserve"> la La </w:t>
      </w:r>
      <w:smartTag w:uri="urn:schemas-microsoft-com:office:smarttags" w:element="PersonName">
        <w:smartTagPr>
          <w:attr w:name="ProductID" w:val="la La"/>
        </w:smartTagPr>
        <w:r>
          <w:rPr>
            <w:rFonts w:ascii="Nurhan Uz" w:hAnsi="Nurhan Uz"/>
            <w:sz w:val="56"/>
            <w:szCs w:val="56"/>
          </w:rPr>
          <w:t>la La</w:t>
        </w:r>
      </w:smartTag>
    </w:p>
    <w:p w:rsidR="002108FD" w:rsidRDefault="002108FD" w:rsidP="00426F08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7" type="#_x0000_t202" style="position:absolute;margin-left:-24.95pt;margin-top:49.8pt;width:63.8pt;height:69.7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" stroked="f">
            <v:textbox>
              <w:txbxContent>
                <w:p w:rsidR="002108FD" w:rsidRDefault="002108FD"/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75" style="position:absolute;margin-left:.75pt;margin-top:5.4pt;width:27.75pt;height:33.5pt;z-index:-251644416;visibility:visible">
            <v:imagedata r:id="rId4" o:title=""/>
          </v:shape>
        </w:pict>
      </w:r>
      <w:r>
        <w:rPr>
          <w:noProof/>
          <w:lang w:eastAsia="tr-TR"/>
        </w:rPr>
        <w:pict>
          <v:shape id="Resim 10" o:spid="_x0000_s1069" type="#_x0000_t75" style="position:absolute;margin-left:.05pt;margin-top:49.9pt;width:27.85pt;height:36.75pt;z-index:-251645440;visibility:visible">
            <v:imagedata r:id="rId4" o:title=""/>
          </v:shape>
        </w:pict>
      </w:r>
      <w:r>
        <w:rPr>
          <w:noProof/>
          <w:lang w:eastAsia="tr-TR"/>
        </w:rPr>
        <w:pict>
          <v:shape id="Resim 17" o:spid="_x0000_s1070" type="#_x0000_t75" style="position:absolute;margin-left:429.75pt;margin-top:42.35pt;width:115.35pt;height:95.25pt;z-index:-251682304;visibility:visible">
            <v:imagedata r:id="rId5" o:title=""/>
          </v:shape>
        </w:pict>
      </w:r>
      <w:r>
        <w:rPr>
          <w:noProof/>
          <w:lang w:eastAsia="tr-TR"/>
        </w:rPr>
        <w:pict>
          <v:group id="_x0000_s1071" style="position:absolute;margin-left:-2.55pt;margin-top:5.05pt;width:531pt;height:35.25pt;z-index:251628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">
            <v:shape id="Freeform 3" o:spid="_x0000_s107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FwY8QA&#10;AADcAAAADwAAAGRycy9kb3ducmV2LnhtbESPzWrDMBCE74W8g9hAbo0cp5jUjRJCwNBLoc7PfWtt&#10;bRNr5Uiq7b59VSj0OMzMN8x2P5lODOR8a1nBapmAIK6sbrlWcDkXjxsQPiBr7CyTgm/ysN/NHraY&#10;aztyScMp1CJC2OeooAmhz6X0VUMG/dL2xNH7tM5giNLVUjscI9x0Mk2STBpsOS402NOxoep2+jIK&#10;3o4H+fG+trrMrsWtSrPS3V2p1GI+HV5ABJrCf/iv/aoVbJ6f4P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hcGP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7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zRvrtxgAAANwA&#10;AAAPAAAAAAAAAAAAAAAAAKoCAABkcnMvZG93bnJldi54bWxQSwUGAAAAAAQABAD6AAAAnQMAAAAA&#10;">
              <v:group id="Group 5" o:spid="_x0000_s10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DlGSaxgAAANwA&#10;AAAPAAAAAAAAAAAAAAAAAKoCAABkcnMvZG93bnJldi54bWxQSwUGAAAAAAQABAD6AAAAnQMAAAAA&#10;">
                <v:rect id="Rectangle 6" o:spid="_x0000_s10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yLx8YA&#10;AADcAAAADwAAAGRycy9kb3ducmV2LnhtbESPQWvCQBSE74L/YXlCb7oxhVZTN0HEQj1YqNpDb4/s&#10;axLNvg272xj/vVso9DjMzDfMqhhMK3pyvrGsYD5LQBCXVjdcKTgdX6cLED4ga2wtk4IbeSjy8WiF&#10;mbZX/qD+ECoRIewzVFCH0GVS+rImg35mO+LofVtnMETpKqkdXiPctDJNkidpsOG4UGNHm5rKy+HH&#10;KPjcfvXv57RJd325c8ft/vF26Viph8mwfgERaAj/4b/2m1awWD7D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cyLx8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MftcMA&#10;AADcAAAADwAAAGRycy9kb3ducmV2LnhtbERPz2vCMBS+D/wfwhN2W1M7GF1tFBEH87DBdB68PZpn&#10;W21eSpLV9r9fDoMdP77f5Xo0nRjI+daygkWSgiCurG65VvB9fHvKQfiArLGzTAom8rBezR5KLLS9&#10;8xcNh1CLGMK+QAVNCH0hpa8aMugT2xNH7mKdwRChq6V2eI/hppNZmr5Igy3HhgZ72jZU3Q4/RsFp&#10;dx4+r1mb7Ydq7467j+fp1rNSj/NxswQRaAz/4j/3u1aQv8a18U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Mftc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0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+6LsYA&#10;AADcAAAADwAAAGRycy9kb3ducmV2LnhtbESPT2vCQBTE70K/w/IK3nTTFERT11CKhXpQ8E8PvT2y&#10;r0ma7Nuwu43x27uC4HGYmd8wy3wwrejJ+dqygpdpAoK4sLrmUsHp+DmZg/ABWWNrmRRcyEO+ehot&#10;MdP2zHvqD6EUEcI+QwVVCF0mpS8qMuintiOO3q91BkOUrpTa4TnCTSvTJJlJgzXHhQo7+qioaA7/&#10;RsH3+qff/aV1uumLjTuut6+XpmOlxs/D+xuIQEN4hO/tL61gvljA7U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+6L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3aw2/CAAAA3AAAAA8A&#10;AAAAAAAAAAAAAAAAqgIAAGRycy9kb3ducmV2LnhtbFBLBQYAAAAABAAEAPoAAACZAwAAAAA=&#10;">
                <v:shape id="Freeform 10" o:spid="_x0000_s10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s0cMA&#10;AADc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qp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bs0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Ryp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Ry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jXP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8Ut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Y1z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PScQA&#10;AADc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xT0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3q0sQA&#10;AADc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96t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90pcMA&#10;AADcAAAADwAAAGRycy9kb3ducmV2LnhtbESPX0sDMRDE3wW/Q1ihb3bPUg69Ni1FsPVBBKvg63LZ&#10;Xg6TzXHJ/fHbG0HwcZiZ3zDb/eydGrmPbRANd8sCFEsdTCuNho/3p9t7UDGRGHJBWMM3R9jvrq+2&#10;VJkwyRuP59SoDJFYkQabUlchxtqyp7gMHUv2LqH3lLLsGzQ9TRnuHa6KokRPreQFSx0/Wq6/zoPX&#10;4JxD/jy8ltMLjsOwPvmjxZXWi5v5sAGVeE7/4b/2s9HwUJ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90p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jNbG8YAAADc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Ec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yM1sbxgAAANwA&#10;AAAPAAAAAAAAAAAAAAAAAKoCAABkcnMvZG93bnJldi54bWxQSwUGAAAAAAQABAD6AAAAnQMAAAAA&#10;">
                <v:shape id="Freeform 17" o:spid="_x0000_s10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xFTMAA&#10;AADcAAAADwAAAGRycy9kb3ducmV2LnhtbERPS0sDMRC+C/6HMEJvdtYiRdempQhqD6XQVvA6bMbN&#10;YjJZNtlH/31zKHj8+N6rzeSdGriLTRANT/MCFEsVTCO1hu/zx+MLqJhIDLkgrOHCETbr+7sVlSaM&#10;cuThlGqVQySWpMGm1JaIsbLsKc5Dy5K539B5Shl2NZqOxhzuHS6KYomeGskNllp+t1z9nXqvwTmH&#10;/LM9LMc9Dn3//OU/LS60nj1M2zdQiaf0L765d0bDa5HX5jP5COD6C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xFT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g18MA&#10;AADcAAAADwAAAGRycy9kb3ducmV2LnhtbESPX0sDMRDE3wW/Q1jBN7vXIsWeTUspVH0QwbbQ1+Wy&#10;Xo4mm+OS++O3N4Lg4zAzv2HW28k7NXAXmyAa5rMCFEsVTCO1hvPp8PAEKiYSQy4Ia/jmCNvN7c2a&#10;ShNG+eThmGqVIRJL0mBTakvEWFn2FGehZcneV+g8pSy7Gk1HY4Z7h4uiWKKnRvKCpZb3lqvrsfca&#10;nHPIl93HcnzHoe8fX/2LxYXW93fT7hlU4in9h//ab0bDqljB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Dg1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Pfl8AA&#10;AADcAAAADwAAAGRycy9kb3ducmV2LnhtbERPS2sCMRC+F/ofwgi91VmlSLsaRQp9HETQFnodNuNm&#10;MZksm+yj/745CD1+fO/NbvJODdzFJoiGxbwAxVIF00it4fvr7fEZVEwkhlwQ1vDLEXbb+7sNlSaM&#10;cuLhnGqVQySWpMGm1JaIsbLsKc5Dy5K5S+g8pQy7Gk1HYw73DpdFsUJPjeQGSy2/Wq6u595rcM4h&#10;/+yPq/GAQ98/ffh3i0utH2bTfg0q8ZT+xTf3p9Hwssjz85l8BHD7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NPfl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96DMMA&#10;AADcAAAADwAAAGRycy9kb3ducmV2LnhtbESPX0sDMRDE34V+h7AF3+zeFSl6Ni2lUPVBBFvB1+Wy&#10;Xg6TzXHJ/fHbG0HwcZiZ3zDb/eydGrmPbRAN5aoAxVIH00qj4f1yurkDFROJIReENXxzhP1ucbWl&#10;yoRJ3ng8p0ZliMSKNNiUugox1pY9xVXoWLL3GXpPKcu+QdPTlOHe4booNuiplbxgqeOj5frrPHgN&#10;zjnkj8PrZnrBcRhun/yjxbXW18v58AAq8Zz+w3/tZ6Phv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96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3ke8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N5H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B4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Bc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BQ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jZlMMA&#10;AADcAAAADwAAAGRycy9kb3ducmV2LnhtbESPX0sDMRDE34V+h7BC3+xeSyl6bVpKQeuDCFbB1+Wy&#10;vRwmm+OS++O3N4Lg4zAzv2F2h8k7NXAXmyAalosCFEsVTCO1ho/3x7t7UDGRGHJBWMM3RzjsZzc7&#10;Kk0Y5Y2HS6pVhkgsSYNNqS0RY2XZU1yEliV719B5Sll2NZqOxgz3DldFsUFPjeQFSy2fLFdfl95r&#10;cM4hfx5fN+MLDn2/Pvsniyut57fTcQsq8ZT+w3/tZ6PhYb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jZl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R8D8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kfA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ieM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24nj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pH48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o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6R+P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W+SMEA&#10;AADcAAAADwAAAGRycy9kb3ducmV2LnhtbERPPWvDMBDdC/0P4grdGikeSupYDqUQ0qWFpInni3Wx&#10;TayTkRTH/vfVUOj4eN/FZrK9GMmHzrGG5UKBIK6d6bjRcPzZvqxAhIhssHdMGmYKsCkfHwrMjbvz&#10;nsZDbEQK4ZCjhjbGIZcy1C1ZDAs3ECfu4rzFmKBvpPF4T+G2l5lSr9Jix6mhxYE+Wqqvh5vVcM6+&#10;57Py1Wk3+9F+Bax2jcq0fn6a3tcgIk3xX/zn/jQa3pZpbTqTjoAs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1vkj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Tn8L8QAAADc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N4As8z&#10;4QjI+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aTn8L8QAAADcAAAA&#10;DwAAAAAAAAAAAAAAAACqAgAAZHJzL2Rvd25yZXYueG1sUEsFBgAAAAAEAAQA+gAAAJsDAAAAAA==&#10;">
                <v:shape id="Freeform 29" o:spid="_x0000_s1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8VK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r8VK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ws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zsL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ux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J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Eux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2LX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ti1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QTK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u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2EEy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i2ss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Itr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0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sqi4M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XK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WyqLgxgAAANwA&#10;AAAPAAAAAAAAAAAAAAAAAKoCAABkcnMvZG93bnJldi54bWxQSwUGAAAAAAQABAD6AAAAnQMAAAAA&#10;">
                <v:shape id="Freeform 36" o:spid="_x0000_s11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NX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1WjV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ZL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MkZL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W8t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U2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4W8t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D9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8yL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mg/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omb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bF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gqJ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i4G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+9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4u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</w:t>
      </w:r>
    </w:p>
    <w:p w:rsidR="002108FD" w:rsidRPr="00614CF6" w:rsidRDefault="002108FD" w:rsidP="002F18B8">
      <w:pPr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shape id="_x0000_s1111" type="#_x0000_t75" style="position:absolute;margin-left:12pt;margin-top:1.35pt;width:27.75pt;height:33.75pt;z-index:-251642368;visibility:visible">
            <v:imagedata r:id="rId4" o:title=""/>
          </v:shape>
        </w:pict>
      </w:r>
      <w:r>
        <w:rPr>
          <w:noProof/>
          <w:lang w:eastAsia="tr-TR"/>
        </w:rPr>
        <w:pict>
          <v:oval id="Oval 938" o:spid="_x0000_s1112" style="position:absolute;margin-left:324.95pt;margin-top:24.1pt;width:114.35pt;height:57pt;z-index:251633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" strokecolor="#f79646" strokeweight="2pt">
            <v:textbox>
              <w:txbxContent>
                <w:p w:rsidR="002108FD" w:rsidRPr="00614CF6" w:rsidRDefault="002108FD" w:rsidP="00614CF6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</w:t>
                  </w:r>
                  <w:r w:rsidRPr="00614CF6">
                    <w:rPr>
                      <w:rFonts w:ascii="Hand writing Mutlu" w:hAnsi="Hand writing Mutlu"/>
                      <w:sz w:val="56"/>
                      <w:szCs w:val="56"/>
                    </w:rPr>
                    <w:t>la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37" o:spid="_x0000_s1113" type="#_x0000_t32" style="position:absolute;margin-left:280.65pt;margin-top:54.1pt;width:36.4pt;height:0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">
            <v:stroke endarrow="open"/>
          </v:shape>
        </w:pict>
      </w:r>
      <w:r>
        <w:rPr>
          <w:noProof/>
          <w:lang w:eastAsia="tr-TR"/>
        </w:rPr>
        <w:pict>
          <v:oval id="Oval 936" o:spid="_x0000_s1114" style="position:absolute;margin-left:157.45pt;margin-top:24.1pt;width:114.4pt;height:57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" strokecolor="#f79646" strokeweight="2pt">
            <v:textbox>
              <w:txbxContent>
                <w:p w:rsidR="002108FD" w:rsidRPr="00614CF6" w:rsidRDefault="002108FD" w:rsidP="00614CF6">
                  <w:pPr>
                    <w:jc w:val="center"/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 w:rsidRPr="00614CF6">
                    <w:rPr>
                      <w:rFonts w:ascii="Hand writing Mutlu" w:hAnsi="Hand writing Mutlu"/>
                      <w:sz w:val="56"/>
                      <w:szCs w:val="56"/>
                    </w:rPr>
                    <w:t>ela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Düz Ok Bağlayıcısı 934" o:spid="_x0000_s1115" type="#_x0000_t32" style="position:absolute;margin-left:98.25pt;margin-top:54.1pt;width:53.05pt;height:33pt;flip:y;z-index:25163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933" o:spid="_x0000_s1116" type="#_x0000_t32" style="position:absolute;margin-left:89.55pt;margin-top:26.35pt;width:61.8pt;height:27.75pt;z-index:251629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">
            <v:stroke endarrow="open"/>
          </v:shape>
        </w:pict>
      </w:r>
      <w:r>
        <w:rPr>
          <w:rFonts w:ascii="Nurhan Uz" w:hAnsi="Nurhan Uz"/>
          <w:sz w:val="56"/>
          <w:szCs w:val="56"/>
        </w:rPr>
        <w:t xml:space="preserve">     </w:t>
      </w:r>
      <w:r w:rsidRPr="00614CF6">
        <w:rPr>
          <w:rFonts w:ascii="Hand writing Mutlu" w:hAnsi="Hand writing Mutlu"/>
          <w:sz w:val="56"/>
          <w:szCs w:val="56"/>
        </w:rPr>
        <w:t>e</w:t>
      </w:r>
    </w:p>
    <w:p w:rsidR="002108FD" w:rsidRPr="00614CF6" w:rsidRDefault="002108FD" w:rsidP="00614CF6">
      <w:pPr>
        <w:ind w:left="1416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oval id="Oval 939" o:spid="_x0000_s1117" style="position:absolute;left:0;text-align:left;margin-left:461.2pt;margin-top:5.1pt;width:79.85pt;height:53.25pt;z-index:251635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" strokecolor="#f79646" strokeweight="2pt">
            <v:textbox>
              <w:txbxContent>
                <w:p w:rsidR="002108FD" w:rsidRPr="00614CF6" w:rsidRDefault="002108FD" w:rsidP="00614CF6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 w:rsidRPr="00614CF6">
                    <w:rPr>
                      <w:rFonts w:ascii="Hand writing Mutlu" w:hAnsi="Hand writing Mutlu"/>
                      <w:sz w:val="40"/>
                      <w:szCs w:val="40"/>
                    </w:rPr>
                    <w:t>Ela</w:t>
                  </w:r>
                </w:p>
              </w:txbxContent>
            </v:textbox>
          </v:oval>
        </w:pict>
      </w:r>
      <w:r w:rsidRPr="00614CF6">
        <w:rPr>
          <w:rFonts w:ascii="Hand writing Mutlu" w:hAnsi="Hand writing Mutlu"/>
          <w:sz w:val="56"/>
          <w:szCs w:val="56"/>
        </w:rPr>
        <w:t>la</w:t>
      </w:r>
    </w:p>
    <w:p w:rsidR="002108FD" w:rsidRDefault="002108FD" w:rsidP="002F18B8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118" type="#_x0000_t75" style="position:absolute;margin-left:2.8pt;margin-top:9.05pt;width:27.75pt;height:33.75pt;z-index:-251641344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119" style="position:absolute;margin-left:1.75pt;margin-top:7.6pt;width:531pt;height:35.25pt;z-index:2516362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">
            <v:shape id="Freeform 3" o:spid="_x0000_s112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fwIcQA&#10;AADcAAAADwAAAGRycy9kb3ducmV2LnhtbESPzWrDMBCE74W8g9hCbo0cp5jEjRJCwNBLoc7PfWtt&#10;bRNr5Uiq7b59VSj0OMzMN8x2P5lODOR8a1nBcpGAIK6sbrlWcDkXT2sQPiBr7CyTgm/ysN/NHraY&#10;aztyScMp1CJC2OeooAmhz6X0VUMG/cL2xNH7tM5giNLVUjscI9x0Mk2STBpsOS402NOxoep2+jIK&#10;3o4H+fG+srrMrsWtSrPS3V2p1PxxOryACDSF//Bf+1Ur2Dwv4fdMP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X8CH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2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C5BQ8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eB9Oob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QuQUPFAAAA3AAA&#10;AA8AAAAAAAAAAAAAAAAAqgIAAGRycy9kb3ducmV2LnhtbFBLBQYAAAAABAAEAPoAAACcAwAAAAA=&#10;">
              <v:group id="Group 5" o:spid="_x0000_s112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2Lk2M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/iYTu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ti5NjFAAAA3AAA&#10;AA8AAAAAAAAAAAAAAAAAqgIAAGRycy9kb3ducmV2LnhtbFBLBQYAAAAABAAEAPoAAACcAwAAAAA=&#10;">
                <v:rect id="Rectangle 6" o:spid="_x0000_s112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82asUA&#10;AADcAAAADwAAAGRycy9kb3ducmV2LnhtbESPQWvCQBSE74X+h+UVvNVNo4iNrlKKgh4U1Hrw9sg+&#10;k9Ts27C7xvjvXaHQ4zAz3zDTeWdq0ZLzlWUFH/0EBHFudcWFgp/D8n0MwgdkjbVlUnAnD/PZ68sU&#10;M21vvKN2HwoRIewzVFCG0GRS+rwkg75vG+Lona0zGKJ0hdQObxFuapkmyUgarDgulNjQd0n5ZX81&#10;Co6LU7v9Tat03eZrd1hsBvdLw0r13rqvCYhAXfgP/7VXWsHncAjPM/EIy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nzZqxQAAANwAAAAPAAAAAAAAAAAAAAAAAJgCAABkcnMv&#10;ZG93bnJldi54bWxQSwUGAAAAAAQABAD1AAAAigMAAAAA&#10;" filled="f" strokecolor="#009dc7" strokeweight=".21847mm">
                  <v:path arrowok="t"/>
                </v:rect>
                <v:rect id="Rectangle 7" o:spid="_x0000_s112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OT8cYA&#10;AADcAAAADwAAAGRycy9kb3ducmV2LnhtbESPQWvCQBSE74L/YXlCb3XT1IqNriJiQQ8VjO2ht0f2&#10;maRm34bdbYz/vlsoeBxm5htmsepNIzpyvras4GmcgCAurK65VPBxenucgfABWWNjmRTcyMNqORws&#10;MNP2ykfq8lCKCGGfoYIqhDaT0hcVGfRj2xJH72ydwRClK6V2eI1w08g0SabSYM1xocKWNhUVl/zH&#10;KPjcfnWH77RO912xd6ft+/Pt0rJSD6N+PQcRqA/38H97pxW8Tl7g70w8AnL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OT8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2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ENhsYA&#10;AADcAAAADwAAAGRycy9kb3ducmV2LnhtbESPQWvCQBSE74L/YXlCb3VjWqSmboKIhXqwULWH3h7Z&#10;1ySafRt2tzH+e7dQ8DjMzDfMshhMK3pyvrGsYDZNQBCXVjdcKTge3h5fQPiArLG1TAqu5KHIx6Ml&#10;Ztpe+JP6fahEhLDPUEEdQpdJ6cuaDPqp7Yij92OdwRClq6R2eIlw08o0SebSYMNxocaO1jWV5/2v&#10;UfC1+e4/TmmTbvty6w6b3dP13LFSD5Nh9Qoi0BDu4f/2u1aweJ7D35l4BGR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ENh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2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Fni28cAAADc&#10;AAAADwAAAAAAAAAAAAAAAACqAgAAZHJzL2Rvd25yZXYueG1sUEsFBgAAAAAEAAQA+gAAAJ4DAAAA&#10;AA==&#10;">
                <v:shape id="Freeform 10" o:spid="_x0000_s11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b8jMAA&#10;AADcAAAADwAAAGRycy9kb3ducmV2LnhtbERPS0sDMRC+F/wPYQRvdtZSiq5NSxFsPZRCq+B12Iyb&#10;xWSybLIP/705FHr8+N7r7eSdGriLTRANT/MCFEsVTCO1hq/P98dnUDGRGHJBWMMfR9hu7mZrKk0Y&#10;5czDJdUqh0gsSYNNqS0RY2XZU5yHliVzP6HzlDLsajQdjTncO1wUxQo9NZIbLLX8Zrn6vfReg3MO&#10;+Xt3Wo1HHPp+efB7iwutH+6n3SuoxFO6ia/uD6PhZZn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Rb8j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pZF8MA&#10;AADcAAAADwAAAGRycy9kb3ducmV2LnhtbESPX0sDMRDE34V+h7BC3+yepRR7Ni2loPVBBKvg63LZ&#10;Xo4mm+OS++O3N4Lg4zAzv2G2+8k7NXAXmyAa7hcFKJYqmEZqDZ8fT3cPoGIiMeSCsIZvjrDfzW62&#10;VJowyjsP51SrDJFYkgabUlsixsqyp7gILUv2LqHzlLLsajQdjRnuHS6LYo2eGskLllo+Wq6u595r&#10;cM4hfx3e1uMrDn2/Ovlni0ut57fT4RFU4in9h//aL0bDZrW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pZ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lmV8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+S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5Zl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XDzMQA&#10;AADcAAAADwAAAGRycy9kb3ducmV2LnhtbESPS0sDQRCE74L/YWghN9ObEEO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1w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ddu8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nX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v4I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D3c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r+C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3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RUupxxgAAANwA&#10;AAAPAAAAAAAAAAAAAAAAAKoCAABkcnMvZG93bnJldi54bWxQSwUGAAAAAAQABAD6AAAAnQMAAAAA&#10;">
                <v:shape id="Freeform 17" o:spid="_x0000_s11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7Fz8QA&#10;AADcAAAADwAAAGRycy9kb3ducmV2LnhtbESPX0sDMRDE3wW/Q1jBN7tnaYs9m5ZSaPVBBKvQ1+Wy&#10;Xg6TzXHJ/fHbG0HwcZiZ3zCb3eSdGriLTRAN97MCFEsVTCO1ho/3490DqJhIDLkgrOGbI+y211cb&#10;Kk0Y5Y2Hc6pVhkgsSYNNqS0RY2XZU5yFliV7n6HzlLLsajQdjRnuHc6LYoWeGskLllo+WK6+zr3X&#10;4JxDvuxfV+MLDn2/ePIni3Otb2+m/SOoxFP6D/+1n42G9X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Ox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xbuMQA&#10;AADcAAAADwAAAGRycy9kb3ducmV2LnhtbESPS0sDQRCE70L+w9CCN9Nr0C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cW7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D+I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u4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Q/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9qUcEA&#10;AADcAAAADwAAAGRycy9kb3ducmV2LnhtbERPS0sDMRC+C/6HMII3O2uppa5NSxGsHkqhVfA6bMbN&#10;YjJZNtmH/94cCj1+fO/1dvJODdzFJoiGx1kBiqUKppFaw9fn28MKVEwkhlwQ1vDHEbab25s1lSaM&#10;cuLhnGqVQySWpMGm1JaIsbLsKc5Cy5K5n9B5Shl2NZqOxhzuHc6LYomeGskNllp+tVz9nnuvwTmH&#10;/L07LscDDn2/ePd7i3Ot7++m3QuoxFO6ii/uD6Ph+S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TPal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PPys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v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Dz8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s6s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Ws6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4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JccQA&#10;AADcAAAADwAAAGRycy9kb3ducmV2LnhtbESPS2vDMBCE74X8B7GB3pp1QjGNGyWEQh+HUmgS6HWx&#10;tpaptDKW/Oi/rwqFHoeZ+YbZHWbv1Mh9bINoWK8KUCx1MK00Gi7nx5s7UDGRGHJBWMM3RzjsF1c7&#10;qkyY5J3HU2pUhkisSINNqasQY23ZU1yFjiV7n6H3lLLsGzQ9TRnuHW6KokRPreQFSx0/WK6/ToPX&#10;4JxD/ji+ldMrjsNw++yfLG60vl7Ox3tQief0H/5rvxgN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ZCXH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4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uXBs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Gwrk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0uXB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4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cyn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+/I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HMp3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6q6cQA&#10;AADcAAAADwAAAGRycy9kb3ducmV2LnhtbESPS2vDMBCE74X8B7GB3pp1QjCtGyWEQB+HUmhS6HWx&#10;tpaptDKW/Oi/rwqFHoeZ+YbZHWbv1Mh9bINoWK8KUCx1MK00Gt4vDze3oGIiMeSCsIZvjnDYL652&#10;VJkwyRuP59SoDJFYkQabUlchxtqyp7gKHUv2PkPvKWXZN2h6mjLcO9wURYmeWskLljo+Wa6/zoPX&#10;4JxD/ji+ltMLjsOwffKPFjdaXy/n4z2oxHP6D/+1n42Gu3I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uqu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4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Jiq8MA&#10;AADcAAAADwAAAGRycy9kb3ducmV2LnhtbESPQWsCMRSE7wX/Q3iCt5q4oNStUUQQe7FQtZ6fm9fd&#10;pZuXJUnX3X9vCoUeh5n5hlltetuIjnyoHWuYTRUI4sKZmksNl/P++QVEiMgGG8ekYaAAm/XoaYW5&#10;cXf+oO4US5EgHHLUUMXY5lKGoiKLYepa4uR9OW8xJulLaTzeE9w2MlNqIS3WnBYqbGlXUfF9+rEa&#10;btn7cFP++nkYfGePAa+HUmVaT8b99hVEpD7+h//ab0bDcjGH3zPpCMj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7Jiq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4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AbIMUAAADcAAAADwAAAGRycy9kb3ducmV2LnhtbESPT2vCQBTE7wW/w/KE&#10;3uomlgaNriKi4kEK/gHx9sg+k2D2bciuSfz23UKhx2FmfsPMl72pREuNKy0riEcRCOLM6pJzBZfz&#10;9mMCwnlkjZVlUvAiB8vF4G2OqbYdH6k9+VwECLsUFRTe16mULivIoBvZmjh4d9sY9EE2udQNdgFu&#10;KjmOokQaLDksFFjTuqDscXoaBbsOu9VnvGkPj/v6dTt/fV8PMSn1PuxXMxCeev8f/mvvtYJpksD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CgGyDFAAAA3AAA&#10;AA8AAAAAAAAAAAAAAAAAqgIAAGRycy9kb3ducmV2LnhtbFBLBQYAAAAABAAEAPoAAACcAwAAAAA=&#10;">
                <v:shape id="Freeform 29" o:spid="_x0000_s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w0ns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+/I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8NJ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g7MAA&#10;AADcAAAADwAAAGRycy9kb3ducmV2LnhtbERPS0sDMRC+C/0PYQRvdtYii12bllLwcRDBtuB12Ew3&#10;S5PJssk+/PfmIHj8+N6b3eydGrmPbRAND8sCFEsdTCuNhvPp5f4JVEwkhlwQ1vDDEXbbxc2GKhMm&#10;+eLxmBqVQyRWpMGm1FWIsbbsKS5Dx5K5S+g9pQz7Bk1PUw73DldFUaKnVnKDpY4PluvrcfAanHPI&#10;3/vPcvrAcRge3/yrxZXWd7fz/hlU4jn9i//c70bDus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qOg7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8Fd8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U27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8F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w6N8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MOj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CfrMQA&#10;AADcAAAADwAAAGRycy9kb3ducmV2LnhtbESPS0sDQRCE74L/YWghN9ObEGKyZhKC4OMgQqKQa7PT&#10;7izO9Cw7sw//vSMIHouq+oraHSbv1MBdbIJoWMwLUCxVMI3UGj7eH283oGIiMeSCsIZvjnDYX1/t&#10;qDRhlBMP51SrDJFYkgabUlsixsqypzgPLUv2PkPnKWXZ1Wg6GjPcO1wWxRo9NZIXLLX8YLn6Ovde&#10;g3MO+XJ8W4+vOPT96tk/WVxqPbuZjvegEk/pP/zXfjEatnc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An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IB28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SAd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5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4uZc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/iYTe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UOLmXFAAAA3AAA&#10;AA8AAAAAAAAAAAAAAAAAqgIAAGRycy9kb3ducmV2LnhtbFBLBQYAAAAABAAEAPoAAACcAwAAAAA=&#10;">
                <v:shape id="Freeform 36" o:spid="_x0000_s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8NMQA&#10;AADcAAAADwAAAGRycy9kb3ducmV2LnhtbESPX0sDMRDE3wW/Q1jBN7tnKbU9m5ZSqPogQqvQ1+Wy&#10;Xg6TzXHJ/fHbG0HwcZiZ3zCb3eSdGriLTRAN97MCFEsVTCO1ho/3490KVEwkhlwQ1vDNEXbb66sN&#10;lSaMcuLhnGqVIRJL0mBTakvEWFn2FGehZcneZ+g8pSy7Gk1HY4Z7h/OiWKKnRvKCpZYPlquvc+81&#10;OOeQL/u35fiKQ98vnv2TxbnWtzfT/hFU4in9h//aL0bD+mE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43PD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uZr8QA&#10;AADcAAAADwAAAGRycy9kb3ducmV2LnhtbESPX0sDMRDE3wW/Q1jBN7vXotWeTUspVH0QwSr0dbms&#10;l6PJ5rjk/vjtjSD4OMzMb5j1dvJODdzFJoiG+awAxVIF00it4fPjcPMAKiYSQy4Ia/jmCNvN5cWa&#10;ShNGeefhmGqVIRJL0mBTakvEWFn2FGehZcneV+g8pSy7Gk1HY4Z7h4uiWKKnRvKCpZb3lqvzsfca&#10;nHPIp93bcnzFoe9vn/2TxYXW11fT7hFU4in9h//aL0bD6v4O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7m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H2MQA&#10;AADcAAAADwAAAGRycy9kb3ducmV2LnhtbESPS0sDQRCE70L+w9CCN9NrkDWumYQQ8HEQIYngtdlp&#10;dxZnepad2Yf/3hEEj0VVfUVtdrN3auQ+tkE03CwLUCx1MK00Gt7Pj9drUDGRGHJBWMM3R9htFxcb&#10;qkyY5MjjKTUqQyRWpMGm1FWIsbbsKS5Dx5K9z9B7Sln2DZqepgz3DldFUaKnVvKCpY4Pluuv0+A1&#10;OOeQP/Zv5fSK4zDcPvsniyutry7n/QOoxHP6D/+1X4yG+7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pB9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iQ8QA&#10;AADcAAAADwAAAGRycy9kb3ducmV2LnhtbESPX0sDMRDE3wW/Q1jBN7tnKa09m5ZSaPVBBKvQ1+Wy&#10;Xg6TzXHJ/fHbG0HwcZiZ3zCb3eSdGriLTRAN97MCFEsVTCO1ho/3490DqJhIDLkgrOGbI+y211cb&#10;Kk0Y5Y2Hc6pVhkgsSYNNqS0RY2XZU5yFliV7n6HzlLLsajQdjRnuHc6LYomeGskLllo+WK6+zr3X&#10;4JxDvuxfl+MLDn2/ePIni3Otb2+m/SOoxFP6D/+1n42G9Wo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lok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o2McEA&#10;AADcAAAADwAAAGRycy9kb3ducmV2LnhtbERPS0sDMRC+C/6HMII3O2spta5NSxGsPRShVfA6bMbN&#10;YjJZNtmH/94cCj1+fO/1dvJODdzFJoiGx1kBiqUKppFaw9fn28MKVEwkhlwQ1vDHEbab25s1lSaM&#10;cuLhnGqVQySWpMGm1JaIsbLsKc5Cy5K5n9B5Shl2NZqOxhzuHc6LYomeGskNllp+tVz9nnuvwTmH&#10;/L37WI5HHPp+8e73Fuda399NuxdQiad0FV/cB6Ph+S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6Nj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Tqs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v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2k6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 Ela Ela Ela Ela Ela Ela Ela Ela Ela</w:t>
      </w:r>
    </w:p>
    <w:p w:rsidR="002108FD" w:rsidRPr="002F18B8" w:rsidRDefault="002108FD" w:rsidP="002F18B8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159" type="#_x0000_t75" style="position:absolute;margin-left:10.55pt;margin-top:8.25pt;width:27.75pt;height:33.75pt;z-index:-251640320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160" style="position:absolute;margin-left:7.45pt;margin-top:6.55pt;width:531pt;height:35.25pt;z-index:251637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">
            <v:shape id="Freeform 3" o:spid="_x0000_s116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5Ku8QA&#10;AADcAAAADwAAAGRycy9kb3ducmV2LnhtbESPwWrDMBBE74H+g9hCb7HsFEzqRgkmYMilUKfpfWtt&#10;bRNr5UqK4/59FQj0OMzMG2azm80gJnK+t6wgS1IQxI3VPbcKTh/Vcg3CB2SNg2VS8EsedtuHxQYL&#10;ba9c03QMrYgQ9gUq6EIYCyl905FBn9iROHrf1hkMUbpWaofXCDeDXKVpLg32HBc6HGnfUXM+XoyC&#10;t30pv96fra7zz+rcrPLa/bhaqafHuXwFEWgO/+F7+6AVvKwzuJ2JR0Bu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uSrv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6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f72c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u/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+X+9nFAAAA3AAA&#10;AA8AAAAAAAAAAAAAAAAAqgIAAGRycy9kb3ducmV2LnhtbFBLBQYAAAAABAAEAPoAAACcAwAAAAA=&#10;">
              <v:group id="Group 5" o:spid="_x0000_s116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NteQsYAAADcAAAADwAAAGRycy9kb3ducmV2LnhtbESPQWvCQBSE7wX/w/IK&#10;3ppNlJaYZhWRKh5CoSqU3h7ZZxLMvg3ZbRL/fbdQ6HGYmW+YfDOZVgzUu8aygiSKQRCXVjdcKbic&#10;908pCOeRNbaWScGdHGzWs4ccM21H/qDh5CsRIOwyVFB732VSurImgy6yHXHwrrY36IPsK6l7HAPc&#10;tHIRxy/SYMNhocaOdjWVt9O3UXAYcdwuk7ehuF1396/z8/tnkZBS88dp+wrC0+T/w3/to1awSp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g215CxgAAANwA&#10;AAAPAAAAAAAAAAAAAAAAAKoCAABkcnMvZG93bnJldi54bWxQSwUGAAAAAAQABAD6AAAAnQMAAAAA&#10;">
                <v:rect id="Rectangle 6" o:spid="_x0000_s11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aM8MYA&#10;AADcAAAADwAAAGRycy9kb3ducmV2LnhtbESPQWvCQBSE74L/YXlCb7oxLUVTN0HEQj1YqNpDb4/s&#10;axLNvg272xj/vVso9DjMzDfMqhhMK3pyvrGsYD5LQBCXVjdcKTgdX6cLED4ga2wtk4IbeSjy8WiF&#10;mbZX/qD+ECoRIewzVFCH0GVS+rImg35mO+LofVtnMETpKqkdXiPctDJNkmdpsOG4UGNHm5rKy+HH&#10;KPjcfvXv57RJd325c8ft/vF26Viph8mwfgERaAj/4b/2m1awXDzB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iaM8M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6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opa8YA&#10;AADcAAAADwAAAGRycy9kb3ducmV2LnhtbESPQWvCQBSE74L/YXlCb7oxpUVTN0HEQj1YqNpDb4/s&#10;axLNvg272xj/vVso9DjMzDfMqhhMK3pyvrGsYD5LQBCXVjdcKTgdX6cLED4ga2wtk4IbeSjy8WiF&#10;mbZX/qD+ECoRIewzVFCH0GVS+rImg35mO+LofVtnMETpKqkdXiPctDJNkmdpsOG4UGNHm5rKy+HH&#10;KPjcfvXv57RJd325c8ft/vF26Viph8mwfgERaAj/4b/2m1awXDzB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opa8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i3HMYA&#10;AADcAAAADwAAAGRycy9kb3ducmV2LnhtbESPQWvCQBSE7wX/w/KE3urGFMSmriKiUA8taPTQ2yP7&#10;mqTJvg272yT++25B6HGYmW+Y1WY0rejJ+dqygvksAUFcWF1zqeCSH56WIHxA1thaJgU38rBZTx5W&#10;mGk78In6cyhFhLDPUEEVQpdJ6YuKDPqZ7Yij92WdwRClK6V2OES4aWWaJAtpsOa4UGFHu4qK5vxj&#10;FFz3n/3Hd1qnx744unz//nxrOlbqcTpuX0EEGsN/+N5+0wpelgv4OxOPgFz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i3HM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BYQcYAAADcAAAADwAAAGRycy9kb3ducmV2LnhtbESPQWvCQBSE74L/YXlC&#10;b3UTi62NWUVEpQcpVAvF2yP7TEKyb0N2TeK/7xYKHoeZ+YZJ14OpRUetKy0riKcRCOLM6pJzBd/n&#10;/fMChPPIGmvLpOBODtar8SjFRNuev6g7+VwECLsEFRTeN4mULivIoJvahjh4V9sa9EG2udQt9gFu&#10;ajmLoldpsOSwUGBD24Ky6nQzCg499puXeNcdq+v2fjnPP3+OMSn1NBk2SxCeBv8I/7c/tIL3xRv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FhBxgAAANwA&#10;AAAPAAAAAAAAAAAAAAAAAKoCAABkcnMvZG93bnJldi54bWxQSwUGAAAAAAQABAD6AAAAnQMAAAAA&#10;">
                <v:shape id="Freeform 10" o:spid="_x0000_s11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9GFsAA&#10;AADcAAAADwAAAGRycy9kb3ducmV2LnhtbERPS2sCMRC+F/ofwhR6q7NKEbsaRQp9HIqgLfQ6bMbN&#10;YjJZNtlH/31zEDx+fO/NbvJODdzFJoiG+awAxVIF00it4ef77WkFKiYSQy4Ia/jjCLvt/d2GShNG&#10;OfJwSrXKIRJL0mBTakvEWFn2FGehZcncOXSeUoZdjaajMYd7h4uiWKKnRnKDpZZfLVeXU+81OOeQ&#10;f/eH5fiFQ98/f/h3iwutHx+m/RpU4indxFf3p9Hwssp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q9G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jjcMA&#10;AADcAAAADwAAAGRycy9kb3ducmV2LnhtbESPX0sDMRDE34V+h7CCb3bPUkp7Ni2loPVBBKvg63LZ&#10;Xo4mm+OS++O3N4Lg4zAzv2G2+8k7NXAXmyAaHuYFKJYqmEZqDZ8fT/drUDGRGHJBWMM3R9jvZjdb&#10;Kk0Y5Z2Hc6pVhkgsSYNNqS0RY2XZU5yHliV7l9B5Sll2NZqOxgz3DhdFsUJPjeQFSy0fLVfXc+81&#10;OOeQvw5vq/EVh75fnvyzxYXWd7fT4RFU4in9h//aL0bDZr2B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Pj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Dczc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zz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QDc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x5VsMA&#10;AADcAAAADwAAAGRycy9kb3ducmV2LnhtbESPX0sDMRDE3wW/Q1ihb3avpRR7Ni2lUPVBBKvg63LZ&#10;Xo4mm+OS++O3N4Lg4zAzv2G2+8k7NXAXmyAaFvMCFEsVTCO1hs+P0/0DqJhIDLkgrOGbI+x3tzdb&#10;Kk0Y5Z2Hc6pVhkgsSYNNqS0RY2XZU5yHliV7l9B5Sll2NZqOxgz3DpdFsUZPjeQFSy0fLVfXc+81&#10;OOeQvw5v6/EVh75fPfsni0utZ3fT4RFU4in9h//aL0bDZ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x5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7nIc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7nI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Cu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bDZ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SQr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7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q61DrxgAAANwA&#10;AAAPAAAAAAAAAAAAAAAAAKoCAABkcnMvZG93bnJldi54bWxQSwUGAAAAAAQABAD6AAAAnQMAAAAA&#10;">
                <v:shape id="Freeform 17" o:spid="_x0000_s11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d/VcQA&#10;AADcAAAADwAAAGRycy9kb3ducmV2LnhtbESPS0sDQRCE74L/YWghN9NriC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3f1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XhIsMA&#10;AADcAAAADwAAAGRycy9kb3ducmV2LnhtbESPX0sDMRDE34V+h7AF3+yeRQ57Ni2lUPVBBFvB1+Wy&#10;Xg6TzXHJ/fHbG0HwcZiZ3zDb/eydGrmPbRANt6sCFEsdTCuNhvfL6eYeVEwkhlwQ1vDNEfa7xdWW&#10;KhMmeePxnBqVIRIr0mBT6irEWFv2FFehY8neZ+g9pSz7Bk1PU4Z7h+uiKNFTK3nBUsdHy/XXefAa&#10;nHPIH4fXcnrBcRjunvyjxbXW18v58AAq8Zz+w3/tZ6Nhs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XhI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EucQA&#10;AADcAAAADwAAAGRycy9kb3ducmV2LnhtbESPS0sDQRCE74L/YWghN9NrCDHZZBKC4OMgQqKQa7PT&#10;7izO9Cw7sw//vSMIHouq+oraHSbv1MBdbIJouJsXoFiqYBqpNXy8P96uQcVEYsgFYQ3fHOGwv77a&#10;UWnCKCcezqlWGSKxJA02pbZEjJVlT3EeWpbsfYbOU8qyq9F0NGa4d7goihV6aiQvWGr5wXL1de69&#10;Bucc8uX4thpfcej75bN/srjQenYzHbegEk/pP/zXfjEaNpt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pRL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bQy8AA&#10;AADcAAAADwAAAGRycy9kb3ducmV2LnhtbERPS2sCMRC+F/ofwhR6q7OVInU1ihT6OIigLXgdNuNm&#10;MZksm+yj/745CD1+fO/1dvJODdzFJoiG51kBiqUKppFaw8/3+9MrqJhIDLkgrOGXI2w393drKk0Y&#10;5cjDKdUqh0gsSYNNqS0RY2XZU5yFliVzl9B5Shl2NZqOxhzuHc6LYoGeGskNllp+s1xdT73X4JxD&#10;Pu8Oi3GPQ9+/fPoPi3OtHx+m3QpU4in9i2/uL6Nhucxr85l8BHD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bQ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p1UMMA&#10;AADcAAAADwAAAGRycy9kb3ducmV2LnhtbESPX0sDMRDE34V+h7AF3+yeRYp3Ni2lUPVBBFvB1+Wy&#10;Xg6TzXHJ/fHbG0HwcZiZ3zDb/eydGrmPbRANt6sCFEsdTCuNhvfL6eYeVEwkhlwQ1vDNEfa7xdWW&#10;KhMmeePxnBqVIRIr0mBT6irEWFv2FFehY8neZ+g9pSz7Bk1PU4Z7h+ui2KCnVvKCpY6Pluuv8+A1&#10;OOeQPw6vm+kFx2G4e/KPFtdaXy/nwwOoxHP6D/+1n42Gs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p1U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c2cQA&#10;AADdAAAADwAAAGRycy9kb3ducmV2LnhtbESPT0sDMRDF70K/Q5iCNzuxSJG1aSlCqwcRrILXsJlu&#10;liaTZZP947d3DoK3Gd6b936z3c8xqJH63CY2cL/SoIjr5FpuDHx9Hu8eQeVi2dmQmAz8UIb9bnGz&#10;tZVLE3/QeC6NkhDOlTXgS+kqxFx7ijavUkcs2iX10RZZ+wZdbycJjwHXWm8w2palwduOnj3V1/MQ&#10;DYQQkL4P75vpDcdheHiJJ49rY26X8+EJVKG5/Jv/rl+d4Gst/PKNjI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mnN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8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o5QsEA&#10;AADdAAAADwAAAGRycy9kb3ducmV2LnhtbERPS0sDMRC+C/6HMII3O2kpRdampQhqDyJYBa/DZtws&#10;JpNlk334741Q6G0+vuds93PwauQ+tVEMLBcaFEsdbSuNgc+Pp7t7UCmTWPJR2MAvJ9jvrq+2VNk4&#10;yTuPp9yoEiKpIgMu565CTLXjQGkRO5bCfcc+UC6wb9D2NJXw4HGl9QYDtVIaHHX86Lj+OQ3BgPce&#10;+evwtplecRyG9Ut4drgy5vZmPjyAyjzni/jsPtoyX+sl/H9TTsDd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qOUL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8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inNcAA&#10;AADdAAAADwAAAGRycy9kb3ducmV2LnhtbERPS0sDMRC+C/6HMII3O3GRImvTUgo+DiLYCl6HzbhZ&#10;mkyWTfbhvzeC4G0+vudsdkvwauIhdVEM3K40KJYm2k5aAx+nx5t7UCmTWPJR2MA3J9htLy82VNs4&#10;yztPx9yqEiKpJgMu575GTI3jQGkVe5bCfcUhUC5waNEONJfw4LHSeo2BOikNjno+OG7OxzEY8N4j&#10;f+7f1vMrTuN49xyeHFbGXF8t+wdQmZf8L/5zv9gyX+sK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binNcAAAADd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8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QCrsEA&#10;AADdAAAADwAAAGRycy9kb3ducmV2LnhtbERPS0sDMRC+C/6HMEJvdmIrRdampRSqHkSwCl6HzbhZ&#10;TCbLJvvw3xtB8DYf33O2+zl4NXKf2igGbpYaFEsdbSuNgfe30/UdqJRJLPkobOCbE+x3lxdbqmyc&#10;5JXHc25UCZFUkQGXc1chptpxoLSMHUvhPmMfKBfYN2h7mkp48LjSeoOBWikNjjo+Oq6/zkMw4L1H&#10;/ji8bKZnHIfh9jE8OFwZs7iaD/egMs/5X/znfrJlvtZr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0Aq7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8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2a2sEA&#10;AADdAAAADwAAAGRycy9kb3ducmV2LnhtbERPS0sDMRC+C/6HMEJvdmIpRdampQitHkSwCl6HzbhZ&#10;TCbLJvvovzeC4G0+vuds93PwauQ+tVEM3C01KJY62lYaAx/vx9t7UCmTWPJR2MCFE+x311dbqmyc&#10;5I3Hc25UCZFUkQGXc1chptpxoLSMHUvhvmIfKBfYN2h7mkp48LjSeoOBWikNjjp+dFx/n4dgwHuP&#10;/Hl43UwvOA7D+imcHK6MWdzMhwdQmef8L/5zP9syX+s1/H5TTs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dmt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8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6OE8EA&#10;AADdAAAADwAAAGRycy9kb3ducmV2LnhtbERP32vCMBB+H/g/hBN8m4kFx6hGEUHci8Kc+nw2Z1ts&#10;LiXJavvfL4PB3u7j+3nLdW8b0ZEPtWMNs6kCQVw4U3Op4fy1e30HESKywcYxaRgowHo1ellibtyT&#10;P6k7xVKkEA45aqhibHMpQ1GRxTB1LXHi7s5bjAn6UhqPzxRuG5kp9SYt1pwaKmxpW1HxOH1bDbfs&#10;ONyUv172g+/sIeB1X6pM68m43yxAROrjv/jP/WHSfKXm8PtNOkGu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ejhP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P1SMxgAAAN0A&#10;AAAPAAAAAAAAAAAAAAAAAKoCAABkcnMvZG93bnJldi54bWxQSwUGAAAAAAQABAD6AAAAnQMAAAAA&#10;">
                <v:shape id="Freeform 29" o:spid="_x0000_s11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8ErcEA&#10;AADdAAAADwAAAGRycy9kb3ducmV2LnhtbERPS0sDMRC+C/6HMEJvdmIpVdampRSqHkSwCl6HzbhZ&#10;TCbLJvvw3xtB8DYf33O2+zl4NXKf2igGbpYaFEsdbSuNgfe30/UdqJRJLPkobOCbE+x3lxdbqmyc&#10;5JXHc25UCZFUkQGXc1chptpxoLSMHUvhPmMfKBfYN2h7mkp48LjSeoOBWikNjjo+Oq6/zkMw4L1H&#10;/ji8bKZnHIdh/RgeHK6MWVzNh3tQmef8L/5zP9kyX+tb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PBK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CQ38QA&#10;AADdAAAADwAAAGRycy9kb3ducmV2LnhtbESPT0sDMRDF70K/Q5iCNzuxSJG1aSlCqwcRrILXsJlu&#10;liaTZZP947d3DoK3Gd6b936z3c8xqJH63CY2cL/SoIjr5FpuDHx9Hu8eQeVi2dmQmAz8UIb9bnGz&#10;tZVLE3/QeC6NkhDOlTXgS+kqxFx7ijavUkcs2iX10RZZ+wZdbycJjwHXWm8w2palwduOnj3V1/MQ&#10;DYQQkL4P75vpDcdheHiJJ49rY26X8+EJVKG5/Jv/rl+d4GstuPKNjI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QkN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w1RMEA&#10;AADdAAAADwAAAGRycy9kb3ducmV2LnhtbERPS0sDMRC+C/6HMEJvdmIpRdempRSqHkSwCl6HzbhZ&#10;TCbLJvvw3xtB8DYf33O2+zl4NXKf2igGbpYaFEsdbSuNgfe30/UtqJRJLPkobOCbE+x3lxdbqmyc&#10;5JXHc25UCZFUkQGXc1chptpxoLSMHUvhPmMfKBfYN2h7mkp48LjSeoOBWikNjjo+Oq6/zkMw4L1H&#10;/ji8bKZnHIdh/RgeHK6MWVzNh3tQmef8L/5zP9kyX+s7+P2mnIC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cNU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8KBMQA&#10;AADd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NVa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/Cg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Ovn8EA&#10;AADd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zr5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x6M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c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hMe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9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kWHJwwAAAN0AAAAP&#10;AAAAAAAAAAAAAAAAAKoCAABkcnMvZG93bnJldi54bWxQSwUGAAAAAAQABAD6AAAAmgMAAAAA&#10;">
                <v:shape id="Freeform 3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QMB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4v5En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EDA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ipnM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4v5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iKmc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o368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cWq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aN+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ScMIA&#10;AADd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4v5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FpJw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GAsQA&#10;AADd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NVa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JBg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WjmcIA&#10;AADd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xfzF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xaO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 Ela</w:t>
      </w:r>
    </w:p>
    <w:p w:rsidR="002108FD" w:rsidRDefault="002108FD" w:rsidP="00614CF6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200" type="#_x0000_t75" style="position:absolute;margin-left:10.5pt;margin-top:7.75pt;width:27.75pt;height:33.75pt;z-index:-251639296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201" style="position:absolute;margin-left:8.75pt;margin-top:8pt;width:531pt;height:35.25pt;z-index:251638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">
            <v:shape id="Freeform 3" o:spid="_x0000_s120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LnYMEA&#10;AADdAAAADwAAAGRycy9kb3ducmV2LnhtbERPTYvCMBC9C/sfwix4s6kVilSjiCB4Eay73sdmti02&#10;k24Stf57s7DgbR7vc5brwXTiTs63lhVMkxQEcWV1y7WC76/dZA7CB2SNnWVS8CQP69XHaImFtg8u&#10;6X4KtYgh7AtU0ITQF1L6qiGDPrE9ceR+rDMYInS11A4fMdx0MkvTXBpsOTY02NO2oep6uhkFh+1G&#10;Xo4zq8v8vLtWWV66X1cqNf4cNgsQgYbwFv+79zrOT7Mp/H0TT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i52DBAAAA3Q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0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EO78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UZL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sQ7vwwAAAN0AAAAP&#10;AAAAAAAAAAAAAAAAAKoCAABkcnMvZG93bnJldi54bWxQSwUGAAAAAAQABAD6AAAAmgMAAAAA&#10;">
              <v:group id="Group 5" o:spid="_x0000_s120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1P2rdMQAAADdAAAA&#10;DwAAAAAAAAAAAAAAAACqAgAAZHJzL2Rvd25yZXYueG1sUEsFBgAAAAAEAAQA+gAAAJsDAAAAAA==&#10;">
                <v:rect id="Rectangle 6" o:spid="_x0000_s120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YpecQA&#10;AADdAAAADwAAAGRycy9kb3ducmV2LnhtbERPS2vCQBC+C/0PyxR6041pkRJdRSRCPbTg6+BtyI5J&#10;THY27G5j/PfdQqG3+fies1gNphU9OV9bVjCdJCCIC6trLhWcjtvxOwgfkDW2lknBgzyslk+jBWba&#10;3nlP/SGUIoawz1BBFUKXSemLigz6ie2II3e1zmCI0JVSO7zHcNPKNElm0mDNsaHCjjYVFc3h2yg4&#10;55f+65bW6a4vdu6Yf74+mo6Venke1nMQgYbwL/5zf+g4P0nf4Pebe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mKXnEAAAA3QAAAA8AAAAAAAAAAAAAAAAAmAIAAGRycy9k&#10;b3ducmV2LnhtbFBLBQYAAAAABAAEAPUAAACJAwAAAAA=&#10;" filled="f" strokecolor="#009dc7" strokeweight=".21847mm">
                  <v:path arrowok="t"/>
                </v:rect>
                <v:rect id="Rectangle 7" o:spid="_x0000_s120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qM4sQA&#10;AADdAAAADwAAAGRycy9kb3ducmV2LnhtbERPS2vCQBC+C/0PyxR6040plRJdRSRCPbTg6+BtyI5J&#10;THY27G5j/PfdQqG3+fies1gNphU9OV9bVjCdJCCIC6trLhWcjtvxOwgfkDW2lknBgzyslk+jBWba&#10;3nlP/SGUIoawz1BBFUKXSemLigz6ie2II3e1zmCI0JVSO7zHcNPKNElm0mDNsaHCjjYVFc3h2yg4&#10;55f+65bW6a4vdu6Yf74+mo6Venke1nMQgYbwL/5zf+g4P0nf4PebeIJ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qjOLEAAAA3QAAAA8AAAAAAAAAAAAAAAAAmAIAAGRycy9k&#10;b3ducmV2LnhtbFBLBQYAAAAABAAEAPUAAACJAwAAAAA=&#10;" filled="f" strokecolor="#009dc7" strokeweight=".21847mm">
                  <v:path arrowok="t"/>
                </v:rect>
                <v:rect id="Rectangle 8" o:spid="_x0000_s120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gSlcQA&#10;AADdAAAADwAAAGRycy9kb3ducmV2LnhtbERPyWrDMBC9F/oPYgq9NXJdCMG1bEpJoTkk0CyH3gZr&#10;Yju2RkZSHefvo0Aht3m8dfJyMr0YyfnWsoLXWQKCuLK65VrBfvf1sgDhA7LG3jIpuJCHsnh8yDHT&#10;9sw/NG5DLWII+wwVNCEMmZS+asign9mBOHJH6wyGCF0ttcNzDDe9TJNkLg22HBsaHOizoarb/hkF&#10;h+XvuDmlbboaq5XbLddvl25gpZ6fpo93EIGmcBf/u791nJ+kc7h9E0+Qx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4EpX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20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8atd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kfJCn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GrXfFAAAA3QAA&#10;AA8AAAAAAAAAAAAAAAAAqgIAAGRycy9kb3ducmV2LnhtbFBLBQYAAAAABAAEAPoAAACcAwAAAAA=&#10;">
                <v:shape id="Freeform 10" o:spid="_x0000_s12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XMv8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o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+XMv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lpJM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U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paS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WZM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NWN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KVm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bz/8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4vH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BvP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RtiM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UbY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IE8IA&#10;AADdAAAADwAAAGRycy9kb3ducmV2LnhtbERPS0sDMRC+C/0PYQRvdtZWSlmbllLwcRDBtuB12Ew3&#10;S5PJssk+/PdGELzNx/eczW7yTg3cxSaIhod5AYqlCqaRWsP59Hy/BhUTiSEXhDV8c4TddnazodKE&#10;UT55OKZa5RCJJWmwKbUlYqwse4rz0LJk7hI6TynDrkbT0ZjDvcNFUazQUyO5wVLLB8vV9dh7Dc45&#10;5K/9x2p8x6HvH1/9i8WF1ne30/4JVOIp/Yv/3G8mzy+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Mg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1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2l3cMAAADdAAAADwAAAGRycy9kb3ducmV2LnhtbERPS4vCMBC+L/gfwgje&#10;1rTqilSjiLjiQQQfIN6GZmyLzaQ02bb++82CsLf5+J6zWHWmFA3VrrCsIB5GIIhTqwvOFFwv358z&#10;EM4jaywtk4IXOVgtex8LTLRt+UTN2WcihLBLUEHufZVI6dKcDLqhrYgD97C1QR9gnUldYxvCTSlH&#10;UTSVBgsODTlWtMkpfZ5/jIJdi+16HG+bw/Oxed0vX8fbISalBv1uPQfhqfP/4rd7r8P8aDyB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ezaXdwwAAAN0AAAAP&#10;AAAAAAAAAAAAAAAAAKoCAABkcnMvZG93bnJldi54bWxQSwUGAAAAAAQABAD6AAAAmgMAAAAA&#10;">
                <v:shape id="Freeform 17" o:spid="_x0000_s121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31/M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4u7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PfX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1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9ri8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4t1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va4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POEM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xe3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o84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1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xaYs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NWN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8Wm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2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D/+c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xe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cP/5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2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wlGc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NVG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MJR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2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CAgs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4vl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MAgIL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Ie9c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cW6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SHvX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67b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nrt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2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cjGs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4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3Ixr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2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Q308IA&#10;AADdAAAADwAAAGRycy9kb3ducmV2LnhtbERP32vCMBB+F/wfwgl708SyyeiMIsJwLxtMXZ/P5tYW&#10;m0tJstr+98tg4Nt9fD9vvR1sK3ryoXGsYblQIIhLZxquNJxPr/NnECEiG2wdk4aRAmw308kac+Nu&#10;/En9MVYihXDIUUMdY5dLGcqaLIaF64gT9+28xZigr6TxeEvhtpWZUitpseHUUGNH+5rK6/HHarhk&#10;H+NF+eLrMPrevgcsDpXKtH6YDbsXEJGGeBf/u99Mmq8en+Dvm3SC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tDfT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2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XtT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6GM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Ve1MwwAAAN0AAAAP&#10;AAAAAAAAAAAAAAAAAKoCAABkcnMvZG93bnJldi54bWxQSwUGAAAAAAQABAD6AAAAmgMAAAAA&#10;">
                <v:shape id="Freeform 29" o:spid="_x0000_s12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W9bcIA&#10;AADd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xf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pb1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opH8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NVG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6KR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aMhM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y+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doy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WzxM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NWt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Vs8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WX8IA&#10;AADd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4un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2RZ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uIK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YLiC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3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PvYCc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A/mk3h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M+9gJwwAAAN0AAAAP&#10;AAAAAAAAAAAAAAAAAKoCAABkcnMvZG93bnJldi54bWxQSwUGAAAAAAQABAD6AAAAmgMAAAAA&#10;">
                <v:shape id="Freeform 36" o:spid="_x0000_s12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61x8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xeP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rXH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IQXMIA&#10;AADdAAAADwAAAGRycy9kb3ducmV2LnhtbERPS0sDMRC+C/0PYQRvdtZiS1mbllLwcRDBtuB12Ew3&#10;S5PJssk+/PdGELzNx/eczW7yTg3cxSaIhod5AYqlCqaRWsP59Hy/BhUTiSEXhDV8c4TddnazodKE&#10;UT55OKZa5RCJJWmwKbUlYqwse4rz0LJk7hI6TynDrkbT0ZjDvcNFUazQUyO5wVLLB8vV9dh7Dc45&#10;5K/9x2p8x6HvH1/9i8WF1ne30/4JVOIp/Yv/3G8mzy+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4hBc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COK8EA&#10;AADdAAAADwAAAGRycy9kb3ducmV2LnhtbERPS0sDMRC+C/6HMEJvdtZSF9k2LUWw9SCCVfA6bKab&#10;xWSybLIP/70RBG/z8T1nu5+9UyP3sQ2i4W5ZgGKpg2ml0fDx/nT7AComEkMuCGv45gj73fXVlioT&#10;Jnnj8ZwalUMkVqTBptRViLG27CkuQ8eSuUvoPaUM+wZNT1MO9w5XRVGip1Zyg6WOHy3XX+fBa3DO&#10;IX8eXsvpBcdhWJ/80eJK68XN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wji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wrsM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xd3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Cuw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O/wsQA&#10;AADd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NWt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jv8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8aWc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xd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rxpZ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 Ela</w:t>
      </w:r>
    </w:p>
    <w:p w:rsidR="002108FD" w:rsidRDefault="002108FD" w:rsidP="00614CF6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241" type="#_x0000_t75" style="position:absolute;margin-left:10.5pt;margin-top:8.7pt;width:27.75pt;height:33.75pt;z-index:-251638272;visibility:visible">
            <v:imagedata r:id="rId4" o:title=""/>
          </v:shape>
        </w:pict>
      </w:r>
      <w:r>
        <w:rPr>
          <w:noProof/>
          <w:lang w:eastAsia="tr-TR"/>
        </w:rPr>
        <w:pict>
          <v:shape id="Resim 103" o:spid="_x0000_s1242" type="#_x0000_t75" style="position:absolute;margin-left:211.45pt;margin-top:39.3pt;width:115.35pt;height:179.25pt;z-index:-251657728;visibility:visible">
            <v:imagedata r:id="rId5" o:title=""/>
          </v:shape>
        </w:pict>
      </w:r>
      <w:r>
        <w:rPr>
          <w:noProof/>
          <w:lang w:eastAsia="tr-TR"/>
        </w:rPr>
        <w:pict>
          <v:group id="_x0000_s1243" style="position:absolute;margin-left:7.25pt;margin-top:9.25pt;width:531pt;height:35.25pt;z-index:251639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">
            <v:shape id="Freeform 3" o:spid="_x0000_s124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4heoMIA&#10;AADdAAAADwAAAGRycy9kb3ducmV2LnhtbERPTWvCQBC9F/wPywi91U0shBJdRQJCL4Kx9T5mxySY&#10;nY272yT+e7dQ6G0e73PW28l0YiDnW8sK0kUCgriyuuVawffX/u0DhA/IGjvLpOBBHrab2csac21H&#10;Lmk4hVrEEPY5KmhC6HMpfdWQQb+wPXHkrtYZDBG6WmqHYww3nVwmSSYNthwbGuypaKi6nX6MgkOx&#10;k5fju9Vldt7fqmVWursrlXqdT7sViEBT+Bf/uT91nJ9kKfx+E0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iF6gwgAAAN0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u3L8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W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t27cvwwAAAN0AAAAP&#10;AAAAAAAAAAAAAAAAAKoCAABkcnMvZG93bnJldi54bWxQSwUGAAAAAAQABAD6AAAAmgMAAAAA&#10;">
              <v:group id="Group 5" o:spid="_x0000_s12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pcStM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RZAx/34QT&#10;5OIN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KXErTCAAAA3QAAAA8A&#10;AAAAAAAAAAAAAAAAqgIAAGRycy9kb3ducmV2LnhtbFBLBQYAAAAABAAEAPoAAACZAwAAAAA=&#10;">
                <v:rect id="Rectangle 6" o:spid="_x0000_s124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yQucMA&#10;AADdAAAADwAAAGRycy9kb3ducmV2LnhtbERPTYvCMBC9L/gfwgje1tQqIl2jiLigB4VV97C3oZlt&#10;q82kJNla/70RFrzN433OfNmZWrTkfGVZwWiYgCDOra64UHA+fb7PQPiArLG2TAru5GG56L3NMdP2&#10;xl/UHkMhYgj7DBWUITSZlD4vyaAf2oY4cr/WGQwRukJqh7cYbmqZJslUGqw4NpTY0Lqk/Hr8Mwq+&#10;Nz/t4ZJW6a7Nd+602Y/v14aVGvS71QeIQF14if/dWx3nJ9M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yQucMAAADdAAAADwAAAAAAAAAAAAAAAACYAgAAZHJzL2Rv&#10;d25yZXYueG1sUEsFBgAAAAAEAAQA9QAAAIgDAAAAAA==&#10;" filled="f" strokecolor="#009dc7" strokeweight=".21847mm">
                  <v:path arrowok="t"/>
                </v:rect>
                <v:rect id="Rectangle 7" o:spid="_x0000_s124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A1IsMA&#10;AADdAAAADwAAAGRycy9kb3ducmV2LnhtbERPTYvCMBC9L/gfwgje1tSKIl2jiLigB4VV97C3oZlt&#10;q82kJNla/70RFrzN433OfNmZWrTkfGVZwWiYgCDOra64UHA+fb7PQPiArLG2TAru5GG56L3NMdP2&#10;xl/UHkMhYgj7DBWUITSZlD4vyaAf2oY4cr/WGQwRukJqh7cYbmqZJslUGqw4NpTY0Lqk/Hr8Mwq+&#10;Nz/t4ZJW6a7Nd+602Y/v14aVGvS71QeIQF14if/dWx3nJ9MJPL+JJ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A1Is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24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KrVcQA&#10;AADdAAAADwAAAGRycy9kb3ducmV2LnhtbERPTWvCQBC9C/0PyxR6001TCJK6CaVY0EOFGj30NmSn&#10;SWp2NuyuMf77rlDwNo/3OatyMr0YyfnOsoLnRQKCuLa640bBofqYL0H4gKyxt0wKruShLB5mK8y1&#10;vfAXjfvQiBjCPkcFbQhDLqWvWzLoF3YgjtyPdQZDhK6R2uElhptepkmSSYMdx4YWB3pvqT7tz0bB&#10;cf097n7TLt2O9dZV68+X62lgpZ4ep7dXEIGmcBf/uzc6zk+yDG7fxBN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Sq1X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25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awUt8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Q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rBS3wwAAAN0AAAAP&#10;AAAAAAAAAAAAAAAAAKoCAABkcnMvZG93bnJldi54bWxQSwUGAAAAAAQABAD6AAAAmgMAAAAA&#10;">
                <v:shape id="Freeform 10" o:spid="_x0000_s125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91f8MA&#10;AADd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6o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Y91f8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PQ5M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U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D0O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5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DvpMQA&#10;AADd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NWt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g76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5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xKP8IA&#10;AADd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4un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bEo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5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7US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+1Ej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Jx08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xf3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8nH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5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KccHcQAAADd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Gj+Br/f&#10;hBPk6g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KccHcQAAADdAAAA&#10;DwAAAAAAAAAAAAAAAACqAgAAZHJzL2Rvd25yZXYueG1sUEsFBgAAAAAEAAQA+gAAAJsDAAAAAA==&#10;">
                <v:shape id="Freeform 17" o:spid="_x0000_s125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dMPMIA&#10;AADd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xf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V0w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XSS8EA&#10;AADdAAAADwAAAGRycy9kb3ducmV2LnhtbERPS0sDMRC+C/6HMEJvdtZSVtk2LUWw9SCCVfA6bKab&#10;xWSybLIP/70RBG/z8T1nu5+9UyP3sQ2i4W5ZgGKpg2ml0fDx/nT7AComEkMuCGv45gj73fXVlioT&#10;Jnnj8ZwalUMkVqTBptRViLG27CkuQ8eSuUvoPaUM+wZNT1MO9w5XRVGip1Zyg6WOHy3XX+fBa3DO&#10;IX8eXsvpBcdhWJ/80eJK68XNfNiASjynf/Gf+9nk+c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F0k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6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l30MIA&#10;AADd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y9WK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yXf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6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bjosQA&#10;AADd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NWt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W46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6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pGOcIA&#10;AADd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xd3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GkY5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6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Wfg8QA&#10;AADd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NVW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1n4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6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k6GMEA&#10;AADd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4vV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5Ohj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ukb8EA&#10;AADd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cWm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rpG/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6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B9MIA&#10;AADdAAAADwAAAGRycy9kb3ducmV2LnhtbERPS0sDMRC+C/6HMII3O9sqpaxNSylUPYhgW+h12Iyb&#10;pclk2WQf/nsjCN7m43vOejt5pwbuYhNEw3xWgGKpgmmk1nA+HR5WoGIiMeSCsIZvjrDd3N6sqTRh&#10;lE8ejqlWOURiSRpsSm2JGCvLnuIstCyZ+wqdp5RhV6PpaMzh3uGiKJboqZHcYKnlveXqeuy9Bucc&#10;8mX3sRzfcej7p1f/YnGh9f3dtHsGlXhK/+I/95vJ84vVI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JwH0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6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6ZgMEA&#10;AADd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4vtG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OmYD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6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2NScEA&#10;AADdAAAADwAAAGRycy9kb3ducmV2LnhtbERP32vCMBB+H/g/hBN8m4kFh1SjiCDuZcLc5vPZnG2x&#10;uZQk1va/N4PB3u7j+3mrTW8b0ZEPtWMNs6kCQVw4U3Op4ftr/7oAESKywcYxaRgowGY9ellhbtyD&#10;P6k7xVKkEA45aqhibHMpQ1GRxTB1LXHirs5bjAn6UhqPjxRuG5kp9SYt1pwaKmxpV1FxO92thkt2&#10;HC7Kn38Og+/sR8DzoVSZ1pNxv12CiNTHf/Gf+92k+Woxh99v0gl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NjUnBAAAA3Q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6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i7FfWwwAAAN0AAAAP&#10;AAAAAAAAAAAAAAAAAKoCAABkcnMvZG93bnJldi54bWxQSwUGAAAAAAQABAD6AAAAmgMAAAAA&#10;">
                <v:shape id="Freeform 29" o:spid="_x0000_s127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wH98IA&#10;AADdAAAADwAAAGRycy9kb3ducmV2LnhtbERPS0sDMRC+C/6HMII3O9sitaxNSylUPYhgW+h12Iyb&#10;pclk2WQf/nsjCN7m43vOejt5pwbuYhNEw3xWgGKpgmmk1nA+HR5WoGIiMeSCsIZvjrDd3N6sqTRh&#10;lE8ejqlWOURiSRpsSm2JGCvLnuIstCyZ+wqdp5RhV6PpaMzh3uGiKJboqZHcYKnlveXqeuy9Bucc&#10;8mX3sRzfcej7x1f/YnGh9f3dtHsGlXhK/+I/95vJ84vVE/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HAf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7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OThcQA&#10;AADd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NVW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Dk4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82HsIA&#10;AADd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y9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zzY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7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wJXsQA&#10;AADd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NWd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sCV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7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CsxcIA&#10;AADd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xer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YKz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Iyss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yMr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7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0Jik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aDa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3QmKTwwAAAN0AAAAP&#10;AAAAAAAAAAAAAAAAAKoCAABkcnMvZG93bnJldi54bWxQSwUGAAAAAAQABAD6AAAAmgMAAAAA&#10;">
                <v:shape id="Freeform 36" o:spid="_x0000_s127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cPXcIA&#10;AADd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y/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Fw9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7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uqxsIA&#10;AADd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xcP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W6r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k0scEA&#10;AADdAAAADwAAAGRycy9kb3ducmV2LnhtbERPS0sDMRC+C/6HMEJvdtZSFt02LUWw9SCCVfA6bKab&#10;xWSybLIP/70RBG/z8T1nu5+9UyP3sQ2i4W5ZgGKpg2ml0fDx/nR7DyomEkMuCGv45gj73fXVlioT&#10;Jnnj8ZwalUMkVqTBptRViLG27CkuQ8eSuUvoPaUM+wZNT1MO9w5XRVGip1Zyg6WOHy3XX+fBa3DO&#10;IX8eXsvpBcdhWJ/80eJK68XNfNiASjynf/Gf+9nk+c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KJNL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8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WRKsIA&#10;AADd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xcP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xZE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8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FWMQA&#10;AADd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NWd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aBV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8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agw8IA&#10;AADdAAAADwAAAGRycy9kb3ducmV2LnhtbERPS0sDMRC+C/6HMII3O9sixa5NSylUPYhgW+h12Iyb&#10;pclk2WQf/nsjCN7m43vOejt5pwbuYhNEw3xWgGKpgmmk1nA+HR6eQMVEYsgFYQ3fHGG7ub1ZU2nC&#10;KJ88HFOtcojEkjTYlNoSMVaWPcVZaFky9xU6TynDrkbT0ZjDvcNFUSzRUyO5wVLLe8vV9dh7Dc45&#10;5MvuYzm+49D3j6/+xeJC6/u7afcMKvGU/sV/7jeT5xerF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FqD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 Ela</w:t>
      </w:r>
    </w:p>
    <w:p w:rsidR="002108FD" w:rsidRPr="00614CF6" w:rsidRDefault="002108FD" w:rsidP="00DD1C27">
      <w:pPr>
        <w:spacing w:after="0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line id="Düz Bağlayıcı 99" o:spid="_x0000_s1283" style="position:absolute;z-index:251654656;visibility:visible" from="535.5pt,6.75pt" to="536.2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" strokecolor="#4579b8"/>
        </w:pict>
      </w:r>
      <w:r>
        <w:rPr>
          <w:noProof/>
          <w:lang w:eastAsia="tr-TR"/>
        </w:rPr>
        <w:pict>
          <v:shape id="Resim 1148" o:spid="_x0000_s1284" type="#_x0000_t75" style="position:absolute;margin-left:298.5pt;margin-top:6.75pt;width:235.9pt;height:36.75pt;z-index:251647488;visibility:visible">
            <v:imagedata r:id="rId6" o:title=""/>
          </v:shape>
        </w:pict>
      </w:r>
      <w:r>
        <w:rPr>
          <w:noProof/>
          <w:lang w:eastAsia="tr-TR"/>
        </w:rPr>
        <w:pict>
          <v:line id="Düz Bağlayıcı 1145" o:spid="_x0000_s1285" style="position:absolute;z-index:251646464;visibility:visible" from="244.5pt,6.75pt" to="245.25pt,4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" strokecolor="#4579b8"/>
        </w:pict>
      </w:r>
      <w:r>
        <w:rPr>
          <w:noProof/>
          <w:lang w:eastAsia="tr-TR"/>
        </w:rPr>
        <w:pict>
          <v:shape id="Resim 1141" o:spid="_x0000_s1286" type="#_x0000_t75" style="position:absolute;margin-left:8.8pt;margin-top:6.75pt;width:235.9pt;height:36.75pt;z-index:-251675136;visibility:visible">
            <v:imagedata r:id="rId6" o:title=""/>
          </v:shape>
        </w:pict>
      </w:r>
      <w:r>
        <w:rPr>
          <w:rFonts w:ascii="Nurhan Uz" w:hAnsi="Nurhan Uz"/>
          <w:sz w:val="56"/>
          <w:szCs w:val="56"/>
        </w:rPr>
        <w:t xml:space="preserve"> </w:t>
      </w:r>
      <w:r w:rsidRPr="00614CF6">
        <w:rPr>
          <w:rFonts w:ascii="Hand writing Mutlu" w:hAnsi="Hand writing Mutlu"/>
          <w:sz w:val="56"/>
          <w:szCs w:val="56"/>
        </w:rPr>
        <w:t>Al Ela al.</w:t>
      </w:r>
      <w:r w:rsidRPr="00DD1C27">
        <w:rPr>
          <w:noProof/>
          <w:lang w:eastAsia="tr-TR"/>
        </w:rPr>
        <w:t xml:space="preserve"> </w:t>
      </w:r>
    </w:p>
    <w:p w:rsidR="002108FD" w:rsidRPr="00614CF6" w:rsidRDefault="002108FD" w:rsidP="00DD1C27">
      <w:pPr>
        <w:spacing w:after="0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line id="Düz Bağlayıcı 100" o:spid="_x0000_s1287" style="position:absolute;z-index:251655680;visibility:visible" from="534.75pt,7.5pt" to="53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" strokecolor="#4579b8"/>
        </w:pict>
      </w:r>
      <w:r>
        <w:rPr>
          <w:noProof/>
          <w:lang w:eastAsia="tr-TR"/>
        </w:rPr>
        <w:pict>
          <v:line id="Düz Bağlayıcı 96" o:spid="_x0000_s1288" style="position:absolute;z-index:251651584;visibility:visible" from="246.75pt,5.25pt" to="247.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" strokecolor="#4579b8"/>
        </w:pict>
      </w:r>
      <w:r>
        <w:rPr>
          <w:noProof/>
          <w:lang w:eastAsia="tr-TR"/>
        </w:rPr>
        <w:pict>
          <v:shape id="Resim 1149" o:spid="_x0000_s1289" type="#_x0000_t75" style="position:absolute;margin-left:300pt;margin-top:7.5pt;width:235.9pt;height:36.75pt;z-index:251648512;visibility:visible">
            <v:imagedata r:id="rId6" o:title=""/>
          </v:shape>
        </w:pict>
      </w:r>
      <w:r>
        <w:rPr>
          <w:noProof/>
          <w:lang w:eastAsia="tr-TR"/>
        </w:rPr>
        <w:pict>
          <v:shape id="Resim 126" o:spid="_x0000_s1290" type="#_x0000_t75" style="position:absolute;margin-left:82.5pt;margin-top:7.5pt;width:30pt;height:30pt;z-index:251644416;visibility:visible">
            <v:imagedata r:id="rId7" o:title=""/>
          </v:shape>
        </w:pict>
      </w:r>
      <w:r>
        <w:rPr>
          <w:noProof/>
          <w:lang w:eastAsia="tr-TR"/>
        </w:rPr>
        <w:pict>
          <v:shape id="Resim 1140" o:spid="_x0000_s1291" type="#_x0000_t75" style="position:absolute;margin-left:11.25pt;margin-top:7.5pt;width:235.95pt;height:36.75pt;z-index:-251676160;visibility:visible">
            <v:imagedata r:id="rId6" o:title=""/>
          </v:shape>
        </w:pict>
      </w:r>
      <w:r w:rsidRPr="00614CF6">
        <w:rPr>
          <w:rFonts w:ascii="Hand writing Mutlu" w:hAnsi="Hand writing Mutlu"/>
          <w:sz w:val="56"/>
          <w:szCs w:val="56"/>
        </w:rPr>
        <w:t xml:space="preserve">  Ela     al.</w:t>
      </w:r>
      <w:r w:rsidRPr="00DD1C27">
        <w:rPr>
          <w:noProof/>
          <w:sz w:val="72"/>
          <w:szCs w:val="72"/>
          <w:lang w:eastAsia="tr-TR"/>
        </w:rPr>
        <w:t xml:space="preserve"> </w:t>
      </w:r>
    </w:p>
    <w:p w:rsidR="002108FD" w:rsidRPr="00614CF6" w:rsidRDefault="002108FD" w:rsidP="00DD1C27">
      <w:pPr>
        <w:spacing w:after="0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line id="Düz Bağlayıcı 101" o:spid="_x0000_s1292" style="position:absolute;z-index:251656704;visibility:visible" from="533.25pt,6pt" to="534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" strokecolor="#4579b8"/>
        </w:pict>
      </w:r>
      <w:r>
        <w:rPr>
          <w:noProof/>
          <w:lang w:eastAsia="tr-TR"/>
        </w:rPr>
        <w:pict>
          <v:line id="Düz Bağlayıcı 97" o:spid="_x0000_s1293" style="position:absolute;z-index:251652608;visibility:visible" from="247.5pt,6pt" to="248.25pt,4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" strokecolor="#4579b8"/>
        </w:pict>
      </w:r>
      <w:r>
        <w:rPr>
          <w:noProof/>
          <w:lang w:eastAsia="tr-TR"/>
        </w:rPr>
        <w:pict>
          <v:shape id="Resim 1150" o:spid="_x0000_s1294" type="#_x0000_t75" style="position:absolute;margin-left:297pt;margin-top:6pt;width:235.9pt;height:36.75pt;z-index:251649536;visibility:visible">
            <v:imagedata r:id="rId6" o:title=""/>
          </v:shape>
        </w:pict>
      </w:r>
      <w:r>
        <w:rPr>
          <w:noProof/>
          <w:lang w:eastAsia="tr-TR"/>
        </w:rPr>
        <w:pict>
          <v:shape id="Resim 1144" o:spid="_x0000_s1295" type="#_x0000_t75" style="position:absolute;margin-left:81.05pt;margin-top:6pt;width:30pt;height:30pt;z-index:251645440;visibility:visible">
            <v:imagedata r:id="rId7" o:title=""/>
          </v:shape>
        </w:pict>
      </w:r>
      <w:r>
        <w:rPr>
          <w:noProof/>
          <w:lang w:eastAsia="tr-TR"/>
        </w:rPr>
        <w:pict>
          <v:shape id="Resim 1142" o:spid="_x0000_s1296" type="#_x0000_t75" style="position:absolute;margin-left:11.55pt;margin-top:6pt;width:235.9pt;height:36.75pt;z-index:-251674112;visibility:visible">
            <v:imagedata r:id="rId6" o:title=""/>
          </v:shape>
        </w:pict>
      </w:r>
      <w:r w:rsidRPr="00614CF6">
        <w:rPr>
          <w:rFonts w:ascii="Hand writing Mutlu" w:hAnsi="Hand writing Mutlu"/>
          <w:sz w:val="56"/>
          <w:szCs w:val="56"/>
        </w:rPr>
        <w:t xml:space="preserve">  Ela     elle.</w:t>
      </w:r>
      <w:r w:rsidRPr="00DD1C27">
        <w:rPr>
          <w:noProof/>
          <w:sz w:val="72"/>
          <w:szCs w:val="72"/>
          <w:lang w:eastAsia="tr-TR"/>
        </w:rPr>
        <w:t xml:space="preserve"> </w:t>
      </w:r>
    </w:p>
    <w:p w:rsidR="002108FD" w:rsidRPr="00614CF6" w:rsidRDefault="002108FD" w:rsidP="00DD1C27">
      <w:pPr>
        <w:spacing w:after="0"/>
        <w:rPr>
          <w:rFonts w:ascii="Hand writing Mutlu" w:hAnsi="Hand writing Mutlu"/>
          <w:sz w:val="56"/>
          <w:szCs w:val="56"/>
        </w:rPr>
      </w:pPr>
      <w:r>
        <w:rPr>
          <w:noProof/>
          <w:lang w:eastAsia="tr-TR"/>
        </w:rPr>
        <w:pict>
          <v:line id="Düz Bağlayıcı 102" o:spid="_x0000_s1297" style="position:absolute;z-index:251657728;visibility:visible" from="537.75pt,5.25pt" to="538.5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" strokecolor="#4579b8"/>
        </w:pict>
      </w:r>
      <w:r>
        <w:rPr>
          <w:noProof/>
          <w:lang w:eastAsia="tr-TR"/>
        </w:rPr>
        <w:pict>
          <v:line id="Düz Bağlayıcı 98" o:spid="_x0000_s1298" style="position:absolute;z-index:251653632;visibility:visible" from="248.25pt,5.25pt" to="249pt,4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" strokecolor="#4579b8"/>
        </w:pict>
      </w:r>
      <w:r>
        <w:rPr>
          <w:noProof/>
          <w:lang w:eastAsia="tr-TR"/>
        </w:rPr>
        <w:pict>
          <v:shape id="Resim 1151" o:spid="_x0000_s1299" type="#_x0000_t75" style="position:absolute;margin-left:302.25pt;margin-top:5.25pt;width:235.9pt;height:36.75pt;z-index:251650560;visibility:visible">
            <v:imagedata r:id="rId6" o:title=""/>
          </v:shape>
        </w:pict>
      </w:r>
      <w:r>
        <w:rPr>
          <w:noProof/>
          <w:lang w:eastAsia="tr-TR"/>
        </w:rPr>
        <w:pict>
          <v:shape id="Resim 1143" o:spid="_x0000_s1300" type="#_x0000_t75" style="position:absolute;margin-left:12pt;margin-top:6.75pt;width:235.9pt;height:36.75pt;z-index:-251673088;visibility:visible">
            <v:imagedata r:id="rId6" o:title=""/>
          </v:shape>
        </w:pict>
      </w:r>
      <w:r>
        <w:rPr>
          <w:noProof/>
          <w:lang w:eastAsia="tr-TR"/>
        </w:rPr>
        <w:pict>
          <v:shape id="Resim 690" o:spid="_x0000_s1301" type="#_x0000_t75" style="position:absolute;margin-left:134.75pt;margin-top:7.5pt;width:55pt;height:34.5pt;z-index:251625984;visibility:visible">
            <v:imagedata r:id="rId8" o:title=""/>
          </v:shape>
        </w:pict>
      </w:r>
      <w:r w:rsidRPr="00614CF6">
        <w:rPr>
          <w:rFonts w:ascii="Hand writing Mutlu" w:hAnsi="Hand writing Mutlu"/>
          <w:sz w:val="56"/>
          <w:szCs w:val="56"/>
        </w:rPr>
        <w:t xml:space="preserve">  Ela ala      7.</w:t>
      </w:r>
      <w:r w:rsidRPr="00DD1C27">
        <w:rPr>
          <w:noProof/>
          <w:sz w:val="72"/>
          <w:szCs w:val="72"/>
          <w:lang w:eastAsia="tr-TR"/>
        </w:rPr>
        <w:t xml:space="preserve"> </w:t>
      </w:r>
    </w:p>
    <w:p w:rsidR="002108FD" w:rsidRPr="00BF4BF6" w:rsidRDefault="002108FD" w:rsidP="00A90B44">
      <w:pPr>
        <w:rPr>
          <w:rFonts w:ascii="Nurhan Uz" w:hAnsi="Nurhan Uz"/>
        </w:rPr>
      </w:pPr>
    </w:p>
    <w:p w:rsidR="002108FD" w:rsidRDefault="002108FD" w:rsidP="00A90B44">
      <w:pPr>
        <w:jc w:val="center"/>
        <w:rPr>
          <w:rFonts w:ascii="Nurhan Uz" w:hAnsi="Nurhan Uz"/>
        </w:rPr>
      </w:pPr>
      <w:r w:rsidRPr="00BF4BF6">
        <w:rPr>
          <w:rFonts w:ascii="Nurhan Uz" w:hAnsi="Nurhan Uz"/>
        </w:rPr>
        <w:t xml:space="preserve">          </w:t>
      </w:r>
    </w:p>
    <w:p w:rsidR="002108FD" w:rsidRDefault="002108FD" w:rsidP="00A90B44">
      <w:pPr>
        <w:jc w:val="center"/>
        <w:rPr>
          <w:rFonts w:ascii="Nurhan Uz" w:hAnsi="Nurhan Uz"/>
        </w:rPr>
      </w:pPr>
      <w:r>
        <w:rPr>
          <w:noProof/>
          <w:lang w:eastAsia="tr-TR"/>
        </w:rPr>
        <w:pict>
          <v:shape id="Resim 1449" o:spid="_x0000_s1302" type="#_x0000_t75" style="position:absolute;left:0;text-align:left;margin-left:92.25pt;margin-top:3pt;width:303.75pt;height:103.5pt;z-index:251662848;visibility:visible">
            <v:imagedata r:id="rId9" o:title=""/>
          </v:shape>
        </w:pict>
      </w:r>
    </w:p>
    <w:p w:rsidR="002108FD" w:rsidRDefault="002108FD" w:rsidP="00A90B44">
      <w:pPr>
        <w:jc w:val="center"/>
        <w:rPr>
          <w:rFonts w:ascii="Nurhan Uz" w:hAnsi="Nurhan Uz"/>
        </w:rPr>
      </w:pPr>
      <w:r>
        <w:rPr>
          <w:noProof/>
          <w:lang w:eastAsia="tr-TR"/>
        </w:rPr>
        <w:pict>
          <v:shape id="_x0000_s1303" type="#_x0000_t202" style="position:absolute;left:0;text-align:left;margin-left:-17.75pt;margin-top:19.4pt;width:63.8pt;height:69.75pt;z-index:251689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" stroked="f">
            <v:textbox>
              <w:txbxContent>
                <w:p w:rsidR="002108FD" w:rsidRDefault="002108FD" w:rsidP="0092023C"/>
              </w:txbxContent>
            </v:textbox>
          </v:shape>
        </w:pict>
      </w:r>
    </w:p>
    <w:p w:rsidR="002108FD" w:rsidRDefault="002108FD" w:rsidP="00A90B44">
      <w:pPr>
        <w:jc w:val="center"/>
        <w:rPr>
          <w:rFonts w:ascii="Nurhan Uz" w:hAnsi="Nurhan Uz"/>
        </w:rPr>
      </w:pPr>
      <w:r>
        <w:rPr>
          <w:noProof/>
          <w:lang w:eastAsia="tr-TR"/>
        </w:rPr>
        <w:pict>
          <v:shape id="_x0000_s1304" type="#_x0000_t75" style="position:absolute;left:0;text-align:left;margin-left:-3.75pt;margin-top:11.95pt;width:27.75pt;height:33.75pt;z-index:-251637248;visibility:visible">
            <v:imagedata r:id="rId4" o:title=""/>
          </v:shape>
        </w:pict>
      </w:r>
    </w:p>
    <w:p w:rsidR="002108FD" w:rsidRDefault="002108FD" w:rsidP="00A90B44">
      <w:pPr>
        <w:jc w:val="center"/>
        <w:rPr>
          <w:rFonts w:ascii="Nurhan Uz" w:hAnsi="Nurhan Uz"/>
        </w:rPr>
      </w:pPr>
    </w:p>
    <w:p w:rsidR="002108FD" w:rsidRPr="00461691" w:rsidRDefault="002108FD" w:rsidP="00A90B44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305" style="position:absolute;margin-left:21pt;margin-top:7.15pt;width:497.3pt;height:34.9pt;z-index:251659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">
            <v:shape id="Freeform 3" o:spid="_x0000_s130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gW0cEA&#10;AADcAAAADwAAAGRycy9kb3ducmV2LnhtbERP32vCMBB+H/g/hBN8m6nKyqhGKQVhL4PVufczOdti&#10;c6lJ1O6/XwaDvd3H9/M2u9H24k4+dI4VLOYZCGLtTMeNguPn/vkVRIjIBnvHpOCbAuy2k6cNFsY9&#10;uKb7ITYihXAoUEEb41BIGXRLFsPcDcSJOztvMSboG2k8PlK47eUyy3JpsePU0OJAVUv6crhZBe9V&#10;KU8fK2fq/Gt/0cu89ldfKzWbjuUaRKQx/ov/3G8mzc9e4PeZdIHc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YFtH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thp7PCAAAA3AAAAA8A&#10;AAAAAAAAAAAAAAAAqgIAAGRycy9kb3ducmV2LnhtbFBLBQYAAAAABAAEAPoAAACZAwAAAAA=&#10;">
              <v:group id="Group 5" o:spid="_x0000_s130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rect id="Rectangle 6" o:spid="_x0000_s130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bcnMUA&#10;AADcAAAADwAAAGRycy9kb3ducmV2LnhtbESPQWvCQBCF7wX/wzKCt7oxQimpq4go1IMFtT30NmSn&#10;SWp2NuxuY/z3zkHobYb35r1vFqvBtaqnEBvPBmbTDBRx6W3DlYHP8+75FVRMyBZbz2TgRhFWy9HT&#10;Agvrr3yk/pQqJSEcCzRQp9QVWseyJodx6jti0X58cJhkDZW2Aa8S7lqdZ9mLdtiwNNTY0aam8nL6&#10;cwa+tt/9x2/e5Pu+3Ifz9jC/XTo2ZjIe1m+gEg3p3/y4freCnwmt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ptycxQAAANwAAAAPAAAAAAAAAAAAAAAAAJgCAABkcnMv&#10;ZG93bnJldi54bWxQSwUGAAAAAAQABAD1AAAAigMAAAAA&#10;" filled="f" strokecolor="#009dc7" strokeweight=".21847mm">
                  <v:path arrowok="t"/>
                </v:rect>
                <v:rect id="Rectangle 7" o:spid="_x0000_s131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p5B8MA&#10;AADcAAAADwAAAGRycy9kb3ducmV2LnhtbERPTWvCQBC9C/6HZYTedNMUikZXKSUFPbSgtgdvQ3aa&#10;pMnOht01xn/fFQRv83ifs9oMphU9OV9bVvA8S0AQF1bXXCr4Pn5M5yB8QNbYWiYFV/KwWY9HK8y0&#10;vfCe+kMoRQxhn6GCKoQuk9IXFRn0M9sRR+7XOoMhQldK7fASw00r0yR5lQZrjg0VdvReUdEczkbB&#10;T37qv/7SOt31xc4d88+Xa9OxUk+T4W0JItAQHuK7e6vj/GQBt2fiB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p5B8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31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GR8YA&#10;AADcAAAADwAAAGRycy9kb3ducmV2LnhtbESPT2vCQBDF74V+h2UK3urGCKWkriLFgh4s+KeH3obs&#10;NIlmZ8PuGuO3dw5CbzO8N+/9ZrYYXKt6CrHxbGAyzkARl942XBk4Hr5e30HFhGyx9UwGbhRhMX9+&#10;mmFh/ZV31O9TpSSEY4EG6pS6QutY1uQwjn1HLNqfDw6TrKHSNuBVwl2r8yx70w4bloYaO/qsqTzv&#10;L87Az+q3/z7lTb7py004rLbT27ljY0Yvw/IDVKIh/Zsf12sr+BPBl2dkAj2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wlGR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31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FRqRrCAAAA3AAAAA8A&#10;AAAAAAAAAAAAAAAAqgIAAGRycy9kb3ducmV2LnhtbFBLBQYAAAAABAAEAPoAAACZAwAAAAA=&#10;">
                <v:shape id="Freeform 10" o:spid="_x0000_s13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aAp8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+dL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2gK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PM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6JT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1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GsAh8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Oh&#10;lW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wawCHxgAAANwA&#10;AAAPAAAAAAAAAAAAAAAAAKoCAABkcnMvZG93bnJldi54bWxQSwUGAAAAAAQABAD6AAAAnQMAAAAA&#10;">
                <v:shape id="Freeform 17" o:spid="_x0000_s13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3pgs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+3p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939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z939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PSbsEA&#10;AADc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Rz0m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pKGs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a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5p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bvgc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W74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jUbc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I1G3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qHtcIA&#10;AADdAAAADwAAAGRycy9kb3ducmV2LnhtbERPS0sDMRC+C/0PYQre7GwXLWVtWorg4yCCbcHrsBk3&#10;i8lk2WQf/nsjCN7m43vO7jB7p0buYxtEw3pVgGKpg2ml0XA5P95sQcVEYsgFYQ3fHOGwX1ztqDJh&#10;knceT6lROURiRRpsSl2FGGvLnuIqdCyZ+wy9p5Rh36Dpacrh3mFZFBv01EpusNTxg+X66zR4Dc45&#10;5I/j22Z6xXEYbp/9k8VS6+vlfLwHlXhO/+I/94vJ89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6oe1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2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YiLs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5f3t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piI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ALCMIA&#10;AADdAAAADwAAAGRycy9kb3ducmV2LnhtbERPS2sCMRC+F/wPYYTeauJii6xGEaHopYX6Oo+bcXdx&#10;M1mSdN39902h0Nt8fM9ZrnvbiI58qB1rmE4UCOLCmZpLDafj+8scRIjIBhvHpGGgAOvV6GmJuXEP&#10;/qLuEEuRQjjkqKGKsc2lDEVFFsPEtcSJuzlvMSboS2k8PlK4bWSm1Ju0WHNqqLClbUXF/fBtNVyz&#10;z+Gq/OW8G3xnPwJedqXKtH4e95sFiEh9/Bf/ufcmzZ++zuD3m3S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wAsI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r/qe8QAAADdAAAA&#10;DwAAAAAAAAAAAAAAAACqAgAAZHJzL2Rvd25yZXYueG1sUEsFBgAAAAAEAAQA+gAAAJsDAAAAAA==&#10;">
                <v:shape id="Freeform 29" o:spid="_x0000_s13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GBts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9d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0YG2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0kLcIA&#10;AADdAAAADwAAAGRycy9kb3ducmV2LnhtbERPS0sDMRC+C/6HMEJvdraltmVtWorg4yBCq9DrsBk3&#10;i8lk2WQf/nsjCN7m43vO7jB5pwbuYhNEw2JegGKpgmmk1vDx/ni7BRUTiSEXhDV8c4TD/vpqR6UJ&#10;o5x4OKda5RCJJWmwKbUlYqwse4rz0LJk7jN0nlKGXY2mozGHe4fLolijp0Zyg6WWHyxXX+fea3DO&#10;IV+Ob+vxFYe+Xz37J4tLrWc30/EeVOIp/Yv/3C8mz1/cbe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SQ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KwX8QA&#10;AADdAAAADwAAAGRycy9kb3ducmV2LnhtbESPS0sEQQyE74L/oYngzc3soouM27ssgo+DCK6C1zAd&#10;pwe708N0z8N/bw6Ct4SqVH3ZHZYYzMRD7pJYWK8qMCxNcp20Fj7eH65uweRC4igkYQs/nOGwPz/b&#10;Ue3SLG88nUprNERyTRZ8KX2NmBvPkfIq9SyqfaUhUtF1aNENNGt4DLipqi1G6kQbPPV877n5Po3R&#10;QggB+fP4up1fcBrH66f46HFj7eXFcrwDU3gp/+a/62en+O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CsF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4VxMIA&#10;AADdAAAADwAAAGRycy9kb3ducmV2LnhtbERPS0sDMRC+C/6HMEJvdrallnZtWorg4yBCq9DrsBk3&#10;i8lk2WQf/nsjCN7m43vO7jB5pwbuYhNEw2JegGKpgmmk1vDx/ni7ARUTiSEXhDV8c4TD/vpqR6UJ&#10;o5x4OKda5RCJJWmwKbUlYqwse4rz0LJk7jN0nlKGXY2mozGHe4fLolijp0Zyg6WWHyxXX+fea3DO&#10;IV+Ob+vxFYe+Xz37J4tLrWc30/EeVOIp/Yv/3C8mz1/cb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ThX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h25MQA&#10;AADdAAAADwAAAGRycy9kb3ducmV2LnhtbESPT2vDMAzF74N9B6PBbqvTMsLI6pZSaLfDGKwt9Cpi&#10;LQ615RA7f/btp8NgN4n39N5P6+0cvBqpT21kA8tFAYq4jrblxsDlfHh6AZUyskUfmQz8UILt5v5u&#10;jZWNE3/ReMqNkhBOFRpwOXeV1ql2FDAtYkcs2nfsA2ZZ+0bbHicJD16viqLUAVuWBocd7R3Vt9MQ&#10;DHjvNV13n+X0ocdheH4LR6dXxjw+zLtXUJnm/G/+u363gr8shV+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Ydu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TTf8EA&#10;AADdAAAADwAAAGRycy9kb3ducmV2LnhtbERPS0sDMRC+C/6HMII3O7ulLLI2LUVQeyiCVfA6bMbN&#10;YjJZNtmH/74RBG/z8T1nu1+8UxMPsQuioVwVoFiaYDppNXy8P93dg4qJxJALwhp+OMJ+d321pdqE&#10;Wd54OqdW5RCJNWmwKfU1Ymwse4qr0LNk7isMnlKGQ4tmoDmHe4froqjQUye5wVLPj5ab7/PoNTjn&#10;kD8Pr9V8wmkcNy/+2eJa69ub5fAAKvGS/sV/7qPJ88uqhN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5U03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zq4ss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A/Xs7g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OriywwAAAN0AAAAP&#10;AAAAAAAAAAAAAAAAAKoCAABkcnMvZG93bnJldi54bWxQSwUGAAAAAAQABAD6AAAAmgMAAAAA&#10;">
                <v:shape id="Freeform 36" o:spid="_x0000_s13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rok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9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yuiT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Nw58EA&#10;AADdAAAADwAAAGRycy9kb3ducmV2LnhtbERPS0sDMRC+C/0PYQre7GxLWWRtWorQ6kEEW8HrsBk3&#10;i8lk2WQf/nsjCN7m43vO7jB7p0buYxtEw3pVgGKpg2ml0fB+Pd3dg4qJxJALwhq+OcJhv7jZUWXC&#10;JG88XlKjcojEijTYlLoKMdaWPcVV6Fgy9xl6TynDvkHT05TDvcNNUZToqZXcYKnjR8v112XwGpxz&#10;yB/H13J6wXEYtk/+bHGj9e1yPj6ASjynf/Gf+9nk+etyC7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jcO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/VfMIA&#10;AADdAAAADwAAAGRycy9kb3ducmV2LnhtbERPS0sDMRC+C/0PYQre7GyLLmVtWorg4yCCbcHrsBk3&#10;i8lk2WQf/nsjCN7m43vO7jB7p0buYxtEw3pVgGKpg2ml0XA5P95sQcVEYsgFYQ3fHOGwX1ztqDJh&#10;knceT6lROURiRRpsSl2FGGvLnuIqdCyZ+wy9p5Rh36Dpacrh3uGmKEr01EpusNTxg+X66zR4Dc45&#10;5I/jWzm94jgMt8/+yeJG6+vlfLwHlXhO/+I/94vJ89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b9V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1LC8EA&#10;AADd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G9Sw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HukMIA&#10;AADdAAAADwAAAGRycy9kb3ducmV2LnhtbERPS0sDMRC+C/0PYQre7GyLrGVtWorg4yCCbcHrsBk3&#10;i8lk2WQf/nsjCN7m43vO7jB7p0buYxtEw3pVgGKpg2ml0XA5P95sQcVEYsgFYQ3fHOGwX1ztqDJh&#10;knceT6lROURiRRpsSl2FGGvLnuIqdCyZ+wy9p5Rh36Dpacrh3uGmKEr01EpusNTxg+X66zR4Dc45&#10;5I/jWzm94jgMt8/+yeJG6+vlfLwHlXhO/+I/94vJ89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e6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564sQA&#10;AADdAAAADwAAAGRycy9kb3ducmV2LnhtbESPT2vDMAzF74N9B6PBbqvTMsLI6pZSaLfDGKwt9Cpi&#10;LQ615RA7f/btp8NgN4n39N5P6+0cvBqpT21kA8tFAYq4jrblxsDlfHh6AZUyskUfmQz8UILt5v5u&#10;jZWNE3/ReMqNkhBOFRpwOXeV1ql2FDAtYkcs2nfsA2ZZ+0bbHicJD16viqLUAVuWBocd7R3Vt9MQ&#10;DHjvNV13n+X0ocdheH4LR6dXxjw+zLtXUJnm/G/+u363gr8sBVe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9ueu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345" type="#_x0000_t75" style="position:absolute;margin-left:21.85pt;margin-top:5.85pt;width:27.75pt;height:33.75pt;z-index:-251636224;visibility:visible">
            <v:imagedata r:id="rId4" o:title=""/>
          </v:shape>
        </w:pict>
      </w:r>
      <w:r w:rsidRPr="00BF4BF6">
        <w:rPr>
          <w:rFonts w:ascii="Nurhan Uz" w:hAnsi="Nurhan Uz"/>
        </w:rPr>
        <w:t xml:space="preserve"> </w:t>
      </w:r>
      <w:r>
        <w:rPr>
          <w:rFonts w:ascii="Nurhan Uz" w:hAnsi="Nurhan Uz"/>
        </w:rPr>
        <w:t xml:space="preserve">          </w:t>
      </w:r>
      <w:r w:rsidRPr="00461691">
        <w:rPr>
          <w:rFonts w:ascii="Nurhan Uz" w:hAnsi="Nurhan Uz"/>
          <w:sz w:val="56"/>
          <w:szCs w:val="56"/>
        </w:rPr>
        <w:t xml:space="preserve">lale </w:t>
      </w:r>
      <w:r>
        <w:rPr>
          <w:rFonts w:ascii="Nurhan Uz" w:hAnsi="Nurhan Uz"/>
          <w:sz w:val="56"/>
          <w:szCs w:val="56"/>
        </w:rPr>
        <w:t>lale lale</w:t>
      </w:r>
      <w:r w:rsidRPr="00461691">
        <w:rPr>
          <w:rFonts w:ascii="Nurhan Uz" w:hAnsi="Nurhan Uz"/>
          <w:sz w:val="56"/>
          <w:szCs w:val="56"/>
        </w:rPr>
        <w:t xml:space="preserve"> lale  lale  lale  lale</w:t>
      </w:r>
    </w:p>
    <w:p w:rsidR="002108FD" w:rsidRPr="00BF4BF6" w:rsidRDefault="002108FD" w:rsidP="00A90B44">
      <w:pPr>
        <w:jc w:val="center"/>
        <w:rPr>
          <w:rFonts w:ascii="Nurhan Uz" w:hAnsi="Nurhan Uz"/>
        </w:rPr>
      </w:pPr>
      <w:r>
        <w:rPr>
          <w:noProof/>
          <w:lang w:eastAsia="tr-TR"/>
        </w:rPr>
        <w:pict>
          <v:shape id="_x0000_s1346" type="#_x0000_t75" style="position:absolute;left:0;text-align:left;margin-left:18pt;margin-top:1.7pt;width:27.75pt;height:33.75pt;z-index:-251635200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347" style="position:absolute;left:0;text-align:left;margin-left:16.5pt;margin-top:1.65pt;width:502.9pt;height:34.9pt;z-index:2516669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">
            <v:shape id="Freeform 3" o:spid="_x0000_s134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xie8QA&#10;AADdAAAADwAAAGRycy9kb3ducmV2LnhtbESPQWvCQBCF70L/wzJCb7rRQiypq4ggeCk0au/T7JgE&#10;s7Pp7qrpv+8cBG8zvDfvfbNcD65TNwqx9WxgNs1AEVfetlwbOB13k3dQMSFb7DyTgT+KsF69jJZY&#10;WH/nkm6HVCsJ4ViggSalvtA6Vg05jFPfE4t29sFhkjXU2ga8S7jr9DzLcu2wZWlosKdtQ9XlcHUG&#10;Prcb/fP15m2Zf+8u1Twvw28ojXkdD5sPUImG9DQ/rvdW8GcL4ZdvZAS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8Ynv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jGwGMQAAADdAAAADwAAAGRycy9kb3ducmV2LnhtbERPTWvCQBC9F/wPywi9&#10;1c0qbSW6ikgtPYhQFcTbkB2TYHY2ZLdJ/PeuIPQ2j/c582VvK9FS40vHGtQoAUGcOVNyruF42LxN&#10;QfiAbLByTBpu5GG5GLzMMTWu419q9yEXMYR9ihqKEOpUSp8VZNGPXE0cuYtrLIYIm1yaBrsYbis5&#10;TpIPabHk2FBgTeuCsuv+z2r47rBbTdRXu71e1rfz4X132irS+nXYr2YgAvXhX/x0/5g4X30q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jGwGMQAAADdAAAA&#10;DwAAAAAAAAAAAAAAAACqAgAAZHJzL2Rvd25yZXYueG1sUEsFBgAAAAAEAAQA+gAAAJsDAAAAAA==&#10;">
              <v:group id="Group 5" o:spid="_x0000_s135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uMub8UAAADdAAAADwAAAGRycy9kb3ducmV2LnhtbERPS2vCQBC+F/wPywi9&#10;1U0irSV1FREtPUjBRCi9DdkxCWZnQ3bN4993C4Xe5uN7zno7mkb01LnasoJ4EYEgLqyuuVRwyY9P&#10;ryCcR9bYWCYFEznYbmYPa0y1HfhMfeZLEULYpaig8r5NpXRFRQbdwrbEgbvazqAPsCul7nAI4aaR&#10;SRS9SIM1h4YKW9pXVNyyu1HwPuCwW8aH/nS77qfv/Pnz6xSTUo/zcfcGwtPo/8V/7g8d5ser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7jLm/FAAAA3QAA&#10;AA8AAAAAAAAAAAAAAAAAqgIAAGRycy9kb3ducmV2LnhtbFBLBQYAAAAABAAEAPoAAACcAwAAAAA=&#10;">
                <v:rect id="Rectangle 6" o:spid="_x0000_s135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2RjcQA&#10;AADdAAAADwAAAGRycy9kb3ducmV2LnhtbERPS2vCQBC+C/6HZYTedJMItaSuIqJQDy34OvQ2ZKdJ&#10;muxs2F1j/PfdQqG3+fies1wPphU9OV9bVpDOEhDEhdU1lwou5/30BYQPyBpby6TgQR7Wq/Foibm2&#10;dz5SfwqliCHsc1RQhdDlUvqiIoN+ZjviyH1ZZzBE6EqpHd5juGllliTP0mDNsaHCjrYVFc3pZhRc&#10;d5/9x3dWZ4e+OLjz7n3+aDpW6mkybF5BBBrCv/jP/abj/HQxh9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dkY3EAAAA3QAAAA8AAAAAAAAAAAAAAAAAmAIAAGRycy9k&#10;b3ducmV2LnhtbFBLBQYAAAAABAAEAPUAAACJAwAAAAA=&#10;" filled="f" strokecolor="#009dc7" strokeweight=".21847mm">
                  <v:path arrowok="t"/>
                </v:rect>
                <v:rect id="Rectangle 7" o:spid="_x0000_s135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QJ+cQA&#10;AADdAAAADwAAAGRycy9kb3ducmV2LnhtbERPTWvCQBC9C/0PyxR6042ptCW6ShEFPVio1oO3ITsm&#10;qdnZsLvG+O9dQfA2j/c5k1lnatGS85VlBcNBAoI4t7riQsHfbtn/AuEDssbaMim4kofZ9KU3wUzb&#10;C/9Suw2FiCHsM1RQhtBkUvq8JIN+YBviyB2tMxgidIXUDi8x3NQyTZIPabDi2FBiQ/OS8tP2bBTs&#10;F4f25z+t0nWbr91usXm/nhpW6u21+x6DCNSFp/jhXuk4f/g5gvs38QQ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0CfnEAAAA3QAAAA8AAAAAAAAAAAAAAAAAmAIAAGRycy9k&#10;b3ducmV2LnhtbFBLBQYAAAAABAAEAPUAAACJAwAAAAA=&#10;" filled="f" strokecolor="#009dc7" strokeweight=".21847mm">
                  <v:path arrowok="t"/>
                </v:rect>
                <v:rect id="Rectangle 8" o:spid="_x0000_s135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isYsQA&#10;AADdAAAADwAAAGRycy9kb3ducmV2LnhtbERPTWvCQBC9C/0PyxR6040ptiW6ShEFPVio1oO3ITsm&#10;qdnZsLvG+O9dQfA2j/c5k1lnatGS85VlBcNBAoI4t7riQsHfbtn/AuEDssbaMim4kofZ9KU3wUzb&#10;C/9Suw2FiCHsM1RQhtBkUvq8JIN+YBviyB2tMxgidIXUDi8x3NQyTZIPabDi2FBiQ/OS8tP2bBTs&#10;F4f25z+t0nWbr91usXm/nhpW6u21+x6DCNSFp/jhXuk4f/g5gvs38QQ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H4rGL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3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dgobMMAAADd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8WwK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h2ChswwAAAN0AAAAP&#10;AAAAAAAAAAAAAAAAAKoCAABkcnMvZG93bnJldi54bWxQSwUGAAAAAAQABAD6AAAAmgMAAAAA&#10;">
                <v:shape id="Freeform 10" o:spid="_x0000_s1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4TcIA&#10;AADdAAAADwAAAGRycy9kb3ducmV2LnhtbERPS0sDMRC+C/0PYQRvdraltLJtWkpB60EEq+B12Ew3&#10;i8lk2WQf/nsjCN7m43vO7jB5pwbuYhNEw2JegGKpgmmk1vDx/nj/AComEkMuCGv45giH/exmR6UJ&#10;o7zxcEm1yiESS9JgU2pLxFhZ9hTnoWXJ3DV0nlKGXY2mozGHe4fLolijp0Zyg6WWT5arr0vvNTjn&#10;kD+Pr+vxBYe+X539k8Wl1ne303ELKvGU/sV/7meT5y82G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h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sP8QA&#10;AADdAAAADwAAAGRycy9kb3ducmV2LnhtbESPS0sEQQyE74L/oYngzc3sIquM27ssgo+DCK6C1zAd&#10;pwe708N0z8N/bw6Ct4SqVH3ZHZYYzMRD7pJYWK8qMCxNcp20Fj7eH65uweRC4igkYQs/nOGwPz/b&#10;Ue3SLG88nUprNERyTRZ8KX2NmBvPkfIq9SyqfaUhUtF1aNENNGt4DLipqi1G6kQbPPV877n5Po3R&#10;QggB+fP4up1fcBrH66f46HFj7eXFcrwDU3gp/+a/62en+O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37D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JpM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1/cb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+0m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SQHsQA&#10;AADdAAAADwAAAGRycy9kb3ducmV2LnhtbESPzUsDQQzF74L/wxDBm822SClrp6UIfhxEsApew07c&#10;WZzJLDuzH/735iB4S3gv7/2yPy4xmImH3CWxsF5VYFia5DppLXy8P9zswORC4igkYQs/nOF4uLzY&#10;U+3SLG88nUtrNERyTRZ8KX2NmBvPkfIq9SyqfaUhUtF1aNENNGt4DLipqi1G6kQbPPV877n5Po/R&#10;QggB+fP0up1fcBrH26f46HFj7fXVcroDU3gp/+a/62en+Oud8us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UkB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g1hcEA&#10;AADdAAAADwAAAGRycy9kb3ducmV2LnhtbERPS0sDMRC+C/6HMII3O7tFSlmbliK0ehDBttDrsBk3&#10;i8lk2WQf/nsjCN7m43vOZjd7p0buYxtEQ7koQLHUwbTSaLicDw9rUDGRGHJBWMM3R9htb282VJkw&#10;yQePp9SoHCKxIg02pa5CjLVlT3EROpbMfYbeU8qwb9D0NOVw73BZFCv01EpusNTxs+X66zR4Dc45&#10;5Ov+fTW94TgMjy/+aHGp9f3dvH8ClXhO/+I/96vJ88t1Cb/f5BNw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YNY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qr8sEA&#10;AADdAAAADwAAAGRycy9kb3ducmV2LnhtbERPS0sDMRC+C/0PYQre7GwXKWVtWorQ6kEEW8HrsBk3&#10;i8lk2WQf/nsjCN7m43vO7jB7p0buYxtEw3pVgGKpg2ml0fB+Pd1tQcVEYsgFYQ3fHOGwX9zsqDJh&#10;kjceL6lROURiRRpsSl2FGGvLnuIqdCyZ+wy9p5Rh36Dpacrh3mFZFBv01EpusNTxo+X66zJ4Dc45&#10;5I/j62Z6wXEY7p/82WKp9e1yPj6ASjynf/Gf+9nk+ett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6Kq/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EevvTwwAAAN0AAAAP&#10;AAAAAAAAAAAAAAAAAKoCAABkcnMvZG93bnJldi54bWxQSwUGAAAAAAQABAD6AAAAmgMAAAAA&#10;">
                <v:shape id="Freeform 17" o:spid="_x0000_s13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+WHcIA&#10;AADdAAAADwAAAGRycy9kb3ducmV2LnhtbERPS0sDMRC+C/0PYYTe7GxLKWVtWopQ7UEEq+B12Ew3&#10;S5PJssk+/PdGELzNx/ec3WHyTg3cxSaIhuWiAMVSBdNIreHz4/SwBRUTiSEXhDV8c4TDfna3o9KE&#10;Ud55uKRa5RCJJWmwKbUlYqwse4qL0LJk7ho6TynDrkbT0ZjDvcNVUWzQUyO5wVLLT5ar26X3Gpxz&#10;yF/Ht834ikPfr1/8s8WV1vP76fgIKvGU/sV/7rPJ85f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L5Y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MzhsIA&#10;AADdAAAADwAAAGRycy9kb3ducmV2LnhtbERPS0sDMRC+C/6HMEJvdrallrI2LaVQ9SCCVfA6bKab&#10;pclk2WQf/nsjCN7m43vOdj95pwbuYhNEw2JegGKpgmmk1vD5cbrfgIqJxJALwhq+OcJ+d3uzpdKE&#10;Ud55OKda5RCJJWmwKbUlYqwse4rz0LJk7hI6TynDrkbT0ZjDvcNlUazRUyO5wVLLR8vV9dx7Dc45&#10;5K/D23p8xaHvV8/+yeJS69nddHgElXhK/+I/94vJ8xebB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YzO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Gt8cEA&#10;AADdAAAADwAAAGRycy9kb3ducmV2LnhtbERPS0sDMRC+C/0PYQre7GyLLGVtWorQ6kEEW8HrsBk3&#10;i8lk2WQf/nsjCN7m43vO7jB7p0buYxtEw3pVgGKpg2ml0fB+Pd1tQcVEYsgFYQ3fHOGwX9zsqDJh&#10;kjceL6lROURiRRpsSl2FGGvLnuIqdCyZ+wy9p5Rh36Dpacrh3uGmKEr01EpusNTxo+X66zJ4Dc45&#10;5I/jazm94DgM90/+bHGj9e1yPj6ASjynf/Gf+9nk+ettC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xrf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0IasIA&#10;AADdAAAADwAAAGRycy9kb3ducmV2LnhtbERPS0sDMRC+C/6HMEJvdral1LI2LaVQ9SCCVfA6bKab&#10;pclk2WQf/nsjCN7m43vOdj95pwbuYhNEw2JegGKpgmmk1vD5cbrfgIqJxJALwhq+OcJ+d3uzpdKE&#10;Ud55OKda5RCJJWmwKbUlYqwse4rz0LJk7hI6TynDrkbT0ZjDvcNlUazRUyO5wVLLR8vV9dx7Dc45&#10;5K/D23p8xaHvV8/+yeJS69nddHgElXhK/+I/94vJ8xebB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/Qhq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KcGMQA&#10;AADdAAAADwAAAGRycy9kb3ducmV2LnhtbESPzUsDQQzF74L/wxDBm822SClrp6UIfhxEsApew07c&#10;WZzJLDuzH/735iB4S3gv7/2yPy4xmImH3CWxsF5VYFia5DppLXy8P9zswORC4igkYQs/nOF4uLzY&#10;U+3SLG88nUtrNERyTRZ8KX2NmBvPkfIq9SyqfaUhUtF1aNENNGt4DLipqi1G6kQbPPV877n5Po/R&#10;QggB+fP0up1fcBrH26f46HFj7fXVcroDU3gp/+a/62en+Oud4uo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inB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45g8IA&#10;AADdAAAADwAAAGRycy9kb3ducmV2LnhtbERPS0sDMRC+C/0PYQRvdrallLptWkpB60EEq+B12Ew3&#10;i8lk2WQf/nsjCN7m43vO7jB5pwbuYhNEw2JegGKpgmmk1vDx/ni/ARUTiSEXhDV8c4TDfnazo9KE&#10;Ud54uKRa5RCJJWmwKbUlYqwse4rz0LJk7ho6TynDrkbT0ZjDvcNlUazRUyO5wVLLJ8vV16X3Gpxz&#10;yJ/H1/X4gkPfr87+yeJS67vb6bgFlXhK/+I/97PJ8xeb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jmD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0Gw8QA&#10;AADdAAAADwAAAGRycy9kb3ducmV2LnhtbESPS0sEQQyE74L/oYngzc3sIouO27ssgo+DCK6C1zAd&#10;pwe708N0z8N/bw6Ct4SqVH3ZHZYYzMRD7pJYWK8qMCxNcp20Fj7eH65uwORC4igkYQs/nOGwPz/b&#10;Ue3SLG88nUprNERyTRZ8KX2NmBvPkfIq9SyqfaUhUtF1aNENNGt4DLipqi1G6kQbPPV877n5Po3R&#10;QggB+fP4up1fcBrH66f46HFj7eXFcrwDU3gp/+a/62en+Ot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TNBsP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GjWMEA&#10;AADdAAAADwAAAGRycy9kb3ducmV2LnhtbERPS0sDMRC+C/0PYQre7OwWKbo2LaVQ9SCCreB12Iyb&#10;xWSybLIP/70RBG/z8T1nu5+9UyP3sQ2ioVwVoFjqYFppNLxfTjd3oGIiMeSCsIZvjrDfLa62VJkw&#10;yRuP59SoHCKxIg02pa5CjLVlT3EVOpbMfYbeU8qwb9D0NOVw73BdFBv01EpusNTx0XL9dR68Bucc&#10;8sfhdTO94DgMt0/+0eJa6+vlfHgAlXhO/+I/97PJ88v7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Bo1j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7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M9L8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6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Uz0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+YtM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/Yr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H5i0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mxksIA&#10;AADdAAAADwAAAGRycy9kb3ducmV2LnhtbERPS2sCMRC+F/wPYYTeauIipa5GEaHopYX6Oo+bcXdx&#10;M1mSdN39902h0Nt8fM9ZrnvbiI58qB1rmE4UCOLCmZpLDafj+8sbiBCRDTaOScNAAdar0dMSc+Me&#10;/EXdIZYihXDIUUMVY5tLGYqKLIaJa4kTd3PeYkzQl9J4fKRw28hMqVdpsebUUGFL24qK++Hbarhm&#10;n8NV+ct5N/jOfgS87EqVaf087jcLEJH6+C/+c+9Nmj+dz+D3m3S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ebGS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QZQ4cMAAADd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F+/DmF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BlDhwwAAAN0AAAAP&#10;AAAAAAAAAAAAAAAAAKoCAABkcnMvZG93bnJldi54bWxQSwUGAAAAAAQABAD6AAAAmgMAAAAA&#10;">
                <v:shape id="Freeform 29" o:spid="_x0000_s1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g7LMIA&#10;AADdAAAADwAAAGRycy9kb3ducmV2LnhtbERPS0sDMRC+C/0PYQre7GyLLHZtWorg4yCCbcHrsBk3&#10;i8lk2WQf/nsjCN7m43vO7jB7p0buYxtEw3pVgGKpg2ml0XA5P97cgYqJxJALwhq+OcJhv7jaUWXC&#10;JO88nlKjcojEijTYlLoKMdaWPcVV6Fgy9xl6TynDvkHT05TDvcNNUZToqZXcYKnjB8v112nwGpxz&#10;yB/Ht3J6xXEYbp/9k8WN1tfL+XgPKvGc/sV/7heT56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aDs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Set8IA&#10;AADdAAAADwAAAGRycy9kb3ducmV2LnhtbERPS0sDMRC+C/6HMEJvdral1HZtWorg4yBCq9DrsBk3&#10;i8lk2WQf/nsjCN7m43vO7jB5pwbuYhNEw2JegGKpgmmk1vDx/ni7ARUTiSEXhDV8c4TD/vpqR6UJ&#10;o5x4OKda5RCJJWmwKbUlYqwse4rz0LJk7jN0nlKGXY2mozGHe4fLolijp0Zyg6WWHyxXX+fea3DO&#10;IV+Ob+vxFYe+Xz37J4tLrWc30/EeVOIp/Yv/3C8mz19s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J6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sKxcQA&#10;AADdAAAADwAAAGRycy9kb3ducmV2LnhtbESPS0sEQQyE74L/oYngzc3sIouO27ssgo+DCK6C1zAd&#10;pwe708N0z8N/bw6Ct4SqVH3ZHZYYzMRD7pJYWK8qMCxNcp20Fj7eH65uwORC4igkYQs/nOGwPz/b&#10;Ue3SLG88nUprNERyTRZ8KX2NmBvPkfIq9SyqfaUhUtF1aNENNGt4DLipqi1G6kQbPPV877n5Po3R&#10;QggB+fP4up1fcBrH66f46HFj7eXFcrwDU3gp/+a/62en+Ot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7Cs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evXsIA&#10;AADdAAAADwAAAGRycy9kb3ducmV2LnhtbERPS0sDMRC+C/6HMEJvdralFLs2LaVQ9SCCVfA6bKab&#10;pclk2WQf/nsjCN7m43vOdj95pwbuYhNEw2JegGKpgmmk1vD5cbp/ABUTiSEXhDV8c4T97vZmS6UJ&#10;o7zzcE61yiESS9JgU2pLxFhZ9hTnoWXJ3CV0nlKGXY2mozGHe4fLolijp0Zyg6WWj5ar67n3Gpxz&#10;yF+Ht/X4ikPfr579k8Wl1rO76fAIKvGU/sV/7heT5y82G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969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yOMMA&#10;AADdAAAADwAAAGRycy9kb3ducmV2LnhtbESPT0sDMRDF74LfIYzQm521SClr01IEWw9SaCt4HTbj&#10;ZjGZLJvsn357UxC8zfDe+82b9XbyTg3cxSaIhqd5AYqlCqaRWsPn5e1xBSomEkMuCGu4coTt5v5u&#10;TaUJo5x4OKdaZYjEkjTYlNoSMVaWPcV5aFmy9h06TymvXY2mozHDvcNFUSzRUyP5gqWWXy1XP+fe&#10;a3DOIX/tjsvxA4e+fz74vcWF1rOHafcCKvGU/s1/6XeT62ck3L7JI+D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+LyO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5Xo8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WWx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uV6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8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dwDxuwwAAAN0AAAAP&#10;AAAAAAAAAAAAAAAAAKoCAABkcnMvZG93bnJldi54bWxQSwUGAAAAAAQABAD6AAAAmgMAAAAA&#10;">
                <v:shape id="Freeform 36" o:spid="_x0000_s13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BsT8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WVxB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cwbE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n0O8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WWx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Z9D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VRo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VUa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fP18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o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dHz9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qT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WVx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Lak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T+Ps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4U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ZT+P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72"/>
          <w:szCs w:val="72"/>
        </w:rPr>
        <w:t xml:space="preserve">         </w:t>
      </w:r>
      <w:r w:rsidRPr="00BF4BF6">
        <w:rPr>
          <w:rFonts w:ascii="Nurhan Uz" w:hAnsi="Nurhan Uz"/>
          <w:sz w:val="56"/>
          <w:szCs w:val="56"/>
        </w:rPr>
        <w:t xml:space="preserve"> </w:t>
      </w:r>
    </w:p>
    <w:p w:rsidR="002108FD" w:rsidRDefault="002108FD" w:rsidP="00A90B44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387" type="#_x0000_t75" style="position:absolute;margin-left:20.25pt;margin-top:17.75pt;width:27.75pt;height:33.75pt;z-index:-251634176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388" style="position:absolute;margin-left:18pt;margin-top:16.9pt;width:501.4pt;height:34.9pt;z-index:2516679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">
            <v:shape id="Freeform 3" o:spid="_x0000_s13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bmp8QA&#10;AADdAAAADwAAAGRycy9kb3ducmV2LnhtbESPT2vCQBDF7wW/wzJCb7oxhSCpq4gg9FJo/HMfs9Mk&#10;mJ1Nd7eafnvnIPQ2w3vz3m9Wm9H16kYhdp4NLOYZKOLa244bA6fjfrYEFROyxd4zGfijCJv15GWF&#10;pfV3ruh2SI2SEI4lGmhTGkqtY92Swzj3A7Fo3z44TLKGRtuAdwl3vc6zrNAOO5aGFgfatVRfD7/O&#10;wOduqy9fb95WxXl/rfOiCj+hMuZ1Om7fQSUa07/5ef1hBT9fCL98IyPo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G5qf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Ms0xMQAAADdAAAA&#10;DwAAAAAAAAAAAAAAAACqAgAAZHJzL2Rvd25yZXYueG1sUEsFBgAAAAAEAAQA+gAAAJsDAAAAAA==&#10;">
              <v:group id="Group 5" o:spid="_x0000_s13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YGaqzwwAAAN0AAAAP&#10;AAAAAAAAAAAAAAAAAKoCAABkcnMvZG93bnJldi54bWxQSwUGAAAAAAQABAD6AAAAmgMAAAAA&#10;">
                <v:rect id="Rectangle 6" o:spid="_x0000_s13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VUcQA&#10;AADdAAAADwAAAGRycy9kb3ducmV2LnhtbERPyWrDMBC9F/oPYgq5NbIdKMWJEkJxoTmk0CyH3AZr&#10;YjuxRkZSvfx9VSj0No+3zmozmlb05HxjWUE6T0AQl1Y3XCk4Hd+fX0H4gKyxtUwKJvKwWT8+rDDX&#10;duAv6g+hEjGEfY4K6hC6XEpf1mTQz21HHLmrdQZDhK6S2uEQw00rsyR5kQYbjg01dvRWU3k/fBsF&#10;5+LSf96yJtv15c4di/1iunes1Oxp3C5BBBrDv/jP/aHj/CxdwO838QS5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nFVHEAAAA3QAAAA8AAAAAAAAAAAAAAAAAmAIAAGRycy9k&#10;b3ducmV2LnhtbFBLBQYAAAAABAAEAPUAAACJAwAAAAA=&#10;" filled="f" strokecolor="#009dc7" strokeweight=".21847mm">
                  <v:path arrowok="t"/>
                </v:rect>
                <v:rect id="Rectangle 7" o:spid="_x0000_s13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6NJcMA&#10;AADdAAAADwAAAGRycy9kb3ducmV2LnhtbERPS4vCMBC+C/6HMMLeNLW7iFSjiCish13wdfA2NGNb&#10;bSYlydb67zcLC97m43vOfNmZWrTkfGVZwXiUgCDOra64UHA6bodTED4ga6wtk4IneVgu+r05Zto+&#10;eE/tIRQihrDPUEEZQpNJ6fOSDPqRbYgjd7XOYIjQFVI7fMRwU8s0SSbSYMWxocSG1iXl98OPUXDe&#10;XNrvW1qluzbfuePm6/15b1ipt0G3moEI1IWX+N/9qeP8dPwBf9/EE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6NJcMAAADdAAAADwAAAAAAAAAAAAAAAACYAgAAZHJzL2Rv&#10;d25yZXYueG1sUEsFBgAAAAAEAAQA9QAAAIgDAAAAAA==&#10;" filled="f" strokecolor="#009dc7" strokeweight=".21847mm">
                  <v:path arrowok="t"/>
                </v:rect>
                <v:rect id="Rectangle 8" o:spid="_x0000_s13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IovsMA&#10;AADdAAAADwAAAGRycy9kb3ducmV2LnhtbERPS4vCMBC+C/6HMMLeNLXLilSjiCish13wdfA2NGNb&#10;bSYlydb67zcLC97m43vOfNmZWrTkfGVZwXiUgCDOra64UHA6bodTED4ga6wtk4IneVgu+r05Zto+&#10;eE/tIRQihrDPUEEZQpNJ6fOSDPqRbYgjd7XOYIjQFVI7fMRwU8s0SSbSYMWxocSG1iXl98OPUXDe&#10;XNrvW1qluzbfuePm6/15b1ipt0G3moEI1IWX+N/9qeP8dPwBf9/EE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wIovsMAAADd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yKssMMAAADd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Fi/h+U04&#10;QW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nIqywwwAAAN0AAAAP&#10;AAAAAAAAAAAAAAAAAKoCAABkcnMvZG93bnJldi54bWxQSwUGAAAAAAQABAD6AAAAmgMAAAAA&#10;">
                <v:shape id="Freeform 10" o:spid="_x0000_s13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L8kc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8v1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0vy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1o48QA&#10;AADdAAAADwAAAGRycy9kb3ducmV2LnhtbESPT2vDMAzF74N9B6PBbqvSMMrI6pZSaLfDGKwt9Cpi&#10;LQ615RA7f/bt58NgN4n39N5P6+3snRq5j20QDctFAYqlDqaVRsPlfHh6ARUTiSEXhDX8cITt5v5u&#10;TZUJk3zxeEqNyiESK9JgU+oqxFhb9hQXoWPJ2nfoPaW89g2anqYc7h2WRbFCT63kBksd7y3Xt9Pg&#10;NTjnkK+7z9X0geMwPL/5o8VS68eHefcKKvGc/s1/1+8m45fLjJu/ySPg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NaO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HNeMIA&#10;AADdAAAADwAAAGRycy9kb3ducmV2LnhtbERPS0sDMRC+C/0PYQre7GwXKXZtWorg4yCCbcHrsBk3&#10;i8lk2WQf/nsjCN7m43vO7jB7p0buYxtEw3pVgGKpg2ml0XA5P97cgYqJxJALwhq+OcJhv7jaUWXC&#10;JO88nlKjcojEijTYlLoKMdaWPcVV6Fgy9xl6TynDvkHT05TDvcOyKDboqZXcYKnjB8v112nwGpxz&#10;yB/Ht830iuMw3D77J4ul1tfL+XgPKvGc/sV/7heT55fr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Ac1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euWM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6VX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euWM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sLw8EA&#10;AADd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WW5g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bC8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mVtMAA&#10;AADdAAAADwAAAGRycy9kb3ducmV2LnhtbERPS0sDMRC+C/6HMII3O2uQImvTUgo+DiLYCl6HzbhZ&#10;mkyWTfbhvzeC4G0+vudsdkvwauIhdVEM3K4qUCxNtJ20Bj5Ojzf3oFImseSjsIFvTrDbXl5sqLZx&#10;lneejrlVJURSTQZczn2NmBrHgdIq9iyF+4pDoFzg0KIdaC7hwaOuqjUG6qQ0OOr54Lg5H8dgwHuP&#10;/Ll/W8+vOI3j3XN4cqiNub5a9g+gMi/5X/znfrFlvtYafr8pJ+D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8mVtMAAAADd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TnFlc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JJn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5OcWVwwAAAN0AAAAP&#10;AAAAAAAAAAAAAAAAAKoCAABkcnMvZG93bnJldi54bWxQSwUGAAAAAAQABAD6AAAAmgMAAAAA&#10;">
                <v:shape id="Freeform 17" o:spid="_x0000_s14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yoW8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WW5ht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sqF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NwMEA&#10;AADd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W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gDc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Tt8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s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zyk7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42LM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WV5D7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+Ni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GiXsMA&#10;AADd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64VV7/REXD/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iGiXsMAAADd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0HxcEA&#10;AADd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WX5AL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tB8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44hc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F8+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jjiF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KdH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8vb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wp0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Da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eVd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QA2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m8s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5eb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XKb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qP1MIA&#10;AADdAAAADwAAAGRycy9kb3ducmV2LnhtbERP32vCMBB+H/g/hBN8m4l1DKlGEWHoi4O56fPZnG2x&#10;uZQkq+1/vwwGe7uP7+etNr1tREc+1I41zKYKBHHhTM2lhq/Pt+cFiBCRDTaOScNAATbr0dMKc+Me&#10;/EHdKZYihXDIUUMVY5tLGYqKLIapa4kTd3PeYkzQl9J4fKRw28hMqVdpsebUUGFLu4qK++nbarhm&#10;78NV+ct5P/jOHgNe9qXKtJ6M++0SRKQ+/ov/3AeT5mfzF/j9Jp0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Oo/U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cRW6nwwAAAN0AAAAP&#10;AAAAAAAAAAAAAAAAAKoCAABkcnMvZG93bnJldi54bWxQSwUGAAAAAAQABAD6AAAAmgMAAAAA&#10;">
                <v:shape id="Freeform 29" o:spid="_x0000_s1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sFa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PKu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rBW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eg8c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5e3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Z6D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g0g8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F8+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+DS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RGM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8vb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tJE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L+M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b/cCL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IS/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TuY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eVm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E7m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6qFrsQAAADdAAAADwAAAGRycy9kb3ducmV2LnhtbERPS2vCQBC+F/wPywje&#10;6iaxFYmuIqLSgxR8gHgbsmMSzM6G7JrEf98tFHqbj+85i1VvKtFS40rLCuJxBII4s7rkXMHlvHuf&#10;gXAeWWNlmRS8yMFqOXhbYKptx0dqTz4XIYRdigoK7+tUSpcVZNCNbU0cuLttDPoAm1zqBrsQbiqZ&#10;RNFUGiw5NBRY06ag7HF6GgX7Drv1JN62h8d987qdP7+vh5iUGg379RyEp97/i//cXzrMTz4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6qFrsQAAADdAAAA&#10;DwAAAAAAAAAAAAAAAACqAgAAZHJzL2Rvd25yZXYueG1sUEsFBgAAAAAEAAQA+gAAAJsDAAAAAA==&#10;">
                <v:shape id="Freeform 36" o:spid="_x0000_s1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rVj8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8vN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WtW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NN+8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WVV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zTf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/oYM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8vN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/+h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12F8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HJT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Etdh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HTjM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8vN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YdO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5H/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b/cCK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+R/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108FD" w:rsidRDefault="002108FD" w:rsidP="00A90B44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group id="_x0000_s1428" style="position:absolute;margin-left:19.55pt;margin-top:7.65pt;width:503.25pt;height:34.9pt;z-index:2516689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">
            <v:shape id="Freeform 3" o:spid="_x0000_s14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xfZ8UA&#10;AADdAAAADwAAAGRycy9kb3ducmV2LnhtbESPT2vDMAzF74V9B6PCbq3TjIaR1S2lUNhlsPTPXYu1&#10;JDSWM9trs28/HQq9Sbyn935abUbXqyuF2Hk2sJhnoIhrbztuDJyO+9krqJiQLfaeycAfRdisnyYr&#10;LK2/cUXXQ2qUhHAs0UCb0lBqHeuWHMa5H4hF+/bBYZI1NNoGvEm463WeZYV22LE0tDjQrqX6cvh1&#10;Bj52W/31+eJtVZz3lzovqvATKmOep+P2DVSiMT3M9+t3K/j5UvjlGxlB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F9n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+oY0EwwAAAN0AAAAP&#10;AAAAAAAAAAAAAAAAAKoCAABkcnMvZG93bnJldi54bWxQSwUGAAAAAAQABAD6AAAAmgMAAAAA&#10;">
              <v:group id="Group 5" o:spid="_x0000_s14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OcxNzwwAAAN0AAAAP&#10;AAAAAAAAAAAAAAAAAKoCAABkcnMvZG93bnJldi54bWxQSwUGAAAAAAQABAD6AAAAmgMAAAAA&#10;">
                <v:rect id="Rectangle 6" o:spid="_x0000_s14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2skcUA&#10;AADdAAAADwAAAGRycy9kb3ducmV2LnhtbERPTWvCQBC9F/wPywi91Y2RlpK6ikiEeqhQ0x56G7LT&#10;JCY7G3bXGP+9Wyh4m8f7nOV6NJ0YyPnGsoL5LAFBXFrdcKXgq9g9vYLwAVljZ5kUXMnDejV5WGKm&#10;7YU/aTiGSsQQ9hkqqEPoMyl9WZNBP7M9ceR+rTMYInSV1A4vMdx0Mk2SF2mw4dhQY0/bmsr2eDYK&#10;vvOf4XBKm3Q/lHtX5B+La9uzUo/TcfMGItAY7uJ/97uO89PnBfx9E0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zayRxQAAAN0AAAAPAAAAAAAAAAAAAAAAAJgCAABkcnMv&#10;ZG93bnJldi54bWxQSwUGAAAAAAQABAD1AAAAigMAAAAA&#10;" filled="f" strokecolor="#009dc7" strokeweight=".21847mm">
                  <v:path arrowok="t"/>
                </v:rect>
                <v:rect id="Rectangle 7" o:spid="_x0000_s14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Q05cUA&#10;AADdAAAADwAAAGRycy9kb3ducmV2LnhtbERPS2vCQBC+F/wPywi91Y1pKxLdBCkW6qEFXwdvQ3ZM&#10;otnZsLuN8d93C4Xe5uN7zrIYTCt6cr6xrGA6SUAQl1Y3XCk47N+f5iB8QNbYWiYFd/JQ5KOHJWba&#10;3nhL/S5UIoawz1BBHUKXSenLmgz6ie2II3e2zmCI0FVSO7zFcNPKNElm0mDDsaHGjt5qKq+7b6Pg&#10;uD71X5e0STd9uXH79efz/dqxUo/jYbUAEWgI/+I/94eO89PXF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JDTlxQAAAN0AAAAPAAAAAAAAAAAAAAAAAJgCAABkcnMv&#10;ZG93bnJldi54bWxQSwUGAAAAAAQABAD1AAAAigMAAAAA&#10;" filled="f" strokecolor="#009dc7" strokeweight=".21847mm">
                  <v:path arrowok="t"/>
                </v:rect>
                <v:rect id="Rectangle 8" o:spid="_x0000_s14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iRfsQA&#10;AADdAAAADwAAAGRycy9kb3ducmV2LnhtbERPTWvCQBC9F/oflil4q5tGLCW6CaVY0INCtR68Ddkx&#10;Sc3Oht1tjP/eFQRv83ifMy8G04qenG8sK3gbJyCIS6sbrhT87r5fP0D4gKyxtUwKLuShyJ+f5php&#10;e+Yf6rehEjGEfYYK6hC6TEpf1mTQj21HHLmjdQZDhK6S2uE5hptWpknyLg02HBtq7OirpvK0/TcK&#10;9otDv/lLm3TVlyu3W6wnl1PHSo1ehs8ZiEBDeIjv7qWO89PpFG7fxBNkf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okX7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4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UgVcMQAAADdAAAA&#10;DwAAAAAAAAAAAAAAAACqAgAAZHJzL2Rvd25yZXYueG1sUEsFBgAAAAAEAAQA+gAAAJsDAAAAAA==&#10;">
                <v:shape id="Freeform 10" o:spid="_x0000_s14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hFUcIA&#10;AADdAAAADwAAAGRycy9kb3ducmV2LnhtbERPS0sDMRC+C/0PYQRvdtZFW1mbllLwcRChreB12Iyb&#10;xWSybLIP/70RBG/z8T1ns5u9UyP3sQ2i4WZZgGKpg2ml0fB+fry+BxUTiSEXhDV8c4TddnGxocqE&#10;SY48nlKjcojEijTYlLoKMdaWPcVl6Fgy9xl6TynDvkHT05TDvcOyKFboqZXcYKnjg+X66zR4Dc45&#10;5I/922p6xXEYbp/9k8VS66vLef8AKvGc/sV/7heT55d3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uEV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fRI8UA&#10;AADdAAAADwAAAGRycy9kb3ducmV2LnhtbESPS2sDMQyE74X8B6NCb422SxvCNk4IgT4OpdAk0KtY&#10;K+sltrysvY/++/pQ6E1iRjOfNrvZOzVyH9sgGh6WBSiWOphWGg3n08v9GlRMJIZcENbwwxF228XN&#10;hioTJvni8ZgalUMkVqTBptRViLG27CkuQ8eStUvoPaW89g2anqYc7h2WRbFCT63kBksdHyzX1+Pg&#10;NTjnkL/3n6vpA8dheHzzrxZLre9u5/0zqMRz+jf/Xb+bjF8+Zd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J9Ej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0uMIA&#10;AADdAAAADwAAAGRycy9kb3ducmV2LnhtbERPS0sDMRC+C/0PYQRvdtZFS12bllLwcRChreB12Iyb&#10;xWSybLIP/70RBG/z8T1ns5u9UyP3sQ2i4WZZgGKpg2ml0fB+frxeg4qJxJALwhq+OcJuu7jYUGXC&#10;JEceT6lROURiRRpsSl2FGGvLnuIydCyZ+wy9p5Rh36Dpacrh3mFZFCv01EpusNTxwXL9dRq8Bucc&#10;8sf+bTW94jgMt8/+yWKp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a3S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0XmM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9Wwi/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9F5j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yA8EA&#10;AADdAAAADwAAAGRycy9kb3ducmV2LnhtbERPS0sDMRC+C/6HMII3O9ulLLI2LUVQeyiCVfA6bMbN&#10;YjJZNtmH/74RBG/z8T1nu1+8UxMPsQuiYb0qQLE0wXTSavh4f7q7BxUTiSEXhDX8cIT97vpqS7UJ&#10;s7zxdE6tyiESa9JgU+prxNhY9hRXoWfJ3FcYPKUMhxbNQHMO9w7LoqjQUye5wVLPj5ab7/PoNTjn&#10;kD8Pr9V8wmkcNy/+2WKp9e3NcngAlXhJ/+I/99Hk+WW1ht9v8gm4u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xsg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MsdM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Iq4f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jLHT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1N8Vc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mjyR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9TfFXCAAAA3QAAAA8A&#10;AAAAAAAAAAAAAAAAqgIAAGRycy9kb3ducmV2LnhtbFBLBQYAAAAABAAEAPoAAACZAwAAAAA=&#10;">
                <v:shape id="Freeform 17" o:spid="_x0000_s1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Rm8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LLawO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GEZ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q0AMEA&#10;AADdAAAADwAAAGRycy9kb3ducmV2LnhtbERPS0vEMBC+C/6HMII3d2rRstTNLsvCqgcR3BW8Ds3Y&#10;FJNJadKH/94Igrf5+J6z2S3eqYmH2AXRcLsqQLE0wXTSang/H2/WoGIiMeSCsIZvjrDbXl5sqDZh&#10;ljeeTqlVOURiTRpsSn2NGBvLnuIq9CyZ+wyDp5Th0KIZaM7h3mFZFBV66iQ3WOr5YLn5Oo1eg3MO&#10;+WP/Ws0vOI3j3ZN/tFhqfX217B9AJV7Sv/jP/Wzy/LK6h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pKtA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qd8EA&#10;AADdAAAADwAAAGRycy9kb3ducmV2LnhtbERPS0sDMRC+C/6HMAVvdrZLWWRtWoqg9iCCreB12Iyb&#10;xWSybLIP/70RBG/z8T1nd1i8UxMPsQuiYbMuQLE0wXTSani/PN7egYqJxJALwhq+OcJhf321o9qE&#10;Wd54OqdW5RCJNWmwKfU1Ymwse4rr0LNk7jMMnlKGQ4tmoDmHe4dlUVToqZPcYKnnB8vN13n0Gpxz&#10;yB/H12p+wWkct8/+yWKp9c1qOd6DSrykf/Gf+2Ty/LKq4PebfAL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YKn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SP7M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LK6h9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Uj+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sbnsQA&#10;AADdAAAADwAAAGRycy9kb3ducmV2LnhtbESPT0sDMRDF70K/Q5iCNzvrIousTUsRWj2IYBW8hs10&#10;szSZLJvsH7+9cxC8zfDevPeb7X4JXk00pC6yhvtNAYq4ibbjVsPX5/HuEVTKhq3xkUnDDyXY71Y3&#10;W1PbOPMHTefcKgnhVBsNLue+RkyNo2DSJvbEol3iEEyWdWjRDmaW8OCxLIoKg+lYGpzp6dlRcz2P&#10;QYP3Hun78F7NbziN48NLODkstb5dL4cnUJmW/G/+u361gl9WgivfyAi4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LG5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+BcEA&#10;AADdAAAADwAAAGRycy9kb3ducmV2LnhtbERPS0vEMBC+C/6HMII3d2qR4tbNLsvCqgcR3BW8Ds3Y&#10;FJNJadKH/94Igrf5+J6z2S3eqYmH2AXRcLsqQLE0wXTSang/H2/uQcVEYsgFYQ3fHGG3vbzYUG3C&#10;LG88nVKrcojEmjTYlPoaMTaWPcVV6Fky9xkGTynDoUUz0JzDvcOyKCr01ElusNTzwXLzdRq9Bucc&#10;8sf+tZpfcBrHuyf/aLHU+vpq2T+ASrykf/Gf+9nk+WW1h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Hvg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SBRc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F8+Zf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5IFFxQAAAN0AAAAPAAAAAAAAAAAAAAAAAJgCAABkcnMv&#10;ZG93bnJldi54bWxQSwUGAAAAAAQABAD1AAAAig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gk3sIA&#10;AADdAAAADwAAAGRycy9kb3ducmV2LnhtbERPS0sDMRC+C/0PYQre7GwXqWVtWorg4yCCbcHrsBk3&#10;i8lk2WQf/nsjCN7m43vO7jB7p0buYxtEw3pVgGKpg2ml0XA5P95sQcVEYsgFYQ3fHOGwX1ztqDJh&#10;knceT6lROURiRRpsSl2FGGvLnuIqdCyZ+wy9p5Rh36Dpacrh3mFZFBv01EpusNTxg+X66zR4Dc45&#10;5I/j22Z6xXEYbp/9k8VS6+vlfLwHlXhO/+I/94vJ88u7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CTe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q6qcEA&#10;AADd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eV9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6uqn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YfMs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5frW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Nh8y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A2FMIA&#10;AADdAAAADwAAAGRycy9kb3ducmV2LnhtbERP32vCMBB+H/g/hBN8m4lFNqlGEWHoi4O56fPZnG2x&#10;uZQkq+1/vwwGe7uP7+etNr1tREc+1I41zKYKBHHhTM2lhq/Pt+cFiBCRDTaOScNAATbr0dMKc+Me&#10;/EHdKZYihXDIUUMVY5tLGYqKLIapa4kTd3PeYkzQl9J4fKRw28hMqRdpsebUUGFLu4qK++nbarhm&#10;78NV+ct5P/jOHgNe9qXKtJ6M++0SRKQ+/ov/3AeT5mevc/j9Jp0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UDYU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i/XZ8UAAADdAAAADwAAAGRycy9kb3ducmV2LnhtbERPTWvCQBC9F/wPyxS8&#10;NZsoaSXNKiJWPIRCVSi9DdkxCWZnQ3abxH/fLRR6m8f7nHwzmVYM1LvGsoIkikEQl1Y3XCm4nN+e&#10;ViCcR9bYWiYFd3KwWc8ecsy0HfmDhpOvRAhhl6GC2vsuk9KVNRl0ke2IA3e1vUEfYF9J3eMYwk0r&#10;F3H8LA02HBpq7GhXU3k7fRsFhxHH7TLZD8Xturt/ndP3zyIhpeaP0/YVhKfJ/4v/3Ecd5i9e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ov12fFAAAA3QAA&#10;AA8AAAAAAAAAAAAAAAAAqgIAAGRycy9kb3ducmV2LnhtbFBLBQYAAAAABAAEAPoAAACcAwAAAAA=&#10;">
                <v:shape id="Freeform 29" o:spid="_x0000_s1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8qsEA&#10;AADdAAAADwAAAGRycy9kb3ducmV2LnhtbERPS0vEMBC+C/6HMII3d2qRutTNLsvCqgcR3BW8Ds3Y&#10;FJNJadKH/94Igrf5+J6z2S3eqYmH2AXRcLsqQLE0wXTSang/H2/WoGIiMeSCsIZvjrDbXl5sqDZh&#10;ljeeTqlVOURiTRpsSn2NGBvLnuIq9CyZ+wyDp5Th0KIZaM7h3mFZFBV66iQ3WOr5YLn5Oo1eg3MO&#10;+WP/Ws0vOI3j3ZN/tFhqfX217B9AJV7Sv/jP/Wzy/PK+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BvK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0ZMcIA&#10;AADdAAAADwAAAGRycy9kb3ducmV2LnhtbERPS0sDMRC+C/0PYQre7GwXaWVtWkrBx0EEW8HrsBk3&#10;i8lk2WQf/nsjCN7m43vO7jB7p0buYxtEw3pVgGKpg2ml0fB+ebi5AxUTiSEXhDV8c4TDfnG1o8qE&#10;Sd54PKdG5RCJFWmwKXUVYqwte4qr0LFk7jP0nlKGfYOmpymHe4dlUWzQUyu5wVLHJ8v113nwGpxz&#10;yB/H1830guMw3D75R4ul1tfL+XgPKvGc/sV/7meT55fb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DRk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KNQ8UA&#10;AADdAAAADwAAAGRycy9kb3ducmV2LnhtbESPS2sDMQyE74X8B6NCb422S0nDNk4IgT4OpdAk0KtY&#10;K+sltrysvY/++/pQ6E1iRjOfNrvZOzVyH9sgGh6WBSiWOphWGg3n08v9GlRMJIZcENbwwxF228XN&#10;hioTJvni8ZgalUMkVqTBptRViLG27CkuQ8eStUvoPaW89g2anqYc7h2WRbFCT63kBksdHyzX1+Pg&#10;NTjnkL/3n6vpA8dheHzzrxZLre9u5/0zqMRz+jf/Xb+bjF8+Zd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o1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4o2M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8u7e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3ij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HxYs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S+3wi/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x8WL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1U+cEA&#10;AADdAAAADwAAAGRycy9kb3ducmV2LnhtbERPS0sDMRC+C/0PYQre7GwXKWVtWorQ6kEEW8HrsBk3&#10;i8lk2WQf/nsjCN7m43vO7jB7p0buYxtEw3pVgGKpg2ml0fB+Pd1tQcVEYsgFYQ3fHOGwX9zsqDJh&#10;kjceL6lROURiRRpsSl2FGGvLnuIqdCyZ+wy9p5Rh36Dpacrh3mFZFBv01EpusNTxo+X66zJ4Dc45&#10;5I/j62Z6wXEY7p/82WKp9e1yPj6ASjynf/Gf+9nk+eV2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9VP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BM/NMMAAADdAAAADwAAAGRycy9kb3ducmV2LnhtbERPTYvCMBC9L/gfwgje&#10;1rSVXaQaRUTFgyysCuJtaMa22ExKE9v67zcLgrd5vM+ZL3tTiZYaV1pWEI8jEMSZ1SXnCs6n7ecU&#10;hPPIGivLpOBJDpaLwcccU207/qX26HMRQtilqKDwvk6ldFlBBt3Y1sSBu9nGoA+wyaVusAvhppJJ&#10;FH1LgyWHhgJrWheU3Y8Po2DXYbeaxJv2cL+tn9fT18/lEJNSo2G/moHw1Pu3+OXe6zA/m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Ez80wwAAAN0AAAAP&#10;AAAAAAAAAAAAAAAAAKoCAABkcnMvZG93bnJldi54bWxQSwUGAAAAAAQABAD6AAAAmgMAAAAA&#10;">
                <v:shape id="Freeform 36" o:spid="_x0000_s1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NvFc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eXmD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jbxX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r3YcEA&#10;AADdAAAADwAAAGRycy9kb3ducmV2LnhtbERPS0sDMRC+C/0PYQRvdtallLI2LUWoehDBttDrsBk3&#10;i8lk2WQf/nsjCN7m43vOdj97p0buYxtEw8OyAMVSB9NKo+FyPt5vQMVEYsgFYQ3fHGG/W9xsqTJh&#10;kg8eT6lROURiRRpsSl2FGGvLnuIydCyZ+wy9p5Rh36Dpacrh3mFZFGv01EpusNTxk+X66zR4Dc45&#10;5OvhfT294TgMqxf/bLHU+u52PjyCSjynf/Gf+9Xk+eVmB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K92H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S+sEA&#10;AADdAAAADwAAAGRycy9kb3ducmV2LnhtbERPS0sDMRC+C/0PYQre7KyLlrI2LaVQ9SCCreB12Iyb&#10;xWSybLIP/70RBG/z8T1nu5+9UyP3sQ2i4XZVgGKpg2ml0fB+Od1sQMVEYsgFYQ3fHGG/W1xtqTJh&#10;kjcez6lROURiRRpsSl2FGGvLnuIqdCyZ+wy9p5Rh36Dpacrh3mFZFGv01EpusNTx0XL9dR68Bucc&#10;8sfhdT294DgMd0/+0WKp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Uv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TMjcEA&#10;AADdAAAADwAAAGRycy9kb3ducmV2LnhtbERPS0sDMRC+C/6HMEJvdtalLGVtWorQ6kEEq+B12Iyb&#10;xWSybLIP/70RBG/z8T1nd1i8UxMPsQui4W5dgGJpgumk1fD+drrdgoqJxJALwhq+OcJhf321o9qE&#10;WV55uqRW5RCJNWmwKfU1Ymwse4rr0LNk7jMMnlKGQ4tmoDmHe4dlUVToqZPcYKnnB8vN12X0Gpxz&#10;yB/Hl2p+xmkcN4/+bLHUenWzHO9BJV7Sv/jP/WTy/HJbwe83+QT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UzI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hpFsEA&#10;AADdAAAADwAAAGRycy9kb3ducmV2LnhtbERPS0sDMRC+C/0PYQre7KyL1LI2LaVQ9SCCreB12Iyb&#10;xWSybLIP/70RBG/z8T1nu5+9UyP3sQ2i4XZVgGKpg2ml0fB+Od1sQMVEYsgFYQ3fHGG/W1xtqTJh&#10;kjcez6lROURiRRpsSl2FGGvLnuIqdCyZ+wy9p5Rh36Dpacrh3mFZFGv01EpusNTx0XL9dR68Bucc&#10;8sfhdT294DgMd0/+0WKp9fVyPjyASjynf/Gf+9nk+eXmH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XYaRb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9ZMQA&#10;AADdAAAADwAAAGRycy9kb3ducmV2LnhtbESPS2vDQAyE74X8h0WB3ho5poTgZhNCIG0PpdCk0Kvw&#10;ql6TfRjv+tF/Xx0KvUnMaObT7jB7p0buUxuDhvWqAMWhjqYNjYbP6/lhCyplCoZcDKzhhxMc9ou7&#10;HVUmTuGDx0tulISEVJEGm3NXIabasqe0ih0H0b5j7ynL2jdoepok3Dssi2KDntogDZY6Plmub5fB&#10;a3DOIX8d3zfTG47D8Pjiny2WWt8v5+MTqMxz/jf/Xb8awS+3givfyAi4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RH/W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noProof/>
          <w:lang w:eastAsia="tr-TR"/>
        </w:rPr>
        <w:pict>
          <v:shape id="_x0000_s1468" type="#_x0000_t75" style="position:absolute;margin-left:20.25pt;margin-top:7.7pt;width:27.75pt;height:33.75pt;z-index:-251633152;visibility:visible">
            <v:imagedata r:id="rId4" o:title=""/>
          </v:shape>
        </w:pict>
      </w:r>
      <w:r>
        <w:rPr>
          <w:rFonts w:ascii="Nurhan Uz" w:hAnsi="Nurhan Uz"/>
          <w:sz w:val="56"/>
          <w:szCs w:val="56"/>
        </w:rPr>
        <w:t xml:space="preserve">    Ela lale elle.</w:t>
      </w:r>
      <w:r w:rsidRPr="00D16F30">
        <w:rPr>
          <w:noProof/>
          <w:lang w:eastAsia="tr-TR"/>
        </w:rPr>
        <w:t xml:space="preserve"> </w:t>
      </w:r>
      <w:bookmarkStart w:id="0" w:name="_GoBack"/>
      <w:bookmarkEnd w:id="0"/>
    </w:p>
    <w:p w:rsidR="002108FD" w:rsidRDefault="002108FD" w:rsidP="00976BA2">
      <w:r>
        <w:rPr>
          <w:noProof/>
          <w:lang w:eastAsia="tr-TR"/>
        </w:rPr>
        <w:pict>
          <v:shape id="Resim 1450" o:spid="_x0000_s1469" type="#_x0000_t75" style="position:absolute;margin-left:27.4pt;margin-top:18.2pt;width:417.75pt;height:150pt;z-index:251661824;visibility:visible">
            <v:imagedata r:id="rId10" o:title=""/>
          </v:shape>
        </w:pict>
      </w:r>
      <w:r w:rsidRPr="00BF4BF6">
        <w:rPr>
          <w:rFonts w:ascii="Nurhan Uz" w:hAnsi="Nurhan Uz"/>
          <w:sz w:val="56"/>
          <w:szCs w:val="56"/>
        </w:rPr>
        <w:t xml:space="preserve">         </w:t>
      </w:r>
      <w:hyperlink r:id="rId11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2108FD" w:rsidRDefault="002108FD" w:rsidP="00A90B44">
      <w:pPr>
        <w:rPr>
          <w:rFonts w:ascii="Nurhan Uz" w:hAnsi="Nurhan Uz"/>
          <w:sz w:val="56"/>
          <w:szCs w:val="56"/>
        </w:rPr>
      </w:pPr>
    </w:p>
    <w:p w:rsidR="002108FD" w:rsidRDefault="002108FD" w:rsidP="00A90B44">
      <w:pPr>
        <w:rPr>
          <w:rFonts w:ascii="Nurhan Uz" w:hAnsi="Nurhan Uz"/>
          <w:sz w:val="56"/>
          <w:szCs w:val="56"/>
        </w:rPr>
      </w:pPr>
    </w:p>
    <w:p w:rsidR="002108FD" w:rsidRPr="006C4381" w:rsidRDefault="002108FD" w:rsidP="00A90B44">
      <w:pPr>
        <w:rPr>
          <w:rFonts w:ascii="Nurhan Uz" w:hAnsi="Nurhan Uz"/>
          <w:sz w:val="72"/>
          <w:szCs w:val="72"/>
        </w:rPr>
      </w:pPr>
      <w:r>
        <w:rPr>
          <w:noProof/>
          <w:lang w:eastAsia="tr-TR"/>
        </w:rPr>
        <w:pict>
          <v:shape id="_x0000_s1470" type="#_x0000_t75" style="position:absolute;margin-left:-4.5pt;margin-top:12.6pt;width:38.75pt;height:43.75pt;z-index:-251630080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471" style="position:absolute;margin-left:-7.5pt;margin-top:12.6pt;width:528pt;height:45.3pt;z-index:251660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">
            <v:shape id="Freeform 3" o:spid="_x0000_s147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Xl/cUA&#10;AADdAAAADwAAAGRycy9kb3ducmV2LnhtbESPT2vDMAzF74V9B6PCbq3TDEKX1S2lUNhlsPTPXYu1&#10;JDSWM9trs28/HQq9Sbyn935abUbXqyuF2Hk2sJhnoIhrbztuDJyO+9kSVEzIFnvPZOCPImzWT5MV&#10;ltbfuKLrITVKQjiWaKBNaSi1jnVLDuPcD8SiffvgMMkaGm0D3iTc9TrPskI77FgaWhxo11J9Ofw6&#10;Ax+7rf76fPG2Ks77S50XVfgJlTHP03H7BirRmB7m+/W7Ffz8VfjlGxlBr/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1eX9xQAAAN0AAAAPAAAAAAAAAAAAAAAAAJgCAABkcnMv&#10;ZG93bnJldi54bWxQSwUGAAAAAAQABAD1AAAAig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7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Rg3nsUAAADdAAAADwAAAGRycy9kb3ducmV2LnhtbERPS2vCQBC+F/wPywi9&#10;1U0iLTZ1FREtPUjBRCi9DdkxCWZnQ3bN4993C4Xe5uN7zno7mkb01LnasoJ4EYEgLqyuuVRwyY9P&#10;KxDOI2tsLJOCiRxsN7OHNabaDnymPvOlCCHsUlRQed+mUrqiIoNuYVviwF1tZ9AH2JVSdziEcNPI&#10;JIpepMGaQ0OFLe0rKm7Z3Sh4H3DYLeNDf7pd99N3/vz5dYpJqcf5uHsD4Wn0/+I/94cO85PXG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UYN57FAAAA3QAA&#10;AA8AAAAAAAAAAAAAAAAAqgIAAGRycy9kb3ducmV2LnhtbFBLBQYAAAAABAAEAPoAAACcAwAAAAA=&#10;">
              <v:group id="Group 5" o:spid="_x0000_s147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cqp6cQAAADdAAAA&#10;DwAAAAAAAAAAAAAAAACqAgAAZHJzL2Rvd25yZXYueG1sUEsFBgAAAAAEAAQA+gAAAJsDAAAAAA==&#10;">
                <v:rect id="Rectangle 6" o:spid="_x0000_s147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QWC8UA&#10;AADdAAAADwAAAGRycy9kb3ducmV2LnhtbERPTWvCQBC9F/wPywi91Y0RSpu6ikiEeqhQ0x56G7LT&#10;JCY7G3bXGP+9Wyh4m8f7nOV6NJ0YyPnGsoL5LAFBXFrdcKXgq9g9vYDwAVljZ5kUXMnDejV5WGKm&#10;7YU/aTiGSsQQ9hkqqEPoMyl9WZNBP7M9ceR+rTMYInSV1A4vMdx0Mk2SZ2mw4dhQY0/bmsr2eDYK&#10;vvOf4XBKm3Q/lHtX5B+La9uzUo/TcfMGItAY7uJ/97uO89PXBfx9E0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BYLxQAAAN0AAAAPAAAAAAAAAAAAAAAAAJgCAABkcnMv&#10;ZG93bnJldi54bWxQSwUGAAAAAAQABAD1AAAAigMAAAAA&#10;" filled="f" strokecolor="#009dc7" strokeweight=".21847mm">
                  <v:path arrowok="t"/>
                </v:rect>
                <v:rect id="Rectangle 7" o:spid="_x0000_s147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2Of8UA&#10;AADdAAAADwAAAGRycy9kb3ducmV2LnhtbERPS2vCQBC+F/wPywi91Y1pKRrdBCkW6qEFXwdvQ3ZM&#10;otnZsLuN8d93C4Xe5uN7zrIYTCt6cr6xrGA6SUAQl1Y3XCk47N+fZiB8QNbYWiYFd/JQ5KOHJWba&#10;3nhL/S5UIoawz1BBHUKXSenLmgz6ie2II3e2zmCI0FVSO7zFcNPKNElepcGGY0ONHb3VVF5330bB&#10;cX3qvy5pk276cuP268/n+7VjpR7Hw2oBItAQ/sV/7g8d56fzF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nY5/xQAAAN0AAAAPAAAAAAAAAAAAAAAAAJgCAABkcnMv&#10;ZG93bnJldi54bWxQSwUGAAAAAAQABAD1AAAAigMAAAAA&#10;" filled="f" strokecolor="#009dc7" strokeweight=".21847mm">
                  <v:path arrowok="t"/>
                </v:rect>
                <v:rect id="Rectangle 8" o:spid="_x0000_s147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Er5MUA&#10;AADdAAAADwAAAGRycy9kb3ducmV2LnhtbERPS2vCQBC+F/wPywi91Y0pLRrdBCkW6qEFXwdvQ3ZM&#10;otnZsLuN8d93C4Xe5uN7zrIYTCt6cr6xrGA6SUAQl1Y3XCk47N+fZiB8QNbYWiYFd/JQ5KOHJWba&#10;3nhL/S5UIoawz1BBHUKXSenLmgz6ie2II3e2zmCI0FVSO7zFcNPKNElepcGGY0ONHb3VVF5330bB&#10;cX3qvy5pk276cuP268/n+7VjpR7Hw2oBItAQ/sV/7g8d56fzF/j9Jp4g8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0SvkxQAAAN0AAAAPAAAAAAAAAAAAAAAAAJgCAABkcnMv&#10;ZG93bnJldi54bWxQSwUGAAAAAAQABAD1AAAAigMAAAAA&#10;" filled="f" strokecolor="#009dc7" strokeweight=".21847mm">
                  <v:path arrowok="t"/>
                </v:rect>
              </v:group>
              <v:group id="Group 9" o:spid="_x0000_s147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vGv6sUAAADdAAAADwAAAGRycy9kb3ducmV2LnhtbERPTWvCQBC9F/wPywi9&#10;NZtYGmrMKiJWPIRCVSi9DdkxCWZnQ3abxH/fLRR6m8f7nHwzmVYM1LvGsoIkikEQl1Y3XCm4nN+e&#10;XkE4j6yxtUwK7uRgs5495JhpO/IHDSdfiRDCLkMFtfddJqUrazLoItsRB+5qe4M+wL6SuscxhJtW&#10;LuI4lQYbDg01drSrqbydvo2Cw4jj9jnZD8Xturt/nV/eP4uElHqcT9sVCE+T/xf/uY86zF8s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rxr+rFAAAA3QAA&#10;AA8AAAAAAAAAAAAAAAAAqgIAAGRycy9kb3ducmV2LnhtbFBLBQYAAAAABAAEAPoAAACcAwAAAAA=&#10;">
                <v:shape id="Freeform 10" o:spid="_x0000_s14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H/y8IA&#10;AADdAAAADwAAAGRycy9kb3ducmV2LnhtbERPS0sDMRC+C/0PYQRvdtZFal2bllLwcRChreB12Iyb&#10;xWSybLIP/70RBG/z8T1ns5u9UyP3sQ2i4WZZgGKpg2ml0fB+frxeg4qJxJALwhq+OcJuu7jYUGXC&#10;JEceT6lROURiRRpsSl2FGGvLnuIydCyZ+wy9p5Rh36Dpacrh3mFZFCv01EpusNTxwXL9dRq8Bucc&#10;8sf+bTW94jgMt8/+yWKp9dXlvH8AlXhO/+I/94vJ88v7O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Af/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5rucUA&#10;AADdAAAADwAAAGRycy9kb3ducmV2LnhtbESPS2sDMQyE74X8B6NCb422SwnNNk4IgT4OpdAk0KtY&#10;K+sltrysvY/++/pQ6E1iRjOfNrvZOzVyH9sgGh6WBSiWOphWGg3n08v9E6iYSAy5IKzhhyPstoub&#10;DVUmTPLF4zE1KodIrEiDTamrEGNt2VNcho4la5fQe0p57Rs0PU053Dssi2KFnlrJDZY6Pliur8fB&#10;a3DOIX/vP1fTB47D8PjmXy2WWt/dzvtnUInn9G/+u343Gb9cZ9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nmu5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LOIsEA&#10;AADdAAAADwAAAGRycy9kb3ducmV2LnhtbERPS0sDMRC+C/0PYQre7KyLFLs2LaVQ9SCCreB12Iyb&#10;xWSybLIP/70RBG/z8T1nu5+9UyP3sQ2i4XZVgGKpg2ml0fB+Od3cg4qJxJALwhq+OcJ+t7jaUmXC&#10;JG88nlOjcojEijTYlLoKMdaWPcVV6Fgy9xl6TynDvkHT05TDvcOyKNboqZXcYKnjo+X66zx4Dc45&#10;5I/D63p6wXEY7p78o8VS6+vlfHgAlXhO/+I/97PJ88vNB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SziL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P9pc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8us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D/a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9YPsIA&#10;AADd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x+LOfx+k0/A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T1g+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3GScEA&#10;AADdAAAADwAAAGRycy9kb3ducmV2LnhtbERPS0sDMRC+C/0PYQre7KyrFNk2LaVQ9SCCVfA6bKab&#10;xWSybLIP/70RBG/z8T1nu5+9UyP3sQ2i4XZVgGKpg2ml0fDxfrp5ABUTiSEXhDV8c4T9bnG1pcqE&#10;Sd54PKdG5RCJFWmwKXUVYqwte4qr0LFk7hJ6TynDvkHT05TDvcOyKNboqZXcYKnjo+X66zx4Dc45&#10;5M/D63p6wXEY7p/8o8VS6+vlfNiASjynf/Gf+9nk+X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dxkn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EbZZowwAAAN0AAAAP&#10;AAAAAAAAAAAAAAAAAKoCAABkcnMvZG93bnJldi54bWxQSwUGAAAAAAQABAD6AAAAmgMAAAAA&#10;">
                <v:shape id="Freeform 17" o:spid="_x0000_s14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j7ps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z8W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OPu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RePcIA&#10;AADd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++KB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dF4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bAS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9dF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mwE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pl0cIA&#10;AADd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8W9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6mX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Xxo8QA&#10;AADd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eV4uo3OgL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918a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lUOMIA&#10;AADd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OVQ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9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preMQA&#10;AADdAAAADwAAAGRycy9kb3ducmV2LnhtbESPS0sEQQyE74L/oYngzc3sKouM27ssgo+DCK6C1zAd&#10;pwe708N0z8N/bw6Ct4SqVH3ZHZYYzMRD7pJYWK8qMCxNcp20Fj7eH65uweRC4igkYQs/nOGwPz/b&#10;Ue3SLG88nUprNERyTRZ8KX2NmBvPkfIq9SyqfaUhUtF1aNENNGt4DLipqi1G6kQbPPV877n5Po3R&#10;QggB+fP4up1fcBrHm6f46HFj7eXFcrwDU3gp/+a/62en+Ndr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aa3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9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bO48EA&#10;AADdAAAADwAAAGRycy9kb3ducmV2LnhtbERPS0sDMRC+C/0PYQre7OxWKbI2LaVQ9SCCreB12Iyb&#10;xWSybLIP/70RBG/z8T1nu5+9UyP3sQ2ioVwVoFjqYFppNLxfTjf3oGIiMeSCsIZvjrDfLa62VJkw&#10;yRuP59SoHCKxIg02pa5CjLVlT3EVOpbMfYbeU8qwb9D0NOVw73BdFBv01EpusNTx0XL9dR68Bucc&#10;8sfhdTO94DgMd0/+0eJa6+vlfHgAlXhO/+I/97PJ82/L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WzuP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9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RQlM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RFCU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j1D8IA&#10;AADdAAAADwAAAGRycy9kb3ducmV2LnhtbERPS0sDMRC+C/0PYYTe7GxbKbJtWkpB60EEq+B12Ew3&#10;i8lk2WQf/nsjCN7m43vO7jB5pwbuYhNEw3JRgGKpgmmk1vDx/nj3AComEkMuCGv45giH/exmR6UJ&#10;o7zxcEm1yiESS9JgU2pLxFhZ9hQXoWXJ3DV0nlKGXY2mozGHe4erotigp0Zyg6WWT5arr0vvNTjn&#10;kD+Pr5vxBYe+vz/7J4srree303ELKvGU/sV/7meT56+Xa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CPU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7cKcIA&#10;AADdAAAADwAAAGRycy9kb3ducmV2LnhtbERPS2sCMRC+F/wPYYTeauJaiqxGEaHopYX6Oo+bcXdx&#10;M1mSdN39902h0Nt8fM9ZrnvbiI58qB1rmE4UCOLCmZpLDafj+8scRIjIBhvHpGGgAOvV6GmJuXEP&#10;/qLuEEuRQjjkqKGKsc2lDEVFFsPEtcSJuzlvMSboS2k8PlK4bWSm1Ju0WHNqqLClbUXF/fBtNVyz&#10;z+Gq/OW8G3xnPwJedqXKtH4e95sFiEh9/Bf/ufcmzZ9NX+H3m3SCX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btwp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ET1awwAAAN0AAAAP&#10;AAAAAAAAAAAAAAAAAKoCAABkcnMvZG93bnJldi54bWxQSwUGAAAAAAQABAD6AAAAmgMAAAAA&#10;">
                <v:shape id="Freeform 29" o:spid="_x0000_s14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9Wl8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2/X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f1a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PzDMIA&#10;AADdAAAADwAAAGRycy9kb3ducmV2LnhtbERPS0sDMRC+C/6HMEJvdrattGVtWorg4yBCq9DrsBk3&#10;i8lk2WQf/nsjCN7m43vO7jB5pwbuYhNEw2JegGKpgmmk1vDx/ni7BRUTiSEXhDV8c4TD/vpqR6UJ&#10;o5x4OKda5RCJJWmwKbUlYqwse4rz0LJk7jN0nlKGXY2mozGHe4fLolijp0Zyg6WWHyxXX+fea3DO&#10;IV+Ob+vxFYe+v3v2TxaXWs9upuM9qMRT+hf/uV9Mnr9a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M/M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xnfsQA&#10;AADdAAAADwAAAGRycy9kb3ducmV2LnhtbESPS0sEQQyE74L/oYngzc3sKouM27ssgo+DCK6C1zAd&#10;pwe708N0z8N/bw6Ct4SqVH3ZHZYYzMRD7pJYWK8qMCxNcp20Fj7eH65uweRC4igkYQs/nOGwPz/b&#10;Ue3SLG88nUprNERyTRZ8KX2NmBvPkfIq9SyqfaUhUtF1aNENNGt4DLipqi1G6kQbPPV877n5Po3R&#10;QggB+fP4up1fcBrHm6f46HFj7eXFcrwDU3gp/+a/62en+Ndr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sZ3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C5c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9a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4ML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ahxc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P9YZv7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tqHF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oEXsIA&#10;AADdAAAADwAAAGRycy9kb3ducmV2LnhtbERPS0sDMRC+C/0PYQre7GxXKWVtWorg4yCCbcHrsBk3&#10;i8lk2WQf/nsjCN7m43vO7jB7p0buYxtEw3pVgGKpg2ml0XA5P95sQcVEYsgFYQ3fHOGwX1ztqDJh&#10;knceT6lROURiRRpsSl2FGGvLnuIqdCyZ+wy9p5Rh36Dpacrh3mFZFBv01EpusNTxg+X66zR4Dc45&#10;5I/j22Z6xXEY7p79k8VS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+gR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0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glG+TwwAAAN0AAAAP&#10;AAAAAAAAAAAAAAAAAKoCAABkcnMvZG93bnJldi54bWxQSwUGAAAAAAQABAD6AAAAmgMAAAAA&#10;">
                <v:shape id="Freeform 36" o:spid="_x0000_s15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Q/ssIA&#10;AADdAAAADwAAAGRycy9kb3ducmV2LnhtbERPS0sDMRC+C/0PYQre7Gy3UmRtWkrBx0EEW8HrsBk3&#10;i8lk2WQf/nsjCN7m43vO7jB7p0buYxtEw3pVgGKpg2ml0fB+ebi5AxUTiSEXhDV8c4TDfnG1o8qE&#10;Sd54PKdG5RCJFWmwKXUVYqwte4qr0LFk7jP0nlKGfYOmpymHe4dlUWzRUyu5wVLHJ8v113nwGpxz&#10;yB/H1+30guMw3D75R4ul1tfL+XgPKvGc/sV/7meT52/K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ZD+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2nxs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/LD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jaf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ECXc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rBAl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OcKsEA&#10;AADdAAAADwAAAGRycy9kb3ducmV2LnhtbERPS0vEMBC+C/6HMII3d2qVstTNLsvCqgcR3BW8Ds3Y&#10;FJNJadKH/94Igrf5+J6z2S3eqYmH2AXRcLsqQLE0wXTSang/H2/WoGIiMeSCsIZvjrDbXl5sqDZh&#10;ljeeTqlVOURiTRpsSn2NGBvLnuIq9CyZ+wyDp5Th0KIZaM7h3mFZFBV66iQ3WOr5YLn5Oo1eg3MO&#10;+WP/Ws0vOI3j/ZN/tFhqfX217B9AJV7Sv/jP/Wzy/Luygt9v8gm4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TnC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85scIA&#10;AADdAAAADwAAAGRycy9kb3ducmV2LnhtbERPS0sDMRC+C/0PYQRvdtZVWlmbllLwcRChreB12Iyb&#10;xWSybLIP/70RBG/z8T1ns5u9UyP3sQ2i4WZZgGKpg2ml0fB+fry+BxUTiSEXhDV8c4TddnGxocqE&#10;SY48nlKjcojEijTYlLoKMdaWPcVl6Fgy9xl6TynDvkHT05TDvcOyKFboqZXcYKnjg+X66zR4Dc45&#10;5I/922p6xXEY7p79k8VS66vLef8AKvGc/sV/7heT59+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Xzm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Ctw8UA&#10;AADdAAAADwAAAGRycy9kb3ducmV2LnhtbESPS2sDMQyE74X8B6NCb4222xLCNk4IgT4OpdAk0KtY&#10;K+sltrysvY/++/pQ6E1iRjOfNrvZOzVyH9sgGh6WBSiWOphWGg3n08v9GlRMJIZcENbwwxF228XN&#10;hioTJvni8ZgalUMkVqTBptRViLG27CkuQ8eStUvoPaW89g2anqYc7h2WRbFCT63kBksdHyzX1+Pg&#10;NTjnkL/3n6vpA8dheHrzrxZLre9u5/0zqMRz+jf/Xb+bjP9YZtz8TR4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wK3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72"/>
          <w:szCs w:val="72"/>
        </w:rPr>
        <w:t xml:space="preserve">  </w:t>
      </w:r>
      <w:r w:rsidRPr="006C4381">
        <w:rPr>
          <w:rFonts w:ascii="Nurhan Uz" w:hAnsi="Nurhan Uz"/>
          <w:sz w:val="72"/>
          <w:szCs w:val="72"/>
        </w:rPr>
        <w:t xml:space="preserve">Lale  </w:t>
      </w:r>
      <w:r>
        <w:rPr>
          <w:rFonts w:ascii="Nurhan Uz" w:hAnsi="Nurhan Uz"/>
          <w:sz w:val="72"/>
          <w:szCs w:val="72"/>
        </w:rPr>
        <w:t xml:space="preserve">Lale  Lale  Lale  </w:t>
      </w:r>
      <w:r w:rsidRPr="006C4381">
        <w:rPr>
          <w:rFonts w:ascii="Nurhan Uz" w:hAnsi="Nurhan Uz"/>
          <w:sz w:val="72"/>
          <w:szCs w:val="72"/>
        </w:rPr>
        <w:t xml:space="preserve">  </w:t>
      </w:r>
    </w:p>
    <w:p w:rsidR="002108FD" w:rsidRDefault="002108FD" w:rsidP="00A90B44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511" type="#_x0000_t75" style="position:absolute;margin-left:-5.55pt;margin-top:2.45pt;width:34.05pt;height:41.4pt;z-index:-251629056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512" style="position:absolute;margin-left:-6.8pt;margin-top:2.45pt;width:526.15pt;height:45.3pt;z-index:2516638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">
            <v:shape id="Freeform 3" o:spid="_x0000_s15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K1WsQA&#10;AADdAAAADwAAAGRycy9kb3ducmV2LnhtbESPT2vCQBDF74V+h2UEb7rRQJDUVUQQeik0/rmP2WkS&#10;zM6mu1uN375zKPQ2w3vz3m/W29H16k4hdp4NLOYZKOLa244bA+fTYbYCFROyxd4zGXhShO3m9WWN&#10;pfUPruh+TI2SEI4lGmhTGkqtY92Swzj3A7FoXz44TLKGRtuADwl3vV5mWaEddiwNLQ60b6m+HX+c&#10;gY/9Tl8/c2+r4nK41cuiCt+hMmY6GXdvoBKN6d/8d/1uBT/PhV++kR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StVr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Vn2c5wwAAAN0AAAAP&#10;AAAAAAAAAAAAAAAAAKoCAABkcnMvZG93bnJldi54bWxQSwUGAAAAAAQABAD6AAAAmgMAAAAA&#10;">
              <v:group id="Group 5" o:spid="_x0000_s15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lTflOwwAAAN0AAAAP&#10;AAAAAAAAAAAAAAAAAKoCAABkcnMvZG93bnJldi54bWxQSwUGAAAAAAQABAD6AAAAmgMAAAAA&#10;">
                <v:rect id="Rectangle 6" o:spid="_x0000_s15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NGrMQA&#10;AADdAAAADwAAAGRycy9kb3ducmV2LnhtbERPS2vCQBC+C/6HZQRvujGBUlI3QUShHizUx6G3ITtN&#10;UrOzYXcb47/vFgq9zcf3nHU5mk4M5HxrWcFqmYAgrqxuuVZwOe8XzyB8QNbYWSYFD/JQFtPJGnNt&#10;7/xOwynUIoawz1FBE0KfS+mrhgz6pe2JI/dpncEQoauldniP4aaTaZI8SYMtx4YGe9o2VN1O30bB&#10;dfcxvH2lbXoYqoM7747Z49azUvPZuHkBEWgM/+I/96uO87Msg99v4gmy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zRqzEAAAA3QAAAA8AAAAAAAAAAAAAAAAAmAIAAGRycy9k&#10;b3ducmV2LnhtbFBLBQYAAAAABAAEAPUAAACJAwAAAAA=&#10;" filled="f" strokecolor="#009dc7" strokeweight=".21847mm">
                  <v:path arrowok="t"/>
                </v:rect>
                <v:rect id="Rectangle 7" o:spid="_x0000_s15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re2MQA&#10;AADdAAAADwAAAGRycy9kb3ducmV2LnhtbERPS2vCQBC+F/wPywi91Y1JKRJdRUShHlqoj4O3ITsm&#10;0exs2F1j/PfdQsHbfHzPmS1604iOnK8tKxiPEhDEhdU1lwoO+83bBIQPyBoby6TgQR4W88HLDHNt&#10;7/xD3S6UIoawz1FBFUKbS+mLigz6kW2JI3e2zmCI0JVSO7zHcNPINEk+pMGaY0OFLa0qKq67m1Fw&#10;XJ+670tap9uu2Lr9+it7XFtW6nXYL6cgAvXhKf53f+o4P8ve4e+be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a3tjEAAAA3QAAAA8AAAAAAAAAAAAAAAAAmAIAAGRycy9k&#10;b3ducmV2LnhtbFBLBQYAAAAABAAEAPUAAACJAwAAAAA=&#10;" filled="f" strokecolor="#009dc7" strokeweight=".21847mm">
                  <v:path arrowok="t"/>
                </v:rect>
                <v:rect id="Rectangle 8" o:spid="_x0000_s15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Z7Q8QA&#10;AADdAAAADwAAAGRycy9kb3ducmV2LnhtbERPS2vCQBC+F/wPywi91Y0JLRJdRUShHlqoj4O3ITsm&#10;0exs2F1j/PfdQsHbfHzPmS1604iOnK8tKxiPEhDEhdU1lwoO+83bBIQPyBoby6TgQR4W88HLDHNt&#10;7/xD3S6UIoawz1FBFUKbS+mLigz6kW2JI3e2zmCI0JVSO7zHcNPINEk+pMGaY0OFLa0qKq67m1Fw&#10;XJ+670tap9uu2Lr9+it7XFtW6nXYL6cgAvXhKf53f+o4P8ve4e+be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We0P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b/TcMAAADdAAAADwAAAGRycy9kb3ducmV2LnhtbERPTYvCMBC9L/gfwgje&#10;1rSWFalGEVHxIAurgngbmrEtNpPSxLb+e7OwsLd5vM9ZrHpTiZYaV1pWEI8jEMSZ1SXnCi7n3ecM&#10;hPPIGivLpOBFDlbLwccCU207/qH25HMRQtilqKDwvk6ldFlBBt3Y1sSBu9vGoA+wyaVusAvhppKT&#10;KJpKgyWHhgJr2hSUPU5Po2DfYbdO4m17fNw3r9v56/t6jEmp0bBfz0F46v2/+M990GF+kkzh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dv9NwwAAAN0AAAAP&#10;AAAAAAAAAAAAAAAAAKoCAABkcnMvZG93bnJldi54bWxQSwUGAAAAAAQABAD6AAAAmgMAAAAA&#10;">
                <v:shape id="Freeform 10" o:spid="_x0000_s15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avbMIA&#10;AADdAAAADwAAAGRycy9kb3ducmV2LnhtbERPS0sDMRC+C/6HMII3O2srbVmbllKoehChVeh12Iyb&#10;xWSybLIP/70RBG/z8T1ns5u8UwN3sQmi4X5WgGKpgmmk1vDxfrxbg4qJxJALwhq+OcJue321odKE&#10;UU48nFOtcojEkjTYlNoSMVaWPcVZaFky9xk6TynDrkbT0ZjDvcN5USzRUyO5wVLLB8vV17n3Gpxz&#10;yJf923J8xaHvH579k8W51rc30/4RVOIp/Yv/3C8mz18sV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hq9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k7HsQA&#10;AADdAAAADwAAAGRycy9kb3ducmV2LnhtbESPS0sEQQyE74L/oYngzc24K4uM27ssgo+DCK6C1zAd&#10;pwe708N0z8N/bw6Ct4SqVH3ZHZYYzMRD7pJYuF5VYFia5DppLXy8P1zdgsmFxFFIwhZ+OMNhf362&#10;o9qlWd54OpXWaIjkmiz4UvoaMTeeI+VV6llU+0pDpKLr0KIbaNbwGHBdVVuM1Ik2eOr53nPzfRqj&#10;hRAC8ufxdTu/4DSON0/x0ePa2suL5XgHpvBS/s1/189O8T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ZOx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WehcIA&#10;AADdAAAADwAAAGRycy9kb3ducmV2LnhtbERPS0sDMRC+C/6HMII3O2srpV2bllKoehChVeh12Iyb&#10;xWSybLIP/70RBG/z8T1ns5u8UwN3sQmi4X5WgGKpgmmk1vDxfrxbgYqJxJALwhq+OcJue321odKE&#10;UU48nFOtcojEkjTYlNoSMVaWPcVZaFky9xk6TynDrkbT0ZjDvcN5USzRUyO5wVLLB8vV17n3Gpxz&#10;yJf923J8xaHvH579k8W51rc30/4RVOIp/Yv/3C8mz18s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VZ6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lEZ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pRGX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Xh/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av1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l4f7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d/i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28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93+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gcvqMQAAADdAAAA&#10;DwAAAAAAAAAAAAAAAACqAgAAZHJzL2Rvd25yZXYueG1sUEsFBgAAAAAEAAQA+gAAAJsDAAAAAA==&#10;">
                <v:shape id="Freeform 17" o:spid="_x0000_s15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JCZs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9+W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UkJ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7n/cIA&#10;AADdAAAADwAAAGRycy9kb3ducmV2LnhtbERPS0sDMRC+C/0PYQre7GxrLWVtWkrBx0EEa8HrsBk3&#10;i8lk2WQf/nsjCN7m43vO7jB5pwbuYhNEw3JRgGKpgmmk1nB5f7jZgoqJxJALwhq+OcJhP7vaUWnC&#10;KG88nFOtcojEkjTYlNoSMVaWPcVFaFky9xk6TynDrkbT0ZjDvcNVUWzQUyO5wVLLJ8vV17n3Gpxz&#10;yB/H1834gkPfr5/8o8WV1tfz6XgPKvGU/sV/7meT59+u7+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uf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x5i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2+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Hm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DcEc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+W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gNwR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9IY8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Dc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fSGP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Pt+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s1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U+3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DSuM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Ks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w0rj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x3I8IA&#10;AADdAAAADwAAAGRycy9kb3ducmV2LnhtbERPS0sDMRC+C/0PYQre7GyrlrI2LaVQ9SCCteB12Iyb&#10;xWSybLIP/70RBG/z8T1nu5+8UwN3sQmiYbkoQLFUwTRSa7i8n242oGIiMeSCsIZvjrDfza62VJow&#10;yhsP51SrHCKxJA02pbZEjJVlT3ERWpbMfYbOU8qwq9F0NOZw73BVFGv01EhusNTy0XL1de69Bucc&#10;8sfhdT2+4ND3d0/+0eJK6+v5dHgAlXhK/+I/97PJ82/vl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/Hcj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7pVMEA&#10;AADdAAAADwAAAGRycy9kb3ducmV2LnhtbERPS0vEMBC+C/6HMII3d2rVRepml2Vh1YMI+wCvQzM2&#10;xWRSmvThvzeC4G0+vuesNrN3auQ+tkE03C4KUCx1MK00Gs6n/c0jqJhIDLkgrOGbI2zWlxcrqkyY&#10;5MDjMTUqh0isSINNqasQY23ZU1yEjiVzn6H3lDLsGzQ9TTncOyyLYomeWskNljreWa6/joPX4JxD&#10;/ti+L6c3HIfh/sU/Wyy1vr6at0+gEs/pX/znfjV5/t1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u6VT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JMz8IA&#10;AADdAAAADwAAAGRycy9kb3ducmV2LnhtbERPS0sDMRC+C/0PYQre7GxbLWVtWkrBx0EEa8HrsBk3&#10;i8lk2WQf/nsjCN7m43vO7jB5pwbuYhNEw3JRgGKpgmmk1nB5f7jZgoqJxJALwhq+OcJhP7vaUWnC&#10;KG88nFOtcojEkjTYlNoSMVaWPcVFaFky9xk6TynDrkbT0ZjDvcNVUWzQUyO5wVLLJ8vV17n3Gpxz&#10;yB/H1834gkPf3z75R4srra/n0/EeVOIp/Yv/3M8mz1/fre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YkzP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Rl6cIA&#10;AADdAAAADwAAAGRycy9kb3ducmV2LnhtbERP32vCMBB+H/g/hBvsbSbrNpFqFBHEvWww3Xw+m7Mt&#10;NpeSZLX97xdB8O0+vp83X/a2ER35UDvW8DJWIIgLZ2ouNfzsN89TECEiG2wck4aBAiwXo4c55sZd&#10;+Ju6XSxFCuGQo4YqxjaXMhQVWQxj1xIn7uS8xZigL6XxeEnhtpGZUhNpsebUUGFL64qK8+7Pajhm&#10;X8NR+cPvdvCd/Qx42JYq0/rpsV/NQETq4118c3+YNP/1/Q2u36QT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GXp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e4SawwAAAN0AAAAP&#10;AAAAAAAAAAAAAAAAAKoCAABkcnMvZG93bnJldi54bWxQSwUGAAAAAAQABAD6AAAAmgMAAAAA&#10;">
                <v:shape id="Freeform 29" o:spid="_x0000_s15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vV8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t1DCb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V71f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lKzMIA&#10;AADdAAAADwAAAGRycy9kb3ducmV2LnhtbERPS0sDMRC+C/6HMAVvdrZVq6xNSxF8HESwFnodNtPN&#10;0mSybLIP/70RBG/z8T1nvZ28UwN3sQmiYTEvQLFUwTRSazh8PV8/gIqJxJALwhq+OcJ2c3mxptKE&#10;UT552Kda5RCJJWmwKbUlYqwse4rz0LJk7hQ6TynDrkbT0ZjDvcNlUazQUyO5wVLLT5ar8773Gpxz&#10;yMfdx2p8x6Hvb1/9i8Wl1lezafcIKvGU/sV/7jeT59/c3cP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WUrM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bevsQA&#10;AADdAAAADwAAAGRycy9kb3ducmV2LnhtbESPS0sEQQyE74L/oYngzc246iLj9i6L4OMggqvgNUzH&#10;6cHu9DDd8/Dfm4PgLaEqVV+2+yUGM/GQuyQWLlcVGJYmuU5aCx/vDxe3YHIhcRSSsIUfzrDfnZ5s&#10;qXZpljeejqU1GiK5Jgu+lL5GzI3nSHmVehbVvtIQqeg6tOgGmjU8BlxX1QYjdaINnnq+99x8H8do&#10;IYSA/Hl43cwvOI3j9VN89Li29vxsOdyBKbyUf/Pf9bNT/Ks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G3r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4p7JcIA&#10;AADdAAAADwAAAGRycy9kb3ducmV2LnhtbERPS0sDMRC+C/6HMAVvdrZVi65NSxF8HESwFnodNtPN&#10;0mSybLIP/70RBG/z8T1nvZ28UwN3sQmiYTEvQLFUwTRSazh8PV/fg4qJxJALwhq+OcJ2c3mxptKE&#10;UT552Kda5RCJJWmwKbUlYqwse4rz0LJk7hQ6TynDrkbT0ZjDvcNlUazQUyO5wVLLT5ar8773Gpxz&#10;yMfdx2p8x6Hvb1/9i8Wl1lezafcIKvGU/sV/7jeT59/cPcDvN/kE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ns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YBc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HUvj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3BgF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C9nsIA&#10;AADdAAAADwAAAGRycy9kb3ducmV2LnhtbERPS0sDMRC+C/0PYQre7GyrLGVtWorg4yCCbcHrsBk3&#10;i8lk2WQf/nsjCN7m43vO7jB7p0buYxtEw3pVgGKpg2ml0XA5P95sQcVEYsgFYQ3fHOGwX1ztqDJh&#10;knceT6lROURiRRpsSl2FGGvLnuIqdCyZ+wy9p5Rh36Dpacrh3uGmKEr01EpusNTxg+X66zR4Dc45&#10;5I/jWzm94jgMd8/+yeJG6+vlfLwHlXhO/+I/94vJ82/LN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kL2e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b+1lPCAAAA3QAAAA8A&#10;AAAAAAAAAAAAAAAAqgIAAGRycy9kb3ducmV2LnhtbFBLBQYAAAAABAAEAPoAAACZAwAAAAA=&#10;">
                <v:shape id="Freeform 36" o:spid="_x0000_s15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6GcsIA&#10;AADdAAAADwAAAGRycy9kb3ducmV2LnhtbERPS0sDMRC+C/0PYQre7GxbWWRtWkrBx0EEW8HrsBk3&#10;i8lk2WQf/nsjCN7m43vO7jB7p0buYxtEw3pVgGKpg2ml0fB+ebi5AxUTiSEXhDV8c4TDfnG1o8qE&#10;Sd54PKdG5RCJFWmwKXUVYqwte4qr0LFk7jP0nlKGfYOmpymHe4eboijRUyu5wVLHJ8v113nwGpxz&#10;yB/H13J6wXEYbp/8o8WN1tfL+XgPKvGc/sV/7meT5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DoZ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ceB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2/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5x4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u7ncEA&#10;AADdAAAADwAAAGRycy9kb3ducmV2LnhtbERPS0vEMBC+C/6HMII3d+qqRepml2Vh1YMI+wCvQzM2&#10;xWRSmvThvzeC4G0+vuesNrN3auQ+tkE03C4KUCx1MK00Gs6n/c0jqJhIDLkgrOGbI2zWlxcrqkyY&#10;5MDjMTUqh0isSINNqasQY23ZU1yEjiVzn6H3lDLsGzQ9TTncO1wWRYmeWskNljreWa6/joPX4JxD&#10;/ti+l9MbjsNw/+KfLS61vr6at0+gEs/pX/znfjV5/l35AL/f5BNw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ru53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kl6sEA&#10;AADdAAAADwAAAGRycy9kb3ducmV2LnhtbERPS0sDMRC+C/6HMEJvdtZWFtk2LUWw9SCCVfA6bKab&#10;xWSybLIP/70RBG/z8T1nu5+9UyP3sQ2i4W5ZgGKpg2ml0fDx/nT7AComEkMuCGv45gj73fXVlioT&#10;Jnnj8ZwalUMkVqTBptRViLG27CkuQ8eSuUvoPaUM+wZNT1MO9w5XRVGip1Zyg6WOHy3XX+fBa3DO&#10;IX8eXsvpBcdhuD/5o8WV1oub+bABlXhO/+I/97PJ89dlCb/f5BNw9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5Jer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WAccIA&#10;AADdAAAADwAAAGRycy9kb3ducmV2LnhtbERPS0sDMRC+C/0PYQRvdtYqW1mbllLwcRChreB12Iyb&#10;xWSybLIP/70RBG/z8T1ns5u9UyP3sQ2i4WZZgGKpg2ml0fB+fry+BxUTiSEXhDV8c4TddnGxocqE&#10;SY48nlKjcojEijTYlLoKMdaWPcVl6Fgy9xl6TynDvkHT05TDvcNVUZToqZXcYKnjg+X66zR4Dc45&#10;5I/9Wzm94jgMd8/+yeJK66vLef8AKvGc/sV/7heT59+Wa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NYBx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oUA8UA&#10;AADdAAAADwAAAGRycy9kb3ducmV2LnhtbESPS2sDMQyE74X8B6NCb422aVnCNk4IgT4OpdAk0KtZ&#10;K+sltrysvY/+++pQ6E1iRjOfNrs5eDVSn9rIGh6WBSjiOtqWGw3n08v9GlTKhq3xkUnDDyXYbRc3&#10;G1PZOPEXjcfcKAnhVBkNLueuQky1o2DSMnbEol1iH0yWtW/Q9maS8OBxVRQlBtOyNDjT0cFRfT0O&#10;QYP3Hul7/1lOHzgOw9NbeHW40vrudt4/g8o053/z3/W7FfzHUnDlGxkB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qhQDxQAAAN0AAAAPAAAAAAAAAAAAAAAAAJgCAABkcnMv&#10;ZG93bnJldi54bWxQSwUGAAAAAAQABAD1AAAAig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2108FD" w:rsidRDefault="002108FD" w:rsidP="00A90B44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_x0000_s1552" type="#_x0000_t75" style="position:absolute;margin-left:-4.25pt;margin-top:7.5pt;width:27.75pt;height:33.75pt;z-index:-251632128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553" style="position:absolute;margin-left:-6.75pt;margin-top:7.45pt;width:531pt;height:35.25pt;z-index:251670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">
            <v:shape id="Freeform 3" o:spid="_x0000_s155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gMmsQA&#10;AADdAAAADwAAAGRycy9kb3ducmV2LnhtbESPQWvCQBCF70L/wzIFb7pRIZXUVUQQeikYq/dpdkyC&#10;2dl0d6vx3zuHQm8zvDfvfbPaDK5TNwqx9WxgNs1AEVfetlwbOH3tJ0tQMSFb7DyTgQdF2KxfRiss&#10;rL9zSbdjqpWEcCzQQJNSX2gdq4YcxqnviUW7+OAwyRpqbQPeJdx1ep5luXbYsjQ02NOuoep6/HUG&#10;Pndb/X1YeFvm5/21mudl+AmlMePXYfsOKtGQ/s1/1x9W8Bdvwi/fyAh6/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4DJr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5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/Xe+cMAAADdAAAADwAAAGRycy9kb3ducmV2LnhtbERPS4vCMBC+L/gfwgje&#10;1rSKq1SjiLjiQQQfIN6GZmyLzaQ02bb++82CsLf5+J6zWHWmFA3VrrCsIB5GIIhTqwvOFFwv358z&#10;EM4jaywtk4IXOVgtex8LTLRt+UTN2WcihLBLUEHufZVI6dKcDLqhrYgD97C1QR9gnUldYxvCTSlH&#10;UfQlDRYcGnKsaJNT+jz/GAW7Ftv1ON42h+dj87pfJsfbISalBv1uPQfhqfP/4rd7r8P88TS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D9d75wwAAAN0AAAAP&#10;AAAAAAAAAAAAAAAAAKoCAABkcnMvZG93bnJldi54bWxQSwUGAAAAAAQABAD6AAAAmgMAAAAA&#10;">
              <v:group id="Group 5" o:spid="_x0000_s155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dAjsUAAADdAAAADwAAAGRycy9kb3ducmV2LnhtbERPS2vCQBC+F/wPyxR6&#10;q5sHtpK6BhFbPIhQFUpvQ3ZMQrKzIbtN4r/vFoTe5uN7ziqfTCsG6l1tWUE8j0AQF1bXXCq4nN+f&#10;lyCcR9bYWiYFN3KQr2cPK8y0HfmThpMvRQhhl6GCyvsuk9IVFRl0c9sRB+5qe4M+wL6UuscxhJtW&#10;JlH0Ig3WHBoq7GhbUdGcfoyCjxHHTRrvhkNz3d6+z4vj1yEmpZ4ep80bCE+T/xff3Xsd5qevC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nQI7FAAAA3QAA&#10;AA8AAAAAAAAAAAAAAAAAqgIAAGRycy9kb3ducmV2LnhtbFBLBQYAAAAABAAEAPoAAACcAwAAAAA=&#10;">
                <v:rect id="Rectangle 6" o:spid="_x0000_s155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/bMQA&#10;AADdAAAADwAAAGRycy9kb3ducmV2LnhtbERPS2vCQBC+F/wPywi91Y0JtBJdRUShHlqoj4O3ITsm&#10;0exs2F1j/PfdQsHbfHzPmS1604iOnK8tKxiPEhDEhdU1lwoO+83bBIQPyBoby6TgQR4W88HLDHNt&#10;7/xD3S6UIoawz1FBFUKbS+mLigz6kW2JI3e2zmCI0JVSO7zHcNPINEnepcGaY0OFLa0qKq67m1Fw&#10;XJ+670tap9uu2Lr9+it7XFtW6nXYL6cgAvXhKf53f+o4P/vI4O+beIK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Z/2zEAAAA3QAAAA8AAAAAAAAAAAAAAAAAmAIAAGRycy9k&#10;b3ducmV2LnhtbFBLBQYAAAAABAAEAPUAAACJAwAAAAA=&#10;" filled="f" strokecolor="#009dc7" strokeweight=".21847mm">
                  <v:path arrowok="t"/>
                </v:rect>
                <v:rect id="Rectangle 7" o:spid="_x0000_s155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BnGMQA&#10;AADdAAAADwAAAGRycy9kb3ducmV2LnhtbERPTWvCQBC9F/wPywjedGMsraSuIqKgBwtVe+htyE6T&#10;aHY27K4x/vuuIPQ2j/c5s0VnatGS85VlBeNRAoI4t7riQsHpuBlOQfiArLG2TAru5GEx773MMNP2&#10;xl/UHkIhYgj7DBWUITSZlD4vyaAf2YY4cr/WGQwRukJqh7cYbmqZJsmbNFhxbCixoVVJ+eVwNQq+&#10;1z/t5zmt0l2b79xxvZ/cLw0rNeh3yw8QgbrwL366tzrOn7y/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wZxjEAAAA3QAAAA8AAAAAAAAAAAAAAAAAmAIAAGRycy9k&#10;b3ducmV2LnhtbFBLBQYAAAAABAAEAPUAAACJAwAAAAA=&#10;" filled="f" strokecolor="#009dc7" strokeweight=".21847mm">
                  <v:path arrowok="t"/>
                </v:rect>
                <v:rect id="Rectangle 8" o:spid="_x0000_s155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zCg8QA&#10;AADdAAAADwAAAGRycy9kb3ducmV2LnhtbERPTWvCQBC9F/wPywjedGOkraSuIqKgBwtVe+htyE6T&#10;aHY27K4x/vuuIPQ2j/c5s0VnatGS85VlBeNRAoI4t7riQsHpuBlOQfiArLG2TAru5GEx773MMNP2&#10;xl/UHkIhYgj7DBWUITSZlD4vyaAf2YY4cr/WGQwRukJqh7cYbmqZJsmbNFhxbCixoVVJ+eVwNQq+&#10;1z/t5zmt0l2b79xxvZ/cLw0rNeh3yw8QgbrwL366tzrOn7y/wuObeIKc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8woP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56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BxGjcUAAADdAAAADwAAAGRycy9kb3ducmV2LnhtbERPTWvCQBC9F/wPyxS8&#10;NZsoTSXNKiJVPIRCVSi9DdkxCWZnQ3abxH/fLRR6m8f7nHwzmVYM1LvGsoIkikEQl1Y3XCm4nPdP&#10;KxDOI2tsLZOCOznYrGcPOWbajvxBw8lXIoSwy1BB7X2XSenKmgy6yHbEgbva3qAPsK+k7nEM4aaV&#10;izhOpcGGQ0ONHe1qKm+nb6PgMOK4XSZvQ3G77u5f5+f3zyIhpeaP0/YVhKfJ/4v/3Ecd5i9f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wcRo3FAAAA3QAA&#10;AA8AAAAAAAAAAAAAAAAAqgIAAGRycy9kb3ducmV2LnhtbFBLBQYAAAAABAAEAPoAAACcAwAAAAA=&#10;">
                <v:shape id="Freeform 10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WrMIA&#10;AADdAAAADwAAAGRycy9kb3ducmV2LnhtbERPS0sDMRC+C/0PYQre7GyrtGVtWkrBx0EEa8HrsBk3&#10;i8lk2WQf/nsjCN7m43vO7jB5pwbuYhNEw3JRgGKpgmmk1nB5f7jZgoqJxJALwhq+OcJhP7vaUWnC&#10;KG88nFOtcojEkjTYlNoSMVaWPcVFaFky9xk6TynDrkbT0ZjDvcNVUazRUyO5wVLLJ8vV17n3Gpxz&#10;yB/H1/X4gkPf3z35R4srra/n0/EeVOIp/Yv/3M8mz7/d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7Ba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OC3sQA&#10;AADdAAAADwAAAGRycy9kb3ducmV2LnhtbESPS0sEQQyE74L/oYngzc24yirj9i6L4OMggqvgNUzH&#10;6cHu9DDd8/Dfm4PgLaEqVV+2+yUGM/GQuyQWLlcVGJYmuU5aCx/vDxe3YHIhcRSSsIUfzrDfnZ5s&#10;qXZpljeejqU1GiK5Jgu+lL5GzI3nSHmVehbVvtIQqeg6tOgGmjU8BlxX1QYjdaINnnq+99x8H8do&#10;IYSA/Hl43cwvOI3j9VN89Li29vxsOdyBKbyUf/Pf9bNT/Ks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zgt7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nRcIA&#10;AADdAAAADwAAAGRycy9kb3ducmV2LnhtbERPS0sDMRC+C/6HMII3O9sq1a5NSylUPYhgFXodNuNm&#10;aTJZNtmH/94Igrf5+J6z3k7eqYG72ATRMJ8VoFiqYBqpNXx+HG4eQMVEYsgFYQ3fHGG7ubxYU2nC&#10;KO88HFOtcojEkjTYlNoSMVaWPcVZaFky9xU6TynDrkbT0ZjDvcNFUSzRUyO5wVLLe8vV+dh7Dc45&#10;5NPubTm+4tD3d8/+yeJC6+urafcIKvGU/sV/7heT59/er+D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PydF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+/8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Dd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/v/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xbZMIA&#10;AADdAAAADwAAAGRycy9kb3ducmV2LnhtbERPS0sDMRC+C/6HMEJvdratlLI2LaVQ9SCCVfA6bKab&#10;pclk2WQf/nsjCN7m43vOdj95pwbuYhNEw2JegGKpgmmk1vD5cbrfgIqJxJALwhq+OcJ+d3uzpdKE&#10;Ud55OKda5RCJJWmwKbUlYqwse4rz0LJk7hI6TynDrkbT0ZjDvcNlUazRUyO5wVLLR8vV9dx7Dc45&#10;5K/D23p8xaHvH579k8Wl1rO76fAIKvGU/sV/7heT5682C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nFtk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7FE8EA&#10;AADdAAAADwAAAGRycy9kb3ducmV2LnhtbERPS0sDMRC+C/0PYQre7KyrlLI2LaVQ9SCCreB12Iyb&#10;xWSybLIP/70RBG/z8T1nu5+9UyP3sQ2i4XZVgGKpg2ml0fB+Od1sQMVEYsgFYQ3fHGG/W1xtqTJh&#10;kjcez6lROURiRRpsSl2FGGvLnuIqdCyZ+wy9p5Rh36Dpacrh3mFZFGv01EpusNTx0XL9dR68Bucc&#10;8sfhdT294DgM90/+0WKp9fVyPjyASjynf/Gf+9nk+X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OxR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pvpUywwAAAN0AAAAP&#10;AAAAAAAAAAAAAAAAAKoCAABkcnMvZG93bnJldi54bWxQSwUGAAAAAAQABAD6AAAAmgMAAAAA&#10;">
                <v:shape id="Freeform 17" o:spid="_x0000_s156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4/MIA&#10;AADdAAAADwAAAGRycy9kb3ducmV2LnhtbERPS0sDMRC+C/0PYQRvdta2lLI2LaWg9SCCVfA6bKab&#10;pclk2WQf/nsjCN7m43vOdj95pwbuYhNEw8O8AMVSBdNIreHz4+l+AyomEkMuCGv45gj73exmS6UJ&#10;o7zzcE61yiESS9JgU2pLxFhZ9hTnoWXJ3CV0nlKGXY2mozGHe4eLolijp0Zyg6WWj5ar67n3Gpxz&#10;yF+Ht/X4ikPfr07+2eJC67vb6fAIKvGU/sV/7heT5y83K/j9Jp+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6/j8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ddZ8IA&#10;AADdAAAADwAAAGRycy9kb3ducmV2LnhtbERPS0sDMRC+C/0PYQre7KxVS9k2LaVQ9SCCVfA6bKab&#10;xWSybLIP/70RBG/z8T1nu5+8UwN3sQmi4XZRgGKpgmmk1vDxfrpZg4qJxJALwhq+OcJ+N7vaUmnC&#10;KG88nFOtcojEkjTYlNoSMVaWPcVFaFkydwmdp5RhV6PpaMzh3uGyKFboqZHcYKnlo+Xq69x7Dc45&#10;5M/D62p8waHv75/8o8Wl1tfz6bABlXhK/+I/97PJ8+/WD/D7TT4B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p11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7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XDEMEA&#10;AADdAAAADwAAAGRycy9kb3ducmV2LnhtbERPS0sDMRC+C/0PYQre7KxVlrI2LaVQ9SCCreB12Iyb&#10;xWSybLIP/70RBG/z8T1nu5+9UyP3sQ2i4XZVgGKpg2ml0fB+Od1sQMVEYsgFYQ3fHGG/W1xtqTJh&#10;kjcez6lROURiRRpsSl2FGGvLnuIqdCyZ+wy9p5Rh36Dpacrh3uG6KEr01EpusNTx0XL9dR68Bucc&#10;8sfhtZxecByG+yf/aHGt9fVyPjyASjynf/Gf+9nk+XebEn6/ySfg7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1wxD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lmi8IA&#10;AADdAAAADwAAAGRycy9kb3ducmV2LnhtbERPS0sDMRC+C/6HMEJvdtZW2rJtWorg4yBCq9DrsBk3&#10;i8lk2WQf/nsjCN7m43vO7jB5pwbuYhNEw928AMVSBdNIreHj/fF2AyomEkMuCGv45giH/fXVjkoT&#10;RjnxcE61yiESS9JgU2pLxFhZ9hTnoWXJ3GfoPKUMuxpNR2MO9w4XRbFCT43kBkstP1iuvs691+Cc&#10;Q74c31bjKw59f//snywutJ7dTMctqMRT+hf/uV9Mnr/cr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OWaL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7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by+cQA&#10;AADdAAAADwAAAGRycy9kb3ducmV2LnhtbESPS0sEQQyE74L/oYngzc24yrKM27ssgo+DCK6C1zAd&#10;pwe708N0z8N/bw6Ct4SqVH3ZHZYYzMRD7pJYuF5VYFia5DppLXy8P1xtweRC4igkYQs/nOGwPz/b&#10;Ue3SLG88nUprNERyTRZ8KX2NmBvPkfIq9SyqfaUhUtF1aNENNGt4DLiuqg1G6kQbPPV877n5Po3R&#10;QggB+fP4uplfcBrH26f46HFt7eXFcrwDU3gp/+a/62en+Dd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m8vn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7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pXYsIA&#10;AADdAAAADwAAAGRycy9kb3ducmV2LnhtbERPS0sDMRC+C/0PYQre7GyrlHZtWkrBx0EEa8HrsBk3&#10;i8lk2WQf/nsjCN7m43vO7jB5pwbuYhNEw3JRgGKpgmmk1nB5f7jZgIqJxJALwhq+OcJhP7vaUWnC&#10;KG88nFOtcojEkjTYlNoSMVaWPcVFaFky9xk6TynDrkbT0ZjDvcNVUazRUyO5wVLLJ8vV17n3Gpxz&#10;yB/H1/X4gkPf3z35R4srra/n0/EeVOIp/Yv/3M8mz7/dbOH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6ldi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7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loIsQA&#10;AADdAAAADwAAAGRycy9kb3ducmV2LnhtbESPS0sEQQyE74L/oYngzc24yqLj9i6L4OMggqvgNUzH&#10;6cHu9DDd8/Dfm4PgLaEqVV+2+yUGM/GQuyQWLlcVGJYmuU5aCx/vDxc3YHIhcRSSsIUfzrDfnZ5s&#10;qXZpljeejqU1GiK5Jgu+lL5GzI3nSHmVehbVvtIQqeg6tOgGmjU8BlxX1QYjdaINnnq+99x8H8do&#10;IYSA/Hl43cwvOI3j9VN89Li29vxsOdyBKbyUf/Pf9bNT/Ktb5dd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JaCL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7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NucIA&#10;AADdAAAADwAAAGRycy9kb3ducmV2LnhtbERPS0sDMRC+C/6HMEJvdratlHZtWorg4yBCq9DrsBk3&#10;i8lk2WQf/nsjCN7m43vO7jB5pwbuYhNEw2JegGKpgmmk1vDx/ni7ARUTiSEXhDV8c4TD/vpqR6UJ&#10;o5x4OKda5RCJJWmwKbUlYqwse4rz0LJk7jN0nlKGXY2mozGHe4fLolijp0Zyg6WWHyxXX+fea3DO&#10;IV+Ob+vxFYe+v3v2TxaXWs9upuM9qMRT+hf/uV9Mnr/aLu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Rc25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7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dTzsIA&#10;AADdAAAADwAAAGRycy9kb3ducmV2LnhtbERPS0sDMRC+C/0PYQRvdtZVSl2bllLwcRChreB12Iyb&#10;xWSybLIP/70RBG/z8T1ns5u9UyP3sQ2i4WZZgGKpg2ml0fB+frxeg4qJxJALwhq+OcJuu7jYUGXC&#10;JEceT6lROURiRRpsSl2FGGvLnuIydCyZ+wy9p5Rh36Dpacrh3mFZFCv01EpusNTxwXL9dRq8Bucc&#10;8sf+bTW94jgMd8/+yWKp9dXlvH8AlXhO/+I/94vJ82/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1PO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2VcIA&#10;AADdAAAADwAAAGRycy9kb3ducmV2LnhtbERPS0sDMRC+C/6HMII3O2srpV2bllKoehChVeh12Iyb&#10;xWSybLIP/70RBG/z8T1ns5u8UwN3sQmi4X5WgGKpgmmk1vDxfrxbgYqJxJALwhq+OcJue321odKE&#10;UU48nFOtcojEkjTYlNoSMVaWPcVZaFky9xk6TynDrkbT0ZjDvcN5USzRUyO5wVLLB8vV17n3Gpxz&#10;yJf923J8xaHvH579k8W51rc30/4RVOIp/Yv/3C8mz1+sF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2/ZV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3fc8IA&#10;AADdAAAADwAAAGRycy9kb3ducmV2LnhtbERP32vCMBB+H/g/hBvsbSbrxtBqFBHEvWww3Xw+m7Mt&#10;NpeSZLX97xdB8O0+vp83X/a2ER35UDvW8DJWIIgLZ2ouNfzsN88TECEiG2wck4aBAiwXo4c55sZd&#10;+Ju6XSxFCuGQo4YqxjaXMhQVWQxj1xIn7uS8xZigL6XxeEnhtpGZUu/SYs2pocKW1hUV592f1XDM&#10;voaj8off7eA7+xnwsC1VpvXTY7+agYjUx7v45v4waf7r9A2u36QT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vd9z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MI+AMUAAADdAAAADwAAAGRycy9kb3ducmV2LnhtbERPTWvCQBC9F/wPyxS8&#10;NZsoKTXNKiJVPIRCVSi9DdkxCWZnQ3abxH/fLRR6m8f7nHwzmVYM1LvGsoIkikEQl1Y3XCm4nPdP&#10;LyCcR9bYWiYFd3KwWc8ecsy0HfmDhpOvRAhhl6GC2vsuk9KVNRl0ke2IA3e1vUEfYF9J3eMYwk0r&#10;F3H8LA02HBpq7GhXU3k7fRsFhxHH7TJ5G4rbdXf/Oqfvn0VCSs0fp+0rCE+T/xf/uY86zF+uUv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zCPgDFAAAA3QAA&#10;AA8AAAAAAAAAAAAAAAAAqgIAAGRycy9kb3ducmV2LnhtbFBLBQYAAAAABAAEAPoAAACcAwAAAAA=&#10;">
                <v:shape id="Freeform 29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xVzcIA&#10;AADdAAAADwAAAGRycy9kb3ducmV2LnhtbERPS0sDMRC+C/0PYQRvdtYqS12bllLwcRChreB12Iyb&#10;xWSybLIP/70RBG/z8T1ns5u9UyP3sQ2i4WZZgGKpg2ml0fB+frxeg4qJxJALwhq+OcJuu7jYUGXC&#10;JEceT6lROURiRRpsSl2FGGvLnuIydCyZ+wy9p5Rh36Dpacrh3uGqKEr01EpusNTxwXL9dRq8Bucc&#10;8sf+rZxecRyGu2f/ZHGl9dXlvH8AlXhO/+I/94vJ82/vS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rFXN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DwVsIA&#10;AADdAAAADwAAAGRycy9kb3ducmV2LnhtbERPS0sDMRC+C/6HMII3O9sq1a5NSylUPYhgFXodNuNm&#10;aTJZNtmH/94Igrf5+J6z3k7eqYG72ATRMJ8VoFiqYBqpNXx+HG4eQMVEYsgFYQ3fHGG7ubxYU2nC&#10;KO88HFOtcojEkjTYlNoSMVaWPcVZaFky9xU6TynDrkbT0ZjDvcNFUSzRUyO5wVLLe8vV+dh7Dc45&#10;5NPubTm+4tD3d8/+yeJC6+urafcIKvGU/sV/7heT59+u7uH3m3wC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4PBW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9kJMQA&#10;AADdAAAADwAAAGRycy9kb3ducmV2LnhtbESPS0sEQQyE74L/oYngzc24yqLj9i6L4OMggqvgNUzH&#10;6cHu9DDd8/Dfm4PgLaEqVV+2+yUGM/GQuyQWLlcVGJYmuU5aCx/vDxc3YHIhcRSSsIUfzrDfnZ5s&#10;qXZpljeejqU1GiK5Jgu+lL5GzI3nSHmVehbVvtIQqeg6tOgGmjU8BlxX1QYjdaINnnq+99x8H8do&#10;IYSA/Hl43cwvOI3j9VN89Li29vxsOdyBKbyUf/Pf9bNT/KtbxdVvdAT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/ZCT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PBv8IA&#10;AADdAAAADwAAAGRycy9kb3ducmV2LnhtbERPS0sDMRC+C/6HMEJvdtZWSrttWorg4yBCq9DrsBk3&#10;i8lk2WQf/nsjCN7m43vO7jB5pwbuYhNEw928AMVSBdNIreHj/fF2DSomEkMuCGv45giH/fXVjkoT&#10;RjnxcE61yiESS9JgU2pLxFhZ9hTnoWXJ3GfoPKUMuxpNR2MO9w4XRbFCT43kBkstP1iuvs691+Cc&#10;Q74c31bjKw59f//snywutJ7dTMctqMRT+hf/uV9Mnr/cbOD3m3wC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8G/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kwwM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JtK+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pMM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WVW8EA&#10;AADd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fFHH6/ySfg5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7llV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8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4v+ls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+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uL/pbFAAAA3QAA&#10;AA8AAAAAAAAAAAAAAAAAqgIAAGRycy9kb3ducmV2LnhtbFBLBQYAAAAABAAEAPoAAACcAwAAAAA=&#10;">
                <v:shape id="Freeform 36" o:spid="_x0000_s158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uut8IA&#10;AADdAAAADwAAAGRycy9kb3ducmV2LnhtbERPS0sDMRC+C/0PYQRvdtZaSl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e66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I2w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6SNs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6TWMIA&#10;AADd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pN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NL8EA&#10;AADd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ui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MDS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9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CotMIA&#10;AADd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+LR/j9Jp+A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QKi0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9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88xsQA&#10;AADd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JtKcfUbHQH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fPM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Lale Ela el ele.</w:t>
      </w:r>
    </w:p>
    <w:p w:rsidR="002108FD" w:rsidRDefault="002108FD" w:rsidP="00A90B44">
      <w:pPr>
        <w:rPr>
          <w:rFonts w:ascii="Nurhan Uz" w:hAnsi="Nurhan Uz"/>
          <w:sz w:val="56"/>
          <w:szCs w:val="56"/>
        </w:rPr>
      </w:pPr>
      <w:r>
        <w:rPr>
          <w:noProof/>
          <w:lang w:eastAsia="tr-TR"/>
        </w:rPr>
        <w:pict>
          <v:shape id="Resim 1451" o:spid="_x0000_s1593" type="#_x0000_t75" style="position:absolute;margin-left:157.45pt;margin-top:8pt;width:59.7pt;height:37.4pt;z-index:251665920;visibility:visible">
            <v:imagedata r:id="rId8" o:title=""/>
          </v:shape>
        </w:pict>
      </w:r>
      <w:r>
        <w:rPr>
          <w:noProof/>
          <w:lang w:eastAsia="tr-TR"/>
        </w:rPr>
        <w:pict>
          <v:shape id="_x0000_s1594" type="#_x0000_t75" style="position:absolute;margin-left:-9pt;margin-top:8.75pt;width:27.75pt;height:33.75pt;z-index:-251631104;visibility:visible">
            <v:imagedata r:id="rId4" o:title=""/>
          </v:shape>
        </w:pict>
      </w:r>
      <w:r>
        <w:rPr>
          <w:noProof/>
          <w:lang w:eastAsia="tr-TR"/>
        </w:rPr>
        <w:pict>
          <v:group id="_x0000_s1595" style="position:absolute;margin-left:-10.5pt;margin-top:7.95pt;width:531pt;height:35.25pt;z-index:2516648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">
            <v:shape id="Freeform 3" o:spid="_x0000_s159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0kX8QA&#10;AADdAAAADwAAAGRycy9kb3ducmV2LnhtbESPQWvCQBCF74X+h2UEb3WjlVBSVxFB6KVg1N6n2TEJ&#10;ZmfT3a3Gf+8cBG8zvDfvfbNYDa5TFwqx9WxgOslAEVfetlwbOB62bx+gYkK22HkmAzeKsFq+viyw&#10;sP7KJV32qVYSwrFAA01KfaF1rBpyGCe+Jxbt5IPDJGuotQ14lXDX6VmW5dphy9LQYE+bhqrz/t8Z&#10;+N6s9e/u3dsy/9meq1lehr9QGjMeDetPUImG9DQ/rr+s4M+nwi/fyAh6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NJF/EAAAA3Q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9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oD2PMQAAADdAAAA&#10;DwAAAAAAAAAAAAAAAACqAgAAZHJzL2Rvd25yZXYueG1sUEsFBgAAAAAEAAQA+gAAAJsDAAAAAA==&#10;">
              <v:group id="Group 5" o:spid="_x0000_s159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5SaEvFAAAA3QAA&#10;AA8AAAAAAAAAAAAAAAAAqgIAAGRycy9kb3ducmV2LnhtbFBLBQYAAAAABAAEAPoAAACcAwAAAAA=&#10;">
                <v:rect id="Rectangle 6" o:spid="_x0000_s159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zXqcQA&#10;AADdAAAADwAAAGRycy9kb3ducmV2LnhtbERPS2vCQBC+C/6HZYTedJNYpKSuIqJQDy34OvQ2ZKdJ&#10;muxs2F1j/PfdQqG3+fies1wPphU9OV9bVpDOEhDEhdU1lwou5/30BYQPyBpby6TgQR7Wq/Foibm2&#10;dz5SfwqliCHsc1RQhdDlUvqiIoN+ZjviyH1ZZzBE6EqpHd5juGllliQLabDm2FBhR9uKiuZ0Mwqu&#10;u8/+4zurs0NfHNx59z5/NB0r9TQZNq8gAg3hX/znftNx/nM6h99v4gl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s16nEAAAA3QAAAA8AAAAAAAAAAAAAAAAAmAIAAGRycy9k&#10;b3ducmV2LnhtbFBLBQYAAAAABAAEAPUAAACJAwAAAAA=&#10;" filled="f" strokecolor="#009dc7" strokeweight=".21847mm">
                  <v:path arrowok="t"/>
                </v:rect>
                <v:rect id="Rectangle 7" o:spid="_x0000_s160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VP3cUA&#10;AADdAAAADwAAAGRycy9kb3ducmV2LnhtbERPTWvCQBC9C/0Pywi96cYoUlJXkaKghxY07aG3ITtN&#10;0mRnw+6axH/fLRR6m8f7nM1uNK3oyfnasoLFPAFBXFhdc6ngPT/OnkD4gKyxtUwK7uRht32YbDDT&#10;duAL9ddQihjCPkMFVQhdJqUvKjLo57YjjtyXdQZDhK6U2uEQw00r0yRZS4M1x4YKO3qpqGiuN6Pg&#10;4/DZv32ndXrui7PLD6/Le9OxUo/Tcf8MItAY/sV/7pOO81eLFfx+E0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BU/dxQAAAN0AAAAPAAAAAAAAAAAAAAAAAJgCAABkcnMv&#10;ZG93bnJldi54bWxQSwUGAAAAAAQABAD1AAAAigMAAAAA&#10;" filled="f" strokecolor="#009dc7" strokeweight=".21847mm">
                  <v:path arrowok="t"/>
                </v:rect>
                <v:rect id="Rectangle 8" o:spid="_x0000_s160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nqRsQA&#10;AADdAAAADwAAAGRycy9kb3ducmV2LnhtbERPTWvCQBC9C/0PyxR6042pLSW6ShEFPVio1oO3ITsm&#10;qdnZsLvG+O9dQfA2j/c5k1lnatGS85VlBcNBAoI4t7riQsHfbtn/AuEDssbaMim4kofZ9KU3wUzb&#10;C/9Suw2FiCHsM1RQhtBkUvq8JIN+YBviyB2tMxgidIXUDi8x3NQyTZJPabDi2FBiQ/OS8tP2bBTs&#10;F4f25z+t0nWbr91usXm/nhpW6u21+x6DCNSFp/jhXuk4fzT8gPs38QQ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J6kbEAAAA3Q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60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WluSMMAAADd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3gGz2/C&#10;CXLxD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RaW5IwwAAAN0AAAAP&#10;AAAAAAAAAAAAAAAAAKoCAABkcnMvZG93bnJldi54bWxQSwUGAAAAAAQABAD6AAAAmgMAAAAA&#10;">
                <v:shape id="Freeform 10" o:spid="_x0000_s16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k+acIA&#10;AADdAAAADwAAAGRycy9kb3ducmV2LnhtbERPS0sDMRC+C/0PYYTe7GxLqbJtWkpB60EEq+B12Ew3&#10;i8lk2WQf/nsjCN7m43vO7jB5pwbuYhNEw3JRgGKpgmmk1vDx/nj3AComEkMuCGv45giH/exmR6UJ&#10;o7zxcEm1yiESS9JgU2pLxFhZ9hQXoWXJ3DV0nlKGXY2mozGHe4erotigp0Zyg6WWT5arr0vvNTjn&#10;kD+Pr5vxBYe+X5/9k8WV1vPb6bgFlXhK/+I/97PJ89fLe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mT5p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aqG8QA&#10;AADdAAAADwAAAGRycy9kb3ducmV2LnhtbESPzUsDQQzF74L/wxDBm822lCJrp6UIfhxEsApew07c&#10;WZzJLDuzH/735iB4S3gv7/2yPy4xmImH3CWxsF5VYFia5DppLXy8P9zcgsmFxFFIwhZ+OMPxcHmx&#10;p9qlWd54OpfWaIjkmiz4UvoaMTeeI+VV6llU+0pDpKLr0KIbaNbwGHBTVTuM1Ik2eOr53nPzfR6j&#10;hRAC8ufpdTe/4DSO26f46HFj7fXVcroDU3gp/+a/62en+Nu14uo3OgI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oGqh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oPgMIA&#10;AADdAAAADwAAAGRycy9kb3ducmV2LnhtbERPS0sDMRC+C/0PYYTe7GxLKbptWkpB60EEq+B12Ew3&#10;i8lk2WQf/nsjCN7m43vO7jB5pwbuYhNEw3JRgGKpgmmk1vDx/nh3DyomEkMuCGv45giH/exmR6UJ&#10;o7zxcEm1yiESS9JgU2pLxFhZ9hQXoWXJ3DV0nlKGXY2mozGHe4erotigp0Zyg6WWT5arr0vvNTjn&#10;kD+Pr5vxBYe+X5/9k8WV1vPb6bgFlXhK/+I/97PJ89fLB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Sg+A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xsoM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cbK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DJO8EA&#10;AADdAAAADwAAAGRycy9kb3ducmV2LnhtbERPS0sDMRC+C/0PYQre7GyXUmRtWorQ6kEEW8HrsBk3&#10;i8lk2WQf/nsjCN7m43vO7jB7p0buYxtEw3pVgGKpg2ml0fB+Pd3dg4qJxJALwhq+OcJhv7jZUWXC&#10;JG88XlKjcojEijTYlLoKMdaWPcVV6Fgy9xl6TynDvkHT05TDvcOyKLboqZXcYKnjR8v112XwGpxz&#10;yB/H1+30guMwbJ782WKp9e1yPj6ASjynf/Gf+9nk+Z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QyT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XTMEA&#10;AADd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CV0z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9yB23FAAAA3QAA&#10;AA8AAAAAAAAAAAAAAAAAqgIAAGRycy9kb3ducmV2LnhtbFBLBQYAAAAABAAEAPoAAACcAwAAAAA=&#10;">
                <v:shape id="Freeform 17" o:spid="_x0000_s16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dqo8EA&#10;AADdAAAADwAAAGRycy9kb3ducmV2LnhtbERPS0sDMRC+C/6HMEJvdtZlKbI2LUVo9SCCVfA6bMbN&#10;YjJZNtlH/70RBG/z8T1nu1+8UxMPsQui4W5dgGJpgumk1fDxfry9BxUTiSEXhDVcOMJ+d321pdqE&#10;Wd54OqdW5RCJNWmwKfU1Ymwse4rr0LNk7isMnlKGQ4tmoDmHe4dlUWzQUye5wVLPj5ab7/PoNTjn&#10;kD8Pr5v5BadxrJ78yWKp9epmOTyASrykf/Gf+9nk+V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naq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vPOMIA&#10;AADdAAAADwAAAGRycy9kb3ducmV2LnhtbERPS0sDMRC+C/0PYQre7GyXWmR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a884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RT8EA&#10;AADdAAAADwAAAGRycy9kb3ducmV2LnhtbERPS0sDMRC+C/6HMEJvdtalLLI2LUVo9SCCVfA6bMbN&#10;YjJZNtlH/70RBG/z8T1nu1+8UxMPsQui4W5dgGJpgumk1fDxfry9BxUTiSEXhDVcOMJ+d321pdqE&#10;Wd54OqdW5RCJNWmwKfU1Ymwse4rr0LNk7isMnlKGQ4tmoDmHe4dlUVToqZPcYKnnR8vN93n0Gpxz&#10;yJ+H12p+wWkcN0/+ZLHUenWzHB5AJV7Sv/jP/Wzy/E1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5UU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X01MIA&#10;AADdAAAADwAAAGRycy9kb3ducmV2LnhtbERPS0sDMRC+C/0PYQre7GyXUmVtWkrBx0EEW8HrsBk3&#10;i8lk2WQf/nsjCN7m43vO7jB7p0buYxtEw3pVgGKpg2ml0fB+ebi5AxUTiSEXhDV8c4TDfnG1o8qE&#10;Sd54PKdG5RCJFWmwKXUVYqwte4qr0LFk7jP0nlKGfYOmpymHe4dlUWzRUyu5wVLHJ8v113nwGpxz&#10;yB/H1+30guMwbJ78o8VS6+vlfLwHlXhO/+I/97PJ8z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9fTU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pgpsQA&#10;AADdAAAADwAAAGRycy9kb3ducmV2LnhtbESPT2vDMAzF74N+B6PCbqvSUMrI6pZS6LbDGKwd7Gpi&#10;LQ615RA7f/btp8NgN4n39N5Pu8McvBqpT21kDetVAYq4jrblRsPn9fzwCCplw9b4yKThhxIc9ou7&#10;nalsnPiDxktulIRwqowGl3NXIabaUTBpFTti0b5jH0yWtW/Q9maS8OCxLIotBtOyNDjT0clRfbsM&#10;QYP3Hunr+L6d3nAchs1LeHZYan2/nI9PoDLN+d/8d/1qBX9T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qYK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bFPcIA&#10;AADdAAAADwAAAGRycy9kb3ducmV2LnhtbERPS0sDMRC+C/0PYQre7GyXUnRtWkrBx0EEW8HrsBk3&#10;i8lk2WQf/nsjCN7m43vO7jB7p0buYxtEw3pVgGKpg2ml0fB+ebi5BRUTiSEXhDV8c4TDfnG1o8qE&#10;Sd54PKdG5RCJFWmwKXUVYqwte4qr0LFk7jP0nlKGfYOmpymHe4dlUWzRUyu5wVLHJ8v113nwGpxz&#10;yB/H1+30guMwbJ78o8VS6+vlfLwHlXhO/+I/97PJ8zflH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JsU9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1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X6fc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Jsb5dd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/F+n3EAAAA3Q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1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f5sEA&#10;AADdAAAADwAAAGRycy9kb3ducmV2LnhtbERPS0sDMRC+C/0PYQRvdrYPimybllLQehDBKngdNtPN&#10;YjJZNtmH/94Igrf5+J6zO0zeqYG72ATRsJgXoFiqYBqpNXy8P94/gIqJxJALwhq+OcJhP7vZUWnC&#10;KG88XFKtcojEkjTYlNoSMVaWPcV5aFkydw2dp5RhV6PpaMzh3uGyKDboqZHcYKnlk+Xq69J7Dc45&#10;5M/j62Z8waHv12f/ZHGp9d3tdNyCSjylf/Gf+9nk+evVAn6/ySfg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CJX+bBAAAA3Q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1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vBkcIA&#10;AADdAAAADwAAAGRycy9kb3ducmV2LnhtbERPS0sDMRC+C/0PYQre7GzXUmRtWkrBx0EEW8HrsBk3&#10;i8lk2WQf/nsjCN7m43vO7jB7p0buYxtEw3pVgGKpg2ml0fB+ebi5AxUTiSEXhDV8c4TDfnG1o8qE&#10;Sd54PKdG5RCJFWmwKXUVYqwte4qr0LFk7jP0nlKGfYOmpymHe4dlUWzRUyu5wVLHJ8v113nwGpxz&#10;yB/H1+30guMwbJ78o8VS6+vlfLwHlXhO/+I/97PJ8z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W8GR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dkCsIA&#10;AADdAAAADwAAAGRycy9kb3ducmV2LnhtbERPS0sDMRC+C/0PYQre7KxtKbJtWkqh6kEEq+B12Ew3&#10;i8lk2WQf/nsjCN7m43vO7jB5pwbuYhNEw/2iAMVSBdNIreHj/Xz3AComEkMuCGv45giH/exmR6UJ&#10;o7zxcEm1yiESS9JgU2pLxFhZ9hQXoWXJ3DV0nlKGXY2mozGHe4fLotigp0Zyg6WWT5arr0vvNTjn&#10;kD+Pr5vxBYe+Xz/5R4tLrW/n03ELKvGU/sV/7meT569XK/j9Jp+A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F2QKwgAAAN0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NLMIA&#10;AADdAAAADwAAAGRycy9kb3ducmV2LnhtbERP32vCMBB+H/g/hBN8m4lVhnRGEUHci4Op8/lsbm1Z&#10;cylJVtv/3gwGe7uP7+etNr1tREc+1I41zKYKBHHhTM2lhst5/7wEESKywcYxaRgowGY9elphbtyd&#10;P6g7xVKkEA45aqhibHMpQ1GRxTB1LXHivpy3GBP0pTQe7yncNjJT6kVarDk1VNjSrqLi+/RjNdyy&#10;9+Gm/PXzMPjOHgNeD6XKtJ6M++0riEh9/Bf/ud9Mmr+YL+D3m3SC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cU0swgAAAN0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2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g6sX8UAAADdAAAADwAAAGRycy9kb3ducmV2LnhtbERPTWvCQBC9F/wPyxS8&#10;NZtoUyTNKiJVPIRCVSi9DdkxCWZnQ3abxH/fLRR6m8f7nHwzmVYM1LvGsoIkikEQl1Y3XCm4nPdP&#10;KxDOI2tsLZOCOznYrGcPOWbajvxBw8lXIoSwy1BB7X2XSenKmgy6yHbEgbva3qAPsK+k7nEM4aaV&#10;izh+kQYbDg01drSrqbydvo2Cw4jjdpm8DcXturt/ndP3zyIhpeaP0/YVhKfJ/4v/3Ecd5j8vU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oOrF/FAAAA3QAA&#10;AA8AAAAAAAAAAAAAAAAAqgIAAGRycy9kb3ducmV2LnhtbFBLBQYAAAAABAAEAPoAAACcAwAAAAA=&#10;">
                <v:shape id="Freeform 29" o:spid="_x0000_s16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DHksIA&#10;AADdAAAADwAAAGRycy9kb3ducmV2LnhtbERPS0sDMRC+C/0PYQre7GxrWWRtWkrBx0EEW8HrsBk3&#10;i8lk2WQf/nsjCN7m43vO7jB7p0buYxtEw3pVgGKpg2ml0fB+ebi5AxUTiSEXhDV8c4TDfnG1o8qE&#10;Sd54PKdG5RCJFWmwKXUVYqwte4qr0LFk7jP0nlKGfYOmpymHe4eboijRUyu5wVLHJ8v113nwGpxz&#10;yB/H13J6wXEYtk/+0eJG6+vlfLwHlXhO/+I/97PJ87e3J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YMeS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xiCcIA&#10;AADdAAAADwAAAGRycy9kb3ducmV2LnhtbERPS0sDMRC+C/6HMII3O2tbalmbllJo9SCCVeh12Iyb&#10;xWSybLIP/70RBG/z8T1ns5u8UwN3sQmi4X5WgGKpgmmk1vDxfrxbg4qJxJALwhq+OcJue321odKE&#10;Ud54OKda5RCJJWmwKbUlYqwse4qz0LJk7jN0nlKGXY2mozGHe4fzolihp0Zyg6WWD5arr3PvNTjn&#10;kC/719X4gkPfL5/8yeJc69ubaf8IKvGU/sV/7meT5y8XD/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LGIJ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2e8QA&#10;AADdAAAADwAAAGRycy9kb3ducmV2LnhtbESPS0sEQQyE74L/oYngzc24LouM27ssgo+DCK6C1zAd&#10;pwe708N0z8N/bw6Ct4SqVH3ZHZYYzMRD7pJYuF5VYFia5DppLXy8P1zdgsmFxFFIwhZ+OMNhf362&#10;o9qlWd54OpXWaIjkmiz4UvoaMTeeI+VV6llU+0pDpKLr0KIbaNbwGHBdVVuM1Ik2eOr53nPzfRqj&#10;hRAC8ufxdTu/4DSOm6f46HFt7eXFcrwDU3gp/+a/62en+JsbxdVvdATc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z9nv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9T4MIA&#10;AADdAAAADwAAAGRycy9kb3ducmV2LnhtbERPS0sDMRC+C/6HMII3O2tbil2bllJo9SCCVeh12Iyb&#10;xWSybLIP/70RBG/z8T1ns5u8UwN3sQmi4X5WgGKpgmmk1vDxfrx7ABUTiSEXhDV8c4Td9vpqQ6UJ&#10;o7zxcE61yiESS9JgU2pLxFhZ9hRnoWXJ3GfoPKUMuxpNR2MO9w7nRbFCT43kBkstHyxXX+fea3DO&#10;IV/2r6vxBYe+Xz75k8W51rc30/4RVOIp/Yv/3M8mz18u1vD7TT4B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/1Pg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OJAM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r9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DiQD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8sm8EA&#10;AADdAAAADwAAAGRycy9kb3ducmV2LnhtbERPS0sDMRC+C/0PYQre7GzLUmRtWorQ6kEEW8HrsBk3&#10;i8lk2WQf/nsjCN7m43vO7jB7p0buYxtEw3pVgGKpg2ml0fB+Pd3dg4qJxJALwhq+OcJhv7jZUWXC&#10;JG88XlKjcojEijTYlLoKMdaWPcVV6Fgy9xl6TynDvkHT05TDvcNNUWzRUyu5wVLHj5brr8vgNTjn&#10;kD+Or9vpBcdhKJ/82eJG69vlfHwAlXhO/+I/97PJ88tyDb/f5BNw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iPLJv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3hR1bFAAAA3QAA&#10;AA8AAAAAAAAAAAAAAAAAqgIAAGRycy9kb3ducmV2LnhtbFBLBQYAAAAABAAEAPoAAACcAwAAAAA=&#10;">
                <v:shape id="Freeform 36" o:spid="_x0000_s162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EXd8IA&#10;AADdAAAADwAAAGRycy9kb3ducmV2LnhtbERPS0sDMRC+C/0PYQre7GzrU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ERd3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iPA8EA&#10;AADd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uyhN9v8gm4+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j4jwP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QqmMIA&#10;AADdAAAADwAAAGRycy9kb3ducmV2LnhtbERPS0sDMRC+C/0PYQre7GzLWmR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tCqY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3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a078EA&#10;AADdAAAADwAAAGRycy9kb3ducmV2LnhtbERPS0sDMRC+C/6HMEJvdtayLLI2LUVo9SCCVfA6bMbN&#10;YjJZNtlH/70RBG/z8T1nu1+8UxMPsQui4W5dgGJpgumk1fDxfry9BxUTiSEXhDVcOMJ+d321pdqE&#10;Wd54OqdW5RCJNWmwKfU1Ymwse4rr0LNk7isMnlKGQ4tmoDmHe4eboqjQUye5wVLPj5ab7/PoNTjn&#10;kD8Pr9X8gtM4lk/+ZHGj9epmOTyASrykf/Gf+9nk+WVZwe83+QT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mtO/BAAAA3Q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3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oRdMIA&#10;AADdAAAADwAAAGRycy9kb3ducmV2LnhtbERPS0sDMRC+C/0PYQre7GzLUmVtWkrBx0EEW8HrsBk3&#10;i8lk2WQf/nsjCN7m43vO7jB7p0buYxtEw3pVgGKpg2ml0fB+ebi5AxUTiSEXhDV8c4TDfnG1o8qE&#10;Sd54PKdG5RCJFWmwKXUVYqwte4qr0LFk7jP0nlKGfYOmpymHe4ebotiip1Zyg6WOT5brr/PgNTjn&#10;kD+Or9vpBcdhKJ/8o8WN1tfL+XgPKvGc/sV/7meT55flLfx+k0/A/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KhF0wgAAAN0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3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FBsQA&#10;AADdAAAADwAAAGRycy9kb3ducmV2LnhtbESPT2vDMAzF74N+B6PCbqvSEsrI6pZS6LbDGKwd7Gpi&#10;LQ615RA7f/btp8NgN4n39N5Pu8McvBqpT21kDetVAYq4jrblRsPn9fzwCCplw9b4yKThhxIc9ou7&#10;nalsnPiDxktulIRwqowGl3NXIabaUTBpFTti0b5jH0yWtW/Q9maS8OBxUxRbDKZlaXCmo5Oj+nYZ&#10;ggbvPdLX8X07veE4DOVLeHa40fp+OR+fQGWa87/57/rVCn5ZCq58IyPg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1hQbEAAAA3Q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</w:t>
      </w:r>
      <w:r w:rsidRPr="00BF4BF6">
        <w:rPr>
          <w:rFonts w:ascii="Nurhan Uz" w:hAnsi="Nurhan Uz"/>
          <w:sz w:val="56"/>
          <w:szCs w:val="56"/>
        </w:rPr>
        <w:t xml:space="preserve">Lale </w:t>
      </w:r>
      <w:r>
        <w:rPr>
          <w:rFonts w:ascii="Nurhan Uz" w:hAnsi="Nurhan Uz"/>
          <w:sz w:val="56"/>
          <w:szCs w:val="56"/>
        </w:rPr>
        <w:t>ala</w:t>
      </w:r>
      <w:r w:rsidRPr="00BF4BF6">
        <w:rPr>
          <w:rFonts w:ascii="Nurhan Uz" w:hAnsi="Nurhan Uz"/>
          <w:sz w:val="56"/>
          <w:szCs w:val="56"/>
        </w:rPr>
        <w:t xml:space="preserve">     </w:t>
      </w:r>
      <w:r>
        <w:rPr>
          <w:rFonts w:ascii="Nurhan Uz" w:hAnsi="Nurhan Uz"/>
          <w:sz w:val="56"/>
          <w:szCs w:val="56"/>
        </w:rPr>
        <w:t xml:space="preserve">  al.</w:t>
      </w:r>
    </w:p>
    <w:sectPr w:rsidR="002108FD" w:rsidSect="004616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698"/>
    <w:rsid w:val="00035F78"/>
    <w:rsid w:val="000A04C5"/>
    <w:rsid w:val="001F2DAE"/>
    <w:rsid w:val="002108FD"/>
    <w:rsid w:val="00270912"/>
    <w:rsid w:val="002F18B8"/>
    <w:rsid w:val="003E5698"/>
    <w:rsid w:val="00426F08"/>
    <w:rsid w:val="00461691"/>
    <w:rsid w:val="005441D2"/>
    <w:rsid w:val="00614CF6"/>
    <w:rsid w:val="00644546"/>
    <w:rsid w:val="006C4381"/>
    <w:rsid w:val="00793051"/>
    <w:rsid w:val="008503B7"/>
    <w:rsid w:val="00864D4D"/>
    <w:rsid w:val="008D6481"/>
    <w:rsid w:val="0092023C"/>
    <w:rsid w:val="00976BA2"/>
    <w:rsid w:val="00A70A65"/>
    <w:rsid w:val="00A90B44"/>
    <w:rsid w:val="00BF4BF6"/>
    <w:rsid w:val="00D16F30"/>
    <w:rsid w:val="00DD1C27"/>
    <w:rsid w:val="00E32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D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E5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569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76BA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360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://www.sorubak.com/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70</Words>
  <Characters>403</Characters>
  <Application>Microsoft Office Outlook</Application>
  <DocSecurity>0</DocSecurity>
  <Lines>0</Lines>
  <Paragraphs>0</Paragraphs>
  <ScaleCrop>false</ScaleCrop>
  <Manager>www.sorubak.com</Manager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xx</dc:creator>
  <cp:keywords>www.sorubak.com</cp:keywords>
  <dc:description>www.sorubak.com</dc:description>
  <cp:lastModifiedBy>edanur</cp:lastModifiedBy>
  <cp:revision>3</cp:revision>
  <cp:lastPrinted>2012-11-12T22:33:00Z</cp:lastPrinted>
  <dcterms:created xsi:type="dcterms:W3CDTF">2012-11-12T23:13:00Z</dcterms:created>
  <dcterms:modified xsi:type="dcterms:W3CDTF">2012-11-17T17:27:00Z</dcterms:modified>
  <cp:category>www.sorubak.com</cp:category>
</cp:coreProperties>
</file>