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51"/>
        <w:gridCol w:w="2651"/>
        <w:gridCol w:w="2652"/>
        <w:gridCol w:w="2652"/>
      </w:tblGrid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el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le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al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la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la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la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el e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el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lal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La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la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et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te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te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et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te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at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ta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at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ta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ta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let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at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let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at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lat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at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la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Ta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lat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te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la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tel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Tat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il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it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ti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ti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i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te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i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li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i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it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ti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i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let</w:t>
            </w:r>
            <w:r w:rsidRPr="00783FC6">
              <w:rPr>
                <w:rFonts w:ascii="Hand writing Mutlu" w:hAnsi="Hand writing Mutlu"/>
                <w:sz w:val="56"/>
                <w:szCs w:val="56"/>
              </w:rPr>
              <w:t>ti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tel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li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et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li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el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li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li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let</w:t>
            </w:r>
            <w:r w:rsidRPr="00783FC6"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at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let</w:t>
            </w:r>
            <w:r w:rsidRPr="00783FC6"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ta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til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i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</w:t>
            </w:r>
            <w:r w:rsidRPr="00783FC6">
              <w:rPr>
                <w:rFonts w:ascii="Hand writing Mutlu" w:hAnsi="Hand writing Mutlu"/>
                <w:sz w:val="56"/>
                <w:szCs w:val="56"/>
              </w:rPr>
              <w:t>ti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te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li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il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li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li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et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ti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i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let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il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let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til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li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li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la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at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le</w:t>
            </w:r>
            <w:r w:rsidRPr="00783FC6">
              <w:rPr>
                <w:rFonts w:ascii="Hand writing Mutlu" w:hAnsi="Hand writing Mutlu"/>
                <w:sz w:val="56"/>
                <w:szCs w:val="56"/>
              </w:rPr>
              <w:t>ti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el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ti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til</w:t>
            </w:r>
            <w:r w:rsidRPr="00783FC6">
              <w:rPr>
                <w:rFonts w:ascii="Hand writing Mutlu" w:hAnsi="Hand writing Mutlu"/>
                <w:sz w:val="56"/>
                <w:szCs w:val="56"/>
              </w:rPr>
              <w:t xml:space="preserve">la 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el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li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ta</w:t>
            </w:r>
            <w:r w:rsidRPr="00783FC6">
              <w:rPr>
                <w:rFonts w:ascii="Hand writing Mutlu" w:hAnsi="Hand writing Mutlu"/>
                <w:color w:val="FF0000"/>
                <w:sz w:val="56"/>
                <w:szCs w:val="56"/>
              </w:rPr>
              <w:t>ne</w:t>
            </w:r>
            <w:r w:rsidRPr="00783FC6">
              <w:rPr>
                <w:rFonts w:ascii="Hand writing Mutlu" w:hAnsi="Hand writing Mutlu"/>
                <w:sz w:val="56"/>
                <w:szCs w:val="56"/>
              </w:rPr>
              <w:t>li</w:t>
            </w:r>
          </w:p>
        </w:tc>
      </w:tr>
      <w:tr w:rsidR="00414FDE" w:rsidRPr="00783FC6" w:rsidTr="00783FC6"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lat</w:t>
            </w:r>
          </w:p>
        </w:tc>
        <w:tc>
          <w:tcPr>
            <w:tcW w:w="2651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783FC6">
              <w:rPr>
                <w:rFonts w:ascii="Hand writing Mutlu" w:hAnsi="Hand writing Mutlu"/>
                <w:sz w:val="56"/>
                <w:szCs w:val="56"/>
              </w:rPr>
              <w:t>let</w:t>
            </w: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652" w:type="dxa"/>
          </w:tcPr>
          <w:p w:rsidR="00414FDE" w:rsidRPr="00783FC6" w:rsidRDefault="00414FDE" w:rsidP="00783FC6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</w:tr>
    </w:tbl>
    <w:p w:rsidR="00414FDE" w:rsidRPr="009A44B4" w:rsidRDefault="00414FDE" w:rsidP="009D3C2F">
      <w:pPr>
        <w:jc w:val="center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2.7pt;width:537.45pt;height:58.5pt;z-index:251658240;mso-position-horizontal:center;mso-position-horizontal-relative:text;mso-position-vertical-relative:text">
            <v:textbox style="mso-next-textbox:#_x0000_s1026">
              <w:txbxContent>
                <w:p w:rsidR="00414FDE" w:rsidRPr="00862795" w:rsidRDefault="00414FDE" w:rsidP="00862795">
                  <w:pPr>
                    <w:pStyle w:val="NoSpacing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862795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Sayın </w:t>
                  </w: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>V</w:t>
                  </w:r>
                  <w:r w:rsidRPr="00862795">
                    <w:rPr>
                      <w:rFonts w:ascii="Hand writing Mutlu" w:hAnsi="Hand writing Mutlu"/>
                      <w:sz w:val="20"/>
                      <w:szCs w:val="20"/>
                    </w:rPr>
                    <w:t>elim,</w:t>
                  </w:r>
                </w:p>
                <w:p w:rsidR="00414FDE" w:rsidRDefault="00414FDE" w:rsidP="00E227FC">
                  <w:r w:rsidRPr="00862795">
                    <w:rPr>
                      <w:rFonts w:ascii="Hand writing Mutlu" w:hAnsi="Hand writing Mutlu"/>
                      <w:sz w:val="20"/>
                      <w:szCs w:val="20"/>
                    </w:rPr>
                    <w:t>Her gün düzenli tekrar yapalım. Tekrarlarda sabırlı olalım. Bol bol okutalım. Ka</w:t>
                  </w: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>rışık olarak soralım. Kelimeler</w:t>
                  </w:r>
                  <w:r w:rsidRPr="00862795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>,</w:t>
                  </w:r>
                  <w:r w:rsidRPr="00862795">
                    <w:rPr>
                      <w:rFonts w:ascii="Hand writing Mutlu" w:hAnsi="Hand writing Mutlu"/>
                      <w:sz w:val="20"/>
                      <w:szCs w:val="20"/>
                    </w:rPr>
                    <w:t>heceleri karışık yazdıralım.</w:t>
                  </w: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 </w:t>
                  </w:r>
                  <w:hyperlink r:id="rId4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414FDE" w:rsidRPr="00862795" w:rsidRDefault="00414FDE" w:rsidP="00862795">
                  <w:pPr>
                    <w:pStyle w:val="NoSpacing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414FDE" w:rsidRPr="009A44B4" w:rsidSect="009D3C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C2F"/>
    <w:rsid w:val="003347CC"/>
    <w:rsid w:val="00414FDE"/>
    <w:rsid w:val="006B68E9"/>
    <w:rsid w:val="00783FC6"/>
    <w:rsid w:val="007C5817"/>
    <w:rsid w:val="00862795"/>
    <w:rsid w:val="009A44B4"/>
    <w:rsid w:val="009D3C2F"/>
    <w:rsid w:val="00BD655C"/>
    <w:rsid w:val="00C07A35"/>
    <w:rsid w:val="00E227FC"/>
    <w:rsid w:val="00EB3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55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D3C2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A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44B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62795"/>
  </w:style>
  <w:style w:type="character" w:styleId="Hyperlink">
    <w:name w:val="Hyperlink"/>
    <w:basedOn w:val="DefaultParagraphFont"/>
    <w:uiPriority w:val="99"/>
    <w:rsid w:val="00E227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9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46</Words>
  <Characters>266</Characters>
  <Application>Microsoft Office Outlook</Application>
  <DocSecurity>0</DocSecurity>
  <Lines>0</Lines>
  <Paragraphs>0</Paragraphs>
  <ScaleCrop>false</ScaleCrop>
  <Manager>www.sorubak.com</Manager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edanur</cp:lastModifiedBy>
  <cp:revision>6</cp:revision>
  <dcterms:created xsi:type="dcterms:W3CDTF">2012-11-13T17:35:00Z</dcterms:created>
  <dcterms:modified xsi:type="dcterms:W3CDTF">2012-11-17T17:34:00Z</dcterms:modified>
  <cp:category>www.sorubak.com</cp:category>
</cp:coreProperties>
</file>