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4E4" w:rsidRPr="00C73D10" w:rsidRDefault="00A644E4" w:rsidP="00C73D10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alt="güzel yazı" style="position:absolute;left:0;text-align:left;margin-left:-27.85pt;margin-top:9.95pt;width:540pt;height:46.2pt;z-index:-251685376;visibility:visible">
            <v:imagedata r:id="rId6" o:title=""/>
          </v:shape>
        </w:pict>
      </w:r>
      <w:r>
        <w:rPr>
          <w:rFonts w:ascii="Hand Garden" w:hAnsi="Hand Garden" w:cs="Nurhan Uz"/>
          <w:noProof/>
          <w:sz w:val="72"/>
          <w:szCs w:val="72"/>
          <w:lang w:eastAsia="tr-TR"/>
        </w:rPr>
        <w:t xml:space="preserve">e </w:t>
      </w:r>
      <w:r w:rsidRPr="0086540D">
        <w:rPr>
          <w:rFonts w:ascii="Hand writing Mutlu" w:hAnsi="Hand writing Mutlu" w:cs="Nurhan Uz"/>
          <w:noProof/>
          <w:sz w:val="72"/>
          <w:szCs w:val="72"/>
          <w:lang w:eastAsia="tr-TR"/>
        </w:rPr>
        <w:t>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 e e e e e e e e e e e e </w:t>
      </w:r>
    </w:p>
    <w:p w:rsidR="00A644E4" w:rsidRPr="00C73D10" w:rsidRDefault="00A644E4" w:rsidP="00C73D10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4" o:spid="_x0000_s1027" type="#_x0000_t75" alt="güzel yazı" style="position:absolute;left:0;text-align:left;margin-left:-27.85pt;margin-top:9.75pt;width:540pt;height:46.2pt;z-index:-251684352;visibility:visible">
            <v:imagedata r:id="rId6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 e e e e e e e e e e e e e e e e                          </w:t>
      </w:r>
    </w:p>
    <w:p w:rsidR="00A644E4" w:rsidRPr="00037AC6" w:rsidRDefault="00A644E4" w:rsidP="000054C2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5" o:spid="_x0000_s1028" type="#_x0000_t75" alt="güzel yazı" style="position:absolute;left:0;text-align:left;margin-left:-27.85pt;margin-top:11pt;width:540pt;height:46.2pt;z-index:-251683328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e e e e e e e e e e e e e e e e e </w:t>
      </w:r>
    </w:p>
    <w:p w:rsidR="00A644E4" w:rsidRPr="00C73D10" w:rsidRDefault="00A644E4" w:rsidP="00E40501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Resim 12" o:spid="_x0000_s1029" type="#_x0000_t75" alt="güzel yazı" style="position:absolute;left:0;text-align:left;margin-left:-27.85pt;margin-top:9.95pt;width:540pt;height:46.2pt;z-index:-251681280;visibility:visible">
            <v:imagedata r:id="rId6" o:title=""/>
          </v:shape>
        </w:pict>
      </w:r>
      <w:r w:rsidRPr="0086540D">
        <w:rPr>
          <w:rFonts w:ascii="Hand Garden" w:hAnsi="Hand Garden" w:cs="Nurhan Uz"/>
          <w:noProof/>
          <w:sz w:val="72"/>
          <w:szCs w:val="72"/>
          <w:lang w:eastAsia="tr-TR"/>
        </w:rPr>
        <w:t xml:space="preserve">l </w:t>
      </w:r>
      <w:r w:rsidRPr="0086540D">
        <w:rPr>
          <w:rFonts w:ascii="Hand writing Mutlu" w:hAnsi="Hand writing Mutlu" w:cs="Nurhan Uz"/>
          <w:noProof/>
          <w:sz w:val="72"/>
          <w:szCs w:val="72"/>
          <w:lang w:eastAsia="tr-TR"/>
        </w:rPr>
        <w:t>l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l l l l l l l l l l l l l l l </w:t>
      </w:r>
    </w:p>
    <w:p w:rsidR="00A644E4" w:rsidRDefault="00A644E4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_x0000_s1030" type="#_x0000_t75" alt="güzel yazı" style="position:absolute;left:0;text-align:left;margin-left:-27.85pt;margin-top:9.95pt;width:540pt;height:46.2pt;z-index:-251680256;visibility:visible">
            <v:imagedata r:id="rId6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l l l l l l l l l l l l l l l l l l </w:t>
      </w:r>
    </w:p>
    <w:p w:rsidR="00A644E4" w:rsidRPr="00C73D10" w:rsidRDefault="00A644E4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Resim 7" o:spid="_x0000_s1031" type="#_x0000_t75" alt="güzel yazı" style="position:absolute;left:0;text-align:left;margin-left:-27.85pt;margin-top:9.35pt;width:540pt;height:46.2pt;z-index:-251682304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32" type="#_x0000_t75" alt="güzel yazı" style="position:absolute;left:0;text-align:left;margin-left:-27.85pt;margin-top:9.95pt;width:540pt;height:46.2pt;z-index:-251679232;visibility:visible">
            <v:imagedata r:id="rId6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l l l l l l l l l l l l l l l l l l </w:t>
      </w:r>
    </w:p>
    <w:p w:rsidR="00A644E4" w:rsidRPr="00C73D10" w:rsidRDefault="00A644E4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_x0000_s1033" type="#_x0000_t75" alt="güzel yazı" style="position:absolute;left:0;text-align:left;margin-left:-27.85pt;margin-top:9.95pt;width:540pt;height:46.2pt;z-index:-251678208;visibility:visible">
            <v:imagedata r:id="rId6" o:title=""/>
          </v:shape>
        </w:pict>
      </w:r>
      <w:r w:rsidRPr="0086540D">
        <w:rPr>
          <w:rFonts w:ascii="Hand writing Mutlu" w:hAnsi="Hand writing Mutlu" w:cs="Nurhan Uz"/>
          <w:noProof/>
          <w:sz w:val="72"/>
          <w:szCs w:val="72"/>
          <w:lang w:eastAsia="tr-TR"/>
        </w:rPr>
        <w:t>el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 el el el el el el el el el el  </w:t>
      </w:r>
    </w:p>
    <w:p w:rsidR="00A644E4" w:rsidRPr="00C73D10" w:rsidRDefault="00A644E4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_x0000_s1034" type="#_x0000_t75" alt="güzel yazı" style="position:absolute;left:0;text-align:left;margin-left:-27.85pt;margin-top:9.75pt;width:540pt;height:46.2pt;z-index:-251677184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35" type="#_x0000_t75" alt="güzel yazı" style="position:absolute;left:0;text-align:left;margin-left:-27.85pt;margin-top:9.95pt;width:540pt;height:46.2pt;z-index:-251672064;visibility:visible">
            <v:imagedata r:id="rId6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el el el el el el el el el el el el                        </w:t>
      </w:r>
    </w:p>
    <w:p w:rsidR="00A644E4" w:rsidRDefault="00A644E4" w:rsidP="00706CF7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036" type="#_x0000_t75" alt="güzel yazı" style="position:absolute;left:0;text-align:left;margin-left:-27.85pt;margin-top:11pt;width:540pt;height:46.2pt;z-index:-251676160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>el el el el el el el el el el el el</w:t>
      </w:r>
      <w:r>
        <w:rPr>
          <w:rFonts w:ascii="Nurhan Uz" w:hAnsi="Nurhan Uz" w:cs="Nurhan Uz"/>
          <w:sz w:val="72"/>
          <w:szCs w:val="72"/>
        </w:rPr>
        <w:t xml:space="preserve">  </w:t>
      </w:r>
      <w:r>
        <w:rPr>
          <w:noProof/>
          <w:lang w:eastAsia="tr-TR"/>
        </w:rPr>
        <w:pict>
          <v:shape id="_x0000_s1037" type="#_x0000_t75" alt="güzel yazı" style="position:absolute;left:0;text-align:left;margin-left:-27.85pt;margin-top:9.95pt;width:540pt;height:46.2pt;z-index:-251675136;visibility:visible;mso-position-horizontal-relative:text;mso-position-vertical-relative:text">
            <v:imagedata r:id="rId6" o:title=""/>
          </v:shape>
        </w:pict>
      </w:r>
    </w:p>
    <w:p w:rsidR="00A644E4" w:rsidRPr="00C73D10" w:rsidRDefault="00A644E4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_x0000_s1038" type="#_x0000_t75" alt="güzel yazı" style="position:absolute;left:0;text-align:left;margin-left:-27.85pt;margin-top:9.95pt;width:540pt;height:46.2pt;z-index:-251674112;visibility:visible">
            <v:imagedata r:id="rId6" o:title=""/>
          </v:shape>
        </w:pict>
      </w:r>
      <w:r w:rsidRPr="0086540D">
        <w:rPr>
          <w:rFonts w:ascii="Hand writing Mutlu" w:hAnsi="Hand writing Mutlu" w:cs="Nurhan Uz"/>
          <w:noProof/>
          <w:sz w:val="72"/>
          <w:szCs w:val="72"/>
          <w:lang w:eastAsia="tr-TR"/>
        </w:rPr>
        <w:t>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ele ele ele ele ele ele ele</w:t>
      </w:r>
    </w:p>
    <w:p w:rsidR="00A644E4" w:rsidRDefault="00A644E4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_x0000_s1039" type="#_x0000_t75" alt="güzel yazı" style="position:absolute;left:0;text-align:left;margin-left:-27.85pt;margin-top:9.95pt;width:540pt;height:46.2pt;z-index:-251673088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40" type="#_x0000_t75" alt="güzel yazı" style="position:absolute;left:0;text-align:left;margin-left:-27.85pt;margin-top:9.95pt;width:540pt;height:46.2pt;z-index:-251671040;visibility:visible">
            <v:imagedata r:id="rId6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ele  ele ele ele ele ele ele ele </w:t>
      </w:r>
    </w:p>
    <w:p w:rsidR="00A644E4" w:rsidRPr="00C73D10" w:rsidRDefault="00A644E4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_x0000_s1041" type="#_x0000_t75" alt="güzel yazı" style="position:absolute;left:0;text-align:left;margin-left:-27.85pt;margin-top:9.95pt;width:540pt;height:46.2pt;z-index:-251670016;visibility:visible">
            <v:imagedata r:id="rId6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>ele  ele ele ele ele ele ele ele</w:t>
      </w:r>
    </w:p>
    <w:p w:rsidR="00A644E4" w:rsidRPr="00C73D10" w:rsidRDefault="00A644E4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396.45pt;margin-top:12.65pt;width:1pt;height:42pt;flip:x;z-index:251657728" o:connectortype="straight"/>
        </w:pict>
      </w:r>
      <w:r>
        <w:rPr>
          <w:noProof/>
          <w:lang w:eastAsia="tr-TR"/>
        </w:rPr>
        <w:pict>
          <v:shape id="_x0000_s1043" type="#_x0000_t32" style="position:absolute;left:0;text-align:left;margin-left:295.45pt;margin-top:12.65pt;width:1pt;height:42pt;flip:x;z-index:251658752" o:connectortype="straight"/>
        </w:pict>
      </w:r>
      <w:r>
        <w:rPr>
          <w:noProof/>
          <w:lang w:eastAsia="tr-TR"/>
        </w:rPr>
        <w:pict>
          <v:shape id="_x0000_s1044" type="#_x0000_t32" style="position:absolute;left:0;text-align:left;margin-left:193.45pt;margin-top:12.65pt;width:1pt;height:42pt;flip:x;z-index:251656704" o:connectortype="straight"/>
        </w:pict>
      </w:r>
      <w:r>
        <w:rPr>
          <w:noProof/>
          <w:lang w:eastAsia="tr-TR"/>
        </w:rPr>
        <w:pict>
          <v:shape id="_x0000_s1045" type="#_x0000_t32" style="position:absolute;left:0;text-align:left;margin-left:91.45pt;margin-top:12.65pt;width:1pt;height:42pt;flip:x;z-index:251655680" o:connectortype="straight"/>
        </w:pict>
      </w:r>
      <w:r>
        <w:rPr>
          <w:noProof/>
          <w:lang w:eastAsia="tr-TR"/>
        </w:rPr>
        <w:pict>
          <v:shape id="_x0000_s1046" type="#_x0000_t75" alt="güzel yazı" style="position:absolute;left:0;text-align:left;margin-left:-27.85pt;margin-top:9.95pt;width:540pt;height:46.2pt;z-index:-251668992;visibility:visible">
            <v:imagedata r:id="rId6" o:title=""/>
          </v:shape>
        </w:pict>
      </w:r>
      <w:r w:rsidRPr="0086540D">
        <w:rPr>
          <w:rFonts w:ascii="Hand writing Mutlu" w:hAnsi="Hand writing Mutlu" w:cs="Nurhan Uz"/>
          <w:noProof/>
          <w:sz w:val="72"/>
          <w:szCs w:val="72"/>
          <w:lang w:eastAsia="tr-TR"/>
        </w:rPr>
        <w:t>el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Pr="0086540D">
        <w:rPr>
          <w:rFonts w:ascii="Hand writing Mutlu" w:hAnsi="Hand writing Mutlu" w:cs="Nurhan Uz"/>
          <w:noProof/>
          <w:sz w:val="72"/>
          <w:szCs w:val="72"/>
          <w:lang w:eastAsia="tr-TR"/>
        </w:rPr>
        <w:t>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Pr="0086540D">
        <w:rPr>
          <w:rFonts w:ascii="Nurhan Uz" w:hAnsi="Nurhan Uz" w:cs="Nurhan Uz"/>
          <w:noProof/>
          <w:sz w:val="72"/>
          <w:szCs w:val="72"/>
          <w:lang w:eastAsia="tr-TR"/>
        </w:rPr>
        <w:t>el ele el ele el ele el 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A644E4" w:rsidRPr="00C73D10" w:rsidRDefault="00A644E4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_x0000_s1047" type="#_x0000_t75" alt="güzel yazı" style="position:absolute;left:0;text-align:left;margin-left:-27.85pt;margin-top:9.75pt;width:540pt;height:46.2pt;z-index:-251667968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48" type="#_x0000_t75" alt="güzel yazı" style="position:absolute;left:0;text-align:left;margin-left:-27.85pt;margin-top:9.95pt;width:540pt;height:46.2pt;z-index:-251662848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49" type="#_x0000_t32" style="position:absolute;left:0;text-align:left;margin-left:396.45pt;margin-top:12.65pt;width:1pt;height:42pt;flip:x;z-index:251662848" o:connectortype="straight"/>
        </w:pict>
      </w:r>
      <w:r>
        <w:rPr>
          <w:noProof/>
          <w:lang w:eastAsia="tr-TR"/>
        </w:rPr>
        <w:pict>
          <v:shape id="_x0000_s1050" type="#_x0000_t32" style="position:absolute;left:0;text-align:left;margin-left:295.45pt;margin-top:12.65pt;width:1pt;height:42pt;flip:x;z-index:251663872" o:connectortype="straight"/>
        </w:pict>
      </w:r>
      <w:r>
        <w:rPr>
          <w:noProof/>
          <w:lang w:eastAsia="tr-TR"/>
        </w:rPr>
        <w:pict>
          <v:shape id="_x0000_s1051" type="#_x0000_t32" style="position:absolute;left:0;text-align:left;margin-left:193.45pt;margin-top:12.65pt;width:1pt;height:42pt;flip:x;z-index:251661824" o:connectortype="straight"/>
        </w:pict>
      </w:r>
      <w:r>
        <w:rPr>
          <w:noProof/>
          <w:lang w:eastAsia="tr-TR"/>
        </w:rPr>
        <w:pict>
          <v:shape id="_x0000_s1052" type="#_x0000_t32" style="position:absolute;left:0;text-align:left;margin-left:91.45pt;margin-top:12.65pt;width:1pt;height:42pt;flip:x;z-index:251660800" o:connectortype="straight"/>
        </w:pict>
      </w:r>
      <w:r>
        <w:rPr>
          <w:noProof/>
          <w:lang w:eastAsia="tr-TR"/>
        </w:rPr>
        <w:pict>
          <v:shape id="_x0000_s1053" type="#_x0000_t75" alt="güzel yazı" style="position:absolute;left:0;text-align:left;margin-left:-27.85pt;margin-top:9.95pt;width:540pt;height:46.2pt;z-index:-251656704;visibility:visible">
            <v:imagedata r:id="rId6" o:title=""/>
          </v:shape>
        </w:pict>
      </w:r>
      <w:r w:rsidRPr="00C02FA4">
        <w:rPr>
          <w:rFonts w:ascii="Nurhan Uz" w:hAnsi="Nurhan Uz" w:cs="Nurhan Uz"/>
          <w:noProof/>
          <w:sz w:val="72"/>
          <w:szCs w:val="72"/>
          <w:lang w:eastAsia="tr-TR"/>
        </w:rPr>
        <w:t>el 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Pr="0086540D">
        <w:rPr>
          <w:rFonts w:ascii="Nurhan Uz" w:hAnsi="Nurhan Uz" w:cs="Nurhan Uz"/>
          <w:noProof/>
          <w:sz w:val="72"/>
          <w:szCs w:val="72"/>
          <w:lang w:eastAsia="tr-TR"/>
        </w:rPr>
        <w:t>el ele el ele el ele el 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                     </w:t>
      </w:r>
    </w:p>
    <w:p w:rsidR="00A644E4" w:rsidRPr="00C73D10" w:rsidRDefault="00A644E4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_x0000_s1054" type="#_x0000_t75" alt="güzel yazı" style="position:absolute;left:0;text-align:left;margin-left:-27.85pt;margin-top:11pt;width:540pt;height:46.2pt;z-index:-251666944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55" type="#_x0000_t32" style="position:absolute;left:0;text-align:left;margin-left:396.45pt;margin-top:12.65pt;width:1pt;height:42pt;flip:x;z-index:251667968" o:connectortype="straight"/>
        </w:pict>
      </w:r>
      <w:r>
        <w:rPr>
          <w:noProof/>
          <w:lang w:eastAsia="tr-TR"/>
        </w:rPr>
        <w:pict>
          <v:shape id="_x0000_s1056" type="#_x0000_t32" style="position:absolute;left:0;text-align:left;margin-left:295.45pt;margin-top:12.65pt;width:1pt;height:42pt;flip:x;z-index:251668992" o:connectortype="straight"/>
        </w:pict>
      </w:r>
      <w:r>
        <w:rPr>
          <w:noProof/>
          <w:lang w:eastAsia="tr-TR"/>
        </w:rPr>
        <w:pict>
          <v:shape id="_x0000_s1057" type="#_x0000_t32" style="position:absolute;left:0;text-align:left;margin-left:193.45pt;margin-top:12.65pt;width:1pt;height:42pt;flip:x;z-index:251666944" o:connectortype="straight"/>
        </w:pict>
      </w:r>
      <w:r>
        <w:rPr>
          <w:noProof/>
          <w:lang w:eastAsia="tr-TR"/>
        </w:rPr>
        <w:pict>
          <v:shape id="_x0000_s1058" type="#_x0000_t32" style="position:absolute;left:0;text-align:left;margin-left:91.45pt;margin-top:12.65pt;width:1pt;height:42pt;flip:x;z-index:251665920" o:connectortype="straight"/>
        </w:pict>
      </w:r>
      <w:r>
        <w:rPr>
          <w:noProof/>
          <w:lang w:eastAsia="tr-TR"/>
        </w:rPr>
        <w:pict>
          <v:shape id="_x0000_s1059" type="#_x0000_t75" alt="güzel yazı" style="position:absolute;left:0;text-align:left;margin-left:-27.85pt;margin-top:9.95pt;width:540pt;height:46.2pt;z-index:-251651584;visibility:visible">
            <v:imagedata r:id="rId6" o:title=""/>
          </v:shape>
        </w:pict>
      </w:r>
      <w:r w:rsidRPr="00C02FA4">
        <w:rPr>
          <w:rFonts w:ascii="Nurhan Uz" w:hAnsi="Nurhan Uz" w:cs="Nurhan Uz"/>
          <w:noProof/>
          <w:sz w:val="72"/>
          <w:szCs w:val="72"/>
          <w:lang w:eastAsia="tr-TR"/>
        </w:rPr>
        <w:t>el 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Pr="0086540D">
        <w:rPr>
          <w:rFonts w:ascii="Nurhan Uz" w:hAnsi="Nurhan Uz" w:cs="Nurhan Uz"/>
          <w:noProof/>
          <w:sz w:val="72"/>
          <w:szCs w:val="72"/>
          <w:lang w:eastAsia="tr-TR"/>
        </w:rPr>
        <w:t>el ele el ele el ele el 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A644E4" w:rsidRPr="00C73D10" w:rsidRDefault="00A644E4" w:rsidP="0086540D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060" type="#_x0000_t75" alt="güzel yazı" style="position:absolute;left:0;text-align:left;margin-left:-27.85pt;margin-top:9.95pt;width:540pt;height:46.2pt;z-index:-251665920;visibility:visible">
            <v:imagedata r:id="rId6" o:title=""/>
          </v:shape>
        </w:pict>
      </w:r>
      <w:r w:rsidRPr="00C02FA4">
        <w:rPr>
          <w:rFonts w:ascii="Hand writing Mutlu" w:hAnsi="Hand writing Mutlu" w:cs="Nurhan Uz"/>
          <w:sz w:val="72"/>
          <w:szCs w:val="72"/>
        </w:rPr>
        <w:t>le</w:t>
      </w:r>
      <w:r>
        <w:rPr>
          <w:rFonts w:ascii="Nurhan Uz" w:hAnsi="Nurhan Uz" w:cs="Nurhan Uz"/>
          <w:sz w:val="72"/>
          <w:szCs w:val="72"/>
        </w:rPr>
        <w:t xml:space="preserve"> le le le le le le le le le le le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A644E4" w:rsidRPr="00C73D10" w:rsidRDefault="00A644E4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_x0000_s1061" type="#_x0000_t75" alt="güzel yazı" style="position:absolute;left:0;text-align:left;margin-left:-27.85pt;margin-top:9.95pt;width:540pt;height:46.2pt;z-index:-251664896;visibility:visible">
            <v:imagedata r:id="rId6" o:title=""/>
          </v:shape>
        </w:pict>
      </w:r>
      <w:r w:rsidRPr="00C02FA4">
        <w:rPr>
          <w:rFonts w:ascii="Nurhan Uz" w:hAnsi="Nurhan Uz" w:cs="Nurhan Uz"/>
          <w:sz w:val="72"/>
          <w:szCs w:val="72"/>
        </w:rPr>
        <w:t>le</w:t>
      </w:r>
      <w:r>
        <w:rPr>
          <w:rFonts w:ascii="Nurhan Uz" w:hAnsi="Nurhan Uz" w:cs="Nurhan Uz"/>
          <w:sz w:val="72"/>
          <w:szCs w:val="72"/>
        </w:rPr>
        <w:t xml:space="preserve"> le le le le le le le le le le le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A644E4" w:rsidRPr="00C73D10" w:rsidRDefault="00A644E4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C02FA4">
        <w:rPr>
          <w:rFonts w:ascii="Nurhan Uz" w:hAnsi="Nurhan Uz" w:cs="Nurhan Uz"/>
          <w:sz w:val="72"/>
          <w:szCs w:val="72"/>
        </w:rPr>
        <w:t>le</w:t>
      </w:r>
      <w:r>
        <w:rPr>
          <w:rFonts w:ascii="Nurhan Uz" w:hAnsi="Nurhan Uz" w:cs="Nurhan Uz"/>
          <w:sz w:val="72"/>
          <w:szCs w:val="72"/>
        </w:rPr>
        <w:t xml:space="preserve"> le le le le le le le le le le le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rPr>
          <w:noProof/>
          <w:lang w:eastAsia="tr-TR"/>
        </w:rPr>
        <w:pict>
          <v:shape id="_x0000_s1062" type="#_x0000_t75" alt="güzel yazı" style="position:absolute;left:0;text-align:left;margin-left:-27.85pt;margin-top:9.95pt;width:540pt;height:46.2pt;z-index:-251663872;visibility:visible;mso-position-horizontal-relative:text;mso-position-vertical-relative:text">
            <v:imagedata r:id="rId6" o:title=""/>
          </v:shape>
        </w:pict>
      </w:r>
    </w:p>
    <w:p w:rsidR="00A644E4" w:rsidRPr="00C73D10" w:rsidRDefault="00A644E4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_x0000_s1063" type="#_x0000_t75" alt="http://www.turkopedi.com/wp-content/uploads/2011/02/un-cuvali.jpg" style="position:absolute;left:0;text-align:left;margin-left:299.95pt;margin-top:17.65pt;width:42.5pt;height:35pt;z-index:251672064;visibility:visible">
            <v:imagedata r:id="rId7" o:title="" croptop="1790f" cropbottom="5730f" cropleft="4143f" cropright="9416f"/>
          </v:shape>
        </w:pict>
      </w:r>
      <w:r>
        <w:rPr>
          <w:noProof/>
          <w:lang w:eastAsia="tr-TR"/>
        </w:rPr>
        <w:pict>
          <v:shape id="_x0000_s1064" type="#_x0000_t75" alt="güzel yazı" style="position:absolute;left:0;text-align:left;margin-left:-28.05pt;margin-top:17.65pt;width:540.5pt;height:46pt;z-index:-251661824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65" type="#_x0000_t75" alt="http://www.turkopedi.com/wp-content/uploads/2011/02/un-cuvali.jpg" style="position:absolute;left:0;text-align:left;margin-left:69.95pt;margin-top:12.65pt;width:47.5pt;height:43pt;z-index:251670016;visibility:visible">
            <v:imagedata r:id="rId7" o:title="" croptop="1790f" cropbottom="5730f" cropleft="4143f" cropright="9416f"/>
          </v:shape>
        </w:pict>
      </w:r>
      <w:r w:rsidRPr="00FC089A">
        <w:object w:dxaOrig="975" w:dyaOrig="1590">
          <v:shape id="_x0000_i1025" type="#_x0000_t75" style="width:54.75pt;height:37.5pt" o:ole="">
            <v:imagedata r:id="rId8" o:title=""/>
          </v:shape>
          <o:OLEObject Type="Embed" ProgID="Paint.Picture" ShapeID="_x0000_i1025" DrawAspect="Content" ObjectID="_1413970929" r:id="rId9"/>
        </w:object>
      </w:r>
      <w: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   elle</w:t>
      </w:r>
      <w:r>
        <w:rPr>
          <w:noProof/>
          <w:lang w:eastAsia="tr-TR"/>
        </w:rPr>
        <w:pict>
          <v:shape id="_x0000_s1066" type="#_x0000_t75" alt="http://www.turkopedi.com/wp-content/uploads/2011/02/un-cuvali.jpg" style="position:absolute;left:0;text-align:left;margin-left:69.95pt;margin-top:12.65pt;width:47.5pt;height:43pt;z-index:251671040;visibility:visible;mso-position-horizontal-relative:text;mso-position-vertical-relative:text">
            <v:imagedata r:id="rId7" o:title="" croptop="1790f" cropbottom="5730f" cropleft="4143f" cropright="9416f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.  </w:t>
      </w:r>
      <w:r>
        <w:t xml:space="preserve"> </w:t>
      </w:r>
      <w:r w:rsidRPr="00FC089A">
        <w:object w:dxaOrig="975" w:dyaOrig="1590">
          <v:shape id="_x0000_i1026" type="#_x0000_t75" style="width:44.25pt;height:44.25pt" o:ole="">
            <v:imagedata r:id="rId8" o:title=""/>
          </v:shape>
          <o:OLEObject Type="Embed" ProgID="Paint.Picture" ShapeID="_x0000_i1026" DrawAspect="Content" ObjectID="_1413970930" r:id="rId10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    elle. </w:t>
      </w:r>
    </w:p>
    <w:p w:rsidR="00A644E4" w:rsidRPr="00C73D10" w:rsidRDefault="00A644E4" w:rsidP="00A90F43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_x0000_s1067" type="#_x0000_t75" alt="http://www.turkopedi.com/wp-content/uploads/2011/02/un-cuvali.jpg" style="position:absolute;left:0;text-align:left;margin-left:299.95pt;margin-top:9.65pt;width:42.5pt;height:43pt;z-index:251676160;visibility:visible">
            <v:imagedata r:id="rId7" o:title="" croptop="1790f" cropbottom="5730f" cropleft="4143f" cropright="9416f"/>
          </v:shape>
        </w:pict>
      </w:r>
      <w:r>
        <w:rPr>
          <w:noProof/>
          <w:lang w:eastAsia="tr-TR"/>
        </w:rPr>
        <w:pict>
          <v:shape id="_x0000_s1068" type="#_x0000_t75" alt="güzel yazı" style="position:absolute;left:0;text-align:left;margin-left:-28.05pt;margin-top:17.65pt;width:540.5pt;height:46pt;z-index:-251643392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69" type="#_x0000_t75" alt="http://www.turkopedi.com/wp-content/uploads/2011/02/un-cuvali.jpg" style="position:absolute;left:0;text-align:left;margin-left:69.95pt;margin-top:12.65pt;width:47.5pt;height:43pt;z-index:251674112;visibility:visible">
            <v:imagedata r:id="rId7" o:title="" croptop="1790f" cropbottom="5730f" cropleft="4143f" cropright="9416f"/>
          </v:shape>
        </w:pict>
      </w:r>
      <w:r w:rsidRPr="00FC089A">
        <w:object w:dxaOrig="975" w:dyaOrig="1590">
          <v:shape id="_x0000_i1027" type="#_x0000_t75" style="width:54.75pt;height:48pt" o:ole="">
            <v:imagedata r:id="rId8" o:title=""/>
          </v:shape>
          <o:OLEObject Type="Embed" ProgID="Paint.Picture" ShapeID="_x0000_i1027" DrawAspect="Content" ObjectID="_1413970931" r:id="rId11"/>
        </w:object>
      </w:r>
      <w: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   elle</w:t>
      </w:r>
      <w:r>
        <w:rPr>
          <w:noProof/>
          <w:lang w:eastAsia="tr-TR"/>
        </w:rPr>
        <w:pict>
          <v:shape id="_x0000_s1070" type="#_x0000_t75" alt="http://www.turkopedi.com/wp-content/uploads/2011/02/un-cuvali.jpg" style="position:absolute;left:0;text-align:left;margin-left:69.95pt;margin-top:12.65pt;width:47.5pt;height:43pt;z-index:251675136;visibility:visible;mso-position-horizontal-relative:text;mso-position-vertical-relative:text">
            <v:imagedata r:id="rId7" o:title="" croptop="1790f" cropbottom="5730f" cropleft="4143f" cropright="9416f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.  </w:t>
      </w:r>
      <w:r>
        <w:t xml:space="preserve"> </w:t>
      </w:r>
      <w:r w:rsidRPr="00FC089A">
        <w:object w:dxaOrig="975" w:dyaOrig="1590">
          <v:shape id="_x0000_i1028" type="#_x0000_t75" style="width:44.25pt;height:48pt" o:ole="">
            <v:imagedata r:id="rId8" o:title=""/>
          </v:shape>
          <o:OLEObject Type="Embed" ProgID="Paint.Picture" ShapeID="_x0000_i1028" DrawAspect="Content" ObjectID="_1413970932" r:id="rId12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    elle. </w:t>
      </w:r>
    </w:p>
    <w:p w:rsidR="00A644E4" w:rsidRPr="00C73D10" w:rsidRDefault="00A644E4" w:rsidP="00EE25D9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_x0000_s1071" type="#_x0000_t75" alt="güzel yazı" style="position:absolute;left:0;text-align:left;margin-left:-28.05pt;margin-top:17.65pt;width:540.5pt;height:46pt;z-index:-251639296;visibility:visible">
            <v:imagedata r:id="rId6" o:title=""/>
          </v:shape>
        </w:pict>
      </w:r>
      <w:r>
        <w:object w:dxaOrig="915" w:dyaOrig="795">
          <v:shape id="_x0000_i1029" type="#_x0000_t75" style="width:38.25pt;height:33pt" o:ole="">
            <v:imagedata r:id="rId13" o:title=""/>
          </v:shape>
          <o:OLEObject Type="Embed" ProgID="Paint.Picture" ShapeID="_x0000_i1029" DrawAspect="Content" ObjectID="_1413970933" r:id="rId14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object w:dxaOrig="1110" w:dyaOrig="1620">
          <v:shape id="_x0000_i1030" type="#_x0000_t75" style="width:30.75pt;height:43.5pt" o:ole="">
            <v:imagedata r:id="rId15" o:title=""/>
          </v:shape>
          <o:OLEObject Type="Embed" ProgID="Paint.Picture" ShapeID="_x0000_i1030" DrawAspect="Content" ObjectID="_1413970934" r:id="rId16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elle.</w:t>
      </w:r>
      <w:r w:rsidRPr="00EE25D9">
        <w:t xml:space="preserve"> </w:t>
      </w:r>
      <w:r>
        <w:object w:dxaOrig="915" w:dyaOrig="795">
          <v:shape id="_x0000_i1031" type="#_x0000_t75" style="width:38.25pt;height:33pt" o:ole="">
            <v:imagedata r:id="rId13" o:title=""/>
          </v:shape>
          <o:OLEObject Type="Embed" ProgID="Paint.Picture" ShapeID="_x0000_i1031" DrawAspect="Content" ObjectID="_1413970935" r:id="rId17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object w:dxaOrig="1110" w:dyaOrig="1620">
          <v:shape id="_x0000_i1032" type="#_x0000_t75" style="width:30.75pt;height:43.5pt" o:ole="">
            <v:imagedata r:id="rId15" o:title=""/>
          </v:shape>
          <o:OLEObject Type="Embed" ProgID="Paint.Picture" ShapeID="_x0000_i1032" DrawAspect="Content" ObjectID="_1413970936" r:id="rId18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elle.</w:t>
      </w:r>
      <w:r w:rsidRPr="00EE25D9">
        <w:t xml:space="preserve"> </w:t>
      </w:r>
      <w:r>
        <w:object w:dxaOrig="915" w:dyaOrig="795">
          <v:shape id="_x0000_i1033" type="#_x0000_t75" style="width:38.25pt;height:33pt" o:ole="">
            <v:imagedata r:id="rId13" o:title=""/>
          </v:shape>
          <o:OLEObject Type="Embed" ProgID="Paint.Picture" ShapeID="_x0000_i1033" DrawAspect="Content" ObjectID="_1413970937" r:id="rId19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object w:dxaOrig="1110" w:dyaOrig="1620">
          <v:shape id="_x0000_i1034" type="#_x0000_t75" style="width:30.75pt;height:43.5pt" o:ole="">
            <v:imagedata r:id="rId15" o:title=""/>
          </v:shape>
          <o:OLEObject Type="Embed" ProgID="Paint.Picture" ShapeID="_x0000_i1034" DrawAspect="Content" ObjectID="_1413970938" r:id="rId20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elle.  </w:t>
      </w:r>
      <w: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</w:t>
      </w:r>
      <w: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A644E4" w:rsidRPr="00C73D10" w:rsidRDefault="00A644E4" w:rsidP="00EE25D9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_x0000_s1072" type="#_x0000_t75" alt="güzel yazı" style="position:absolute;left:0;text-align:left;margin-left:-28.05pt;margin-top:17.65pt;width:540.5pt;height:46pt;z-index:-251638272;visibility:visible">
            <v:imagedata r:id="rId6" o:title=""/>
          </v:shape>
        </w:pict>
      </w:r>
      <w:r>
        <w:object w:dxaOrig="915" w:dyaOrig="795">
          <v:shape id="_x0000_i1035" type="#_x0000_t75" style="width:38.25pt;height:33pt" o:ole="">
            <v:imagedata r:id="rId13" o:title=""/>
          </v:shape>
          <o:OLEObject Type="Embed" ProgID="Paint.Picture" ShapeID="_x0000_i1035" DrawAspect="Content" ObjectID="_1413970939" r:id="rId21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object w:dxaOrig="1110" w:dyaOrig="1620">
          <v:shape id="_x0000_i1036" type="#_x0000_t75" style="width:30.75pt;height:43.5pt" o:ole="">
            <v:imagedata r:id="rId15" o:title=""/>
          </v:shape>
          <o:OLEObject Type="Embed" ProgID="Paint.Picture" ShapeID="_x0000_i1036" DrawAspect="Content" ObjectID="_1413970940" r:id="rId22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elle.</w:t>
      </w:r>
      <w:r w:rsidRPr="00EE25D9">
        <w:t xml:space="preserve"> </w:t>
      </w:r>
      <w:r>
        <w:object w:dxaOrig="915" w:dyaOrig="795">
          <v:shape id="_x0000_i1037" type="#_x0000_t75" style="width:38.25pt;height:33pt" o:ole="">
            <v:imagedata r:id="rId13" o:title=""/>
          </v:shape>
          <o:OLEObject Type="Embed" ProgID="Paint.Picture" ShapeID="_x0000_i1037" DrawAspect="Content" ObjectID="_1413970941" r:id="rId23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object w:dxaOrig="1110" w:dyaOrig="1620">
          <v:shape id="_x0000_i1038" type="#_x0000_t75" style="width:30.75pt;height:43.5pt" o:ole="">
            <v:imagedata r:id="rId15" o:title=""/>
          </v:shape>
          <o:OLEObject Type="Embed" ProgID="Paint.Picture" ShapeID="_x0000_i1038" DrawAspect="Content" ObjectID="_1413970942" r:id="rId24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elle.</w:t>
      </w:r>
      <w:r w:rsidRPr="00EE25D9">
        <w:t xml:space="preserve"> </w:t>
      </w:r>
      <w:r>
        <w:object w:dxaOrig="915" w:dyaOrig="795">
          <v:shape id="_x0000_i1039" type="#_x0000_t75" style="width:38.25pt;height:33pt" o:ole="">
            <v:imagedata r:id="rId13" o:title=""/>
          </v:shape>
          <o:OLEObject Type="Embed" ProgID="Paint.Picture" ShapeID="_x0000_i1039" DrawAspect="Content" ObjectID="_1413970943" r:id="rId25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object w:dxaOrig="1110" w:dyaOrig="1620">
          <v:shape id="_x0000_i1040" type="#_x0000_t75" style="width:30.75pt;height:43.5pt" o:ole="">
            <v:imagedata r:id="rId15" o:title=""/>
          </v:shape>
          <o:OLEObject Type="Embed" ProgID="Paint.Picture" ShapeID="_x0000_i1040" DrawAspect="Content" ObjectID="_1413970944" r:id="rId26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elle.  </w:t>
      </w:r>
      <w: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</w:t>
      </w:r>
      <w: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A644E4" w:rsidRPr="00C73D10" w:rsidRDefault="00A644E4" w:rsidP="006F42C3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_x0000_s1073" type="#_x0000_t75" alt="güzel yazı" style="position:absolute;left:0;text-align:left;margin-left:-28.05pt;margin-top:17.65pt;width:540.5pt;height:46pt;z-index:-251637248;visibility:visible">
            <v:imagedata r:id="rId6" o:title=""/>
          </v:shape>
        </w:pict>
      </w:r>
      <w:r w:rsidRPr="00E01B5C">
        <w:rPr>
          <w:noProof/>
          <w:lang w:eastAsia="tr-TR"/>
        </w:rPr>
        <w:pict>
          <v:shape id="Resim 164" o:spid="_x0000_i1041" type="#_x0000_t75" style="width:46.5pt;height:45.75pt;visibility:visible">
            <v:imagedata r:id="rId27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 ele.</w:t>
      </w:r>
      <w:r w:rsidRPr="006F42C3">
        <w:rPr>
          <w:noProof/>
          <w:lang w:eastAsia="tr-TR"/>
        </w:rPr>
        <w:t xml:space="preserve"> </w:t>
      </w:r>
      <w:r>
        <w:rPr>
          <w:noProof/>
          <w:lang w:eastAsia="tr-TR"/>
        </w:rPr>
        <w:pict>
          <v:shape id="_x0000_s1074" type="#_x0000_t75" alt="güzel yazı" style="position:absolute;left:0;text-align:left;margin-left:-28.05pt;margin-top:17.65pt;width:540.5pt;height:46pt;z-index:-251636224;visibility:visible;mso-position-horizontal-relative:text;mso-position-vertical-relative:text">
            <v:imagedata r:id="rId6" o:title=""/>
          </v:shape>
        </w:pict>
      </w:r>
      <w:r w:rsidRPr="00E01B5C">
        <w:rPr>
          <w:noProof/>
          <w:lang w:eastAsia="tr-TR"/>
        </w:rPr>
        <w:pict>
          <v:shape id="_x0000_i1042" type="#_x0000_t75" style="width:46.5pt;height:45.75pt;visibility:visible">
            <v:imagedata r:id="rId27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 ele.</w:t>
      </w:r>
      <w:r w:rsidRPr="006F42C3">
        <w:rPr>
          <w:noProof/>
          <w:lang w:eastAsia="tr-TR"/>
        </w:rPr>
        <w:t xml:space="preserve"> </w:t>
      </w:r>
      <w:r>
        <w:rPr>
          <w:noProof/>
          <w:lang w:eastAsia="tr-TR"/>
        </w:rPr>
        <w:pict>
          <v:shape id="_x0000_s1075" type="#_x0000_t75" alt="güzel yazı" style="position:absolute;left:0;text-align:left;margin-left:-28.05pt;margin-top:17.65pt;width:540.5pt;height:46pt;z-index:-251635200;visibility:visible;mso-position-horizontal-relative:text;mso-position-vertical-relative:text">
            <v:imagedata r:id="rId6" o:title=""/>
          </v:shape>
        </w:pict>
      </w:r>
      <w:r w:rsidRPr="00E01B5C">
        <w:rPr>
          <w:noProof/>
          <w:lang w:eastAsia="tr-TR"/>
        </w:rPr>
        <w:pict>
          <v:shape id="_x0000_i1043" type="#_x0000_t75" style="width:46.5pt;height:45.75pt;visibility:visible">
            <v:imagedata r:id="rId27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 ele. </w:t>
      </w:r>
    </w:p>
    <w:p w:rsidR="00A644E4" w:rsidRDefault="00A644E4" w:rsidP="006F42C3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_x0000_s1076" type="#_x0000_t75" alt="güzel yazı" style="position:absolute;left:0;text-align:left;margin-left:-28.05pt;margin-top:17.65pt;width:540.5pt;height:46pt;z-index:-251634176;visibility:visible">
            <v:imagedata r:id="rId6" o:title=""/>
          </v:shape>
        </w:pict>
      </w:r>
      <w:r w:rsidRPr="00E01B5C">
        <w:rPr>
          <w:noProof/>
          <w:lang w:eastAsia="tr-TR"/>
        </w:rPr>
        <w:pict>
          <v:shape id="_x0000_i1044" type="#_x0000_t75" style="width:46.5pt;height:45.75pt;visibility:visible" o:bullet="t">
            <v:imagedata r:id="rId27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 ele.</w:t>
      </w:r>
      <w:r w:rsidRPr="006F42C3">
        <w:rPr>
          <w:noProof/>
          <w:lang w:eastAsia="tr-TR"/>
        </w:rPr>
        <w:t xml:space="preserve"> </w:t>
      </w:r>
      <w:r>
        <w:rPr>
          <w:noProof/>
          <w:lang w:eastAsia="tr-TR"/>
        </w:rPr>
        <w:pict>
          <v:shape id="_x0000_s1077" type="#_x0000_t75" alt="güzel yazı" style="position:absolute;left:0;text-align:left;margin-left:-28.05pt;margin-top:17.65pt;width:540.5pt;height:46pt;z-index:-251633152;visibility:visible;mso-position-horizontal-relative:text;mso-position-vertical-relative:text">
            <v:imagedata r:id="rId6" o:title=""/>
          </v:shape>
        </w:pict>
      </w:r>
      <w:r w:rsidRPr="00E01B5C">
        <w:rPr>
          <w:noProof/>
          <w:lang w:eastAsia="tr-TR"/>
        </w:rPr>
        <w:pict>
          <v:shape id="_x0000_i1045" type="#_x0000_t75" style="width:46.5pt;height:45.75pt;visibility:visible">
            <v:imagedata r:id="rId27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 ele.</w:t>
      </w:r>
      <w:r w:rsidRPr="006F42C3">
        <w:rPr>
          <w:noProof/>
          <w:lang w:eastAsia="tr-TR"/>
        </w:rPr>
        <w:t xml:space="preserve"> </w:t>
      </w:r>
      <w:r>
        <w:rPr>
          <w:noProof/>
          <w:lang w:eastAsia="tr-TR"/>
        </w:rPr>
        <w:pict>
          <v:shape id="_x0000_s1078" type="#_x0000_t75" alt="güzel yazı" style="position:absolute;left:0;text-align:left;margin-left:-28.05pt;margin-top:17.65pt;width:540.5pt;height:46pt;z-index:-251632128;visibility:visible;mso-position-horizontal-relative:text;mso-position-vertical-relative:text">
            <v:imagedata r:id="rId6" o:title=""/>
          </v:shape>
        </w:pict>
      </w:r>
      <w:r w:rsidRPr="00E01B5C">
        <w:rPr>
          <w:noProof/>
          <w:lang w:eastAsia="tr-TR"/>
        </w:rPr>
        <w:pict>
          <v:shape id="_x0000_i1046" type="#_x0000_t75" style="width:46.5pt;height:45.75pt;visibility:visible">
            <v:imagedata r:id="rId27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 ele</w:t>
      </w:r>
    </w:p>
    <w:p w:rsidR="00A644E4" w:rsidRPr="00C73D10" w:rsidRDefault="00A644E4" w:rsidP="006F42C3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WWW.SORUBAK.COM. </w:t>
      </w:r>
    </w:p>
    <w:sectPr w:rsidR="00A644E4" w:rsidRPr="00C73D10" w:rsidSect="006F42C3">
      <w:pgSz w:w="11906" w:h="16838"/>
      <w:pgMar w:top="57" w:right="720" w:bottom="5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4E4" w:rsidRDefault="00A644E4" w:rsidP="00C73D10">
      <w:pPr>
        <w:spacing w:after="0" w:line="240" w:lineRule="auto"/>
      </w:pPr>
      <w:r>
        <w:separator/>
      </w:r>
    </w:p>
  </w:endnote>
  <w:endnote w:type="continuationSeparator" w:id="0">
    <w:p w:rsidR="00A644E4" w:rsidRDefault="00A644E4" w:rsidP="00C73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4E4" w:rsidRDefault="00A644E4" w:rsidP="00C73D10">
      <w:pPr>
        <w:spacing w:after="0" w:line="240" w:lineRule="auto"/>
      </w:pPr>
      <w:r>
        <w:separator/>
      </w:r>
    </w:p>
  </w:footnote>
  <w:footnote w:type="continuationSeparator" w:id="0">
    <w:p w:rsidR="00A644E4" w:rsidRDefault="00A644E4" w:rsidP="00C73D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3D10"/>
    <w:rsid w:val="000054C2"/>
    <w:rsid w:val="00037AC6"/>
    <w:rsid w:val="00064C57"/>
    <w:rsid w:val="00067AAF"/>
    <w:rsid w:val="00122E0F"/>
    <w:rsid w:val="00196FE5"/>
    <w:rsid w:val="00267E4A"/>
    <w:rsid w:val="00447FDB"/>
    <w:rsid w:val="004721E9"/>
    <w:rsid w:val="005A4584"/>
    <w:rsid w:val="005F4D63"/>
    <w:rsid w:val="00652D19"/>
    <w:rsid w:val="00664F6A"/>
    <w:rsid w:val="006A0900"/>
    <w:rsid w:val="006F42C3"/>
    <w:rsid w:val="00700E34"/>
    <w:rsid w:val="00706CF7"/>
    <w:rsid w:val="00740DA7"/>
    <w:rsid w:val="007B6FA6"/>
    <w:rsid w:val="007C59EB"/>
    <w:rsid w:val="0086540D"/>
    <w:rsid w:val="008676A9"/>
    <w:rsid w:val="008A1D24"/>
    <w:rsid w:val="008C5ACE"/>
    <w:rsid w:val="0092746D"/>
    <w:rsid w:val="009347BE"/>
    <w:rsid w:val="009603AE"/>
    <w:rsid w:val="009B6169"/>
    <w:rsid w:val="009C68B7"/>
    <w:rsid w:val="00A644E4"/>
    <w:rsid w:val="00A90F43"/>
    <w:rsid w:val="00AB3C82"/>
    <w:rsid w:val="00AE058F"/>
    <w:rsid w:val="00AF0928"/>
    <w:rsid w:val="00B6048B"/>
    <w:rsid w:val="00C02FA4"/>
    <w:rsid w:val="00C0709F"/>
    <w:rsid w:val="00C126FD"/>
    <w:rsid w:val="00C73D10"/>
    <w:rsid w:val="00CF3386"/>
    <w:rsid w:val="00D3030A"/>
    <w:rsid w:val="00D95E76"/>
    <w:rsid w:val="00E01B5C"/>
    <w:rsid w:val="00E317E0"/>
    <w:rsid w:val="00E40501"/>
    <w:rsid w:val="00E83202"/>
    <w:rsid w:val="00ED7B97"/>
    <w:rsid w:val="00EE25D9"/>
    <w:rsid w:val="00FC0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E3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73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3D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73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73D1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73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73D1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4.png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1.bin"/><Relationship Id="rId7" Type="http://schemas.openxmlformats.org/officeDocument/2006/relationships/image" Target="media/image2.jpeg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4.bin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oleObject" Target="embeddings/oleObject13.bin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2.bin"/><Relationship Id="rId27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182</Words>
  <Characters>1039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rakamlar</dc:subject>
  <dc:creator>Sorubak.Com; MEHMET ONUR</dc:creator>
  <cp:keywords>Sorubak.Com</cp:keywords>
  <dc:description>Sorubak.Com</dc:description>
  <cp:lastModifiedBy>edanur</cp:lastModifiedBy>
  <cp:revision>3</cp:revision>
  <cp:lastPrinted>2012-10-30T21:57:00Z</cp:lastPrinted>
  <dcterms:created xsi:type="dcterms:W3CDTF">2012-10-30T22:01:00Z</dcterms:created>
  <dcterms:modified xsi:type="dcterms:W3CDTF">2012-11-09T10:55:00Z</dcterms:modified>
  <cp:category>Sorubak.Com</cp:category>
</cp:coreProperties>
</file>