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FE9" w:rsidRPr="00AA3219" w:rsidRDefault="000E0FE9" w:rsidP="00AA3219">
      <w:pPr>
        <w:rPr>
          <w:rFonts w:ascii="Nurhan Uz" w:hAnsi="Nurhan Uz"/>
          <w:sz w:val="48"/>
          <w:szCs w:val="48"/>
        </w:rPr>
      </w:pPr>
      <w:r w:rsidRPr="00AA3219">
        <w:rPr>
          <w:rFonts w:ascii="Nurhan Uz" w:hAnsi="Nurhan Uz"/>
          <w:sz w:val="48"/>
          <w:szCs w:val="48"/>
        </w:rPr>
        <w:t>AAAAAAAAAAAAAAAAAAAAAAAAAAAAAAAAAAAAAAAAAAAAAAAAAAAAAAAAAAAAAAAAAAAAAAAAAAA</w:t>
      </w:r>
      <w:r>
        <w:rPr>
          <w:rFonts w:ascii="Nurhan Uz" w:hAnsi="Nurhan Uz"/>
          <w:sz w:val="48"/>
          <w:szCs w:val="48"/>
        </w:rPr>
        <w:t>AAAAAAAAA</w:t>
      </w:r>
      <w:r w:rsidRPr="00AA3219">
        <w:rPr>
          <w:rFonts w:ascii="Nurhan Uz" w:hAnsi="Nurhan Uz"/>
          <w:sz w:val="48"/>
          <w:szCs w:val="48"/>
        </w:rPr>
        <w:t xml:space="preserve">, Aa, Aa, Aa, Aa, Aa, Aa, Aa, Aa, Aa, Aa, Aa, Aa, Aa, Aa, Aa, Aa, Aa, Aa, Aa, Aa, Aa, Aa, Aa, Aa, Aa, Aa, Aa, Aa, Aa, Aa, Aa, Aa, Aa, Aa, Aa, Aa, Aa, Aa, Aa, Aa, Aa, Aa, Aa, Aa, Aa, Aa, Aa, Aa, Aa, Aa, Aa, Aa, Aa, Aa, Aa, Aa, Aa, Aa, Aa, Aa, Aa, Aa, Aa, </w:t>
      </w:r>
    </w:p>
    <w:p w:rsidR="000E0FE9" w:rsidRPr="00AA3219" w:rsidRDefault="000E0FE9" w:rsidP="00AA3219">
      <w:pPr>
        <w:rPr>
          <w:rFonts w:ascii="Nurhan Uz" w:hAnsi="Nurhan Uz"/>
          <w:sz w:val="52"/>
          <w:szCs w:val="52"/>
        </w:rPr>
      </w:pPr>
      <w:r w:rsidRPr="00AA3219">
        <w:rPr>
          <w:rFonts w:ascii="Nurhan Uz" w:hAnsi="Nurhan Uz"/>
          <w:sz w:val="48"/>
          <w:szCs w:val="48"/>
        </w:rPr>
        <w:t>Aa, Aa, Aa, Aa, Aa, Aa, Aa, Aa, Aa, Aa, Aa, Aa, Aa, Aa,</w:t>
      </w:r>
    </w:p>
    <w:p w:rsidR="000E0FE9" w:rsidRDefault="000E0FE9" w:rsidP="007024E7">
      <w:pPr>
        <w:pStyle w:val="Footer"/>
      </w:pPr>
      <w:hyperlink r:id="rId4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0E0FE9" w:rsidRPr="00AA3219" w:rsidRDefault="000E0FE9" w:rsidP="00AA3219">
      <w:pPr>
        <w:rPr>
          <w:rFonts w:ascii="Nurhan Uz" w:hAnsi="Nurhan Uz"/>
          <w:sz w:val="52"/>
          <w:szCs w:val="52"/>
        </w:rPr>
      </w:pPr>
    </w:p>
    <w:p w:rsidR="000E0FE9" w:rsidRPr="00AA3219" w:rsidRDefault="000E0FE9" w:rsidP="00AA3219">
      <w:pPr>
        <w:rPr>
          <w:rFonts w:ascii="Nurhan Uz" w:hAnsi="Nurhan Uz"/>
          <w:sz w:val="52"/>
          <w:szCs w:val="52"/>
        </w:rPr>
      </w:pPr>
    </w:p>
    <w:p w:rsidR="000E0FE9" w:rsidRPr="00AA3219" w:rsidRDefault="000E0FE9" w:rsidP="00AA3219">
      <w:pPr>
        <w:rPr>
          <w:rFonts w:ascii="Nurhan Uz" w:hAnsi="Nurhan Uz"/>
          <w:sz w:val="52"/>
          <w:szCs w:val="52"/>
        </w:rPr>
      </w:pPr>
    </w:p>
    <w:p w:rsidR="000E0FE9" w:rsidRPr="00AA3219" w:rsidRDefault="000E0FE9" w:rsidP="00AA3219">
      <w:pPr>
        <w:rPr>
          <w:rFonts w:ascii="Nurhan Uz" w:hAnsi="Nurhan Uz"/>
          <w:sz w:val="52"/>
          <w:szCs w:val="52"/>
        </w:rPr>
      </w:pPr>
    </w:p>
    <w:p w:rsidR="000E0FE9" w:rsidRPr="00AA3219" w:rsidRDefault="000E0FE9" w:rsidP="00AA3219">
      <w:pPr>
        <w:rPr>
          <w:rFonts w:ascii="Nurhan Uz" w:hAnsi="Nurhan Uz"/>
          <w:sz w:val="52"/>
          <w:szCs w:val="52"/>
        </w:rPr>
      </w:pPr>
    </w:p>
    <w:p w:rsidR="000E0FE9" w:rsidRPr="00AA3219" w:rsidRDefault="000E0FE9" w:rsidP="00AA3219">
      <w:pPr>
        <w:rPr>
          <w:rFonts w:ascii="Nurhan Uz" w:hAnsi="Nurhan Uz"/>
          <w:sz w:val="52"/>
          <w:szCs w:val="52"/>
        </w:rPr>
      </w:pPr>
    </w:p>
    <w:p w:rsidR="000E0FE9" w:rsidRPr="00AA3219" w:rsidRDefault="000E0FE9" w:rsidP="00AA3219">
      <w:pPr>
        <w:rPr>
          <w:rFonts w:ascii="Nurhan Uz" w:hAnsi="Nurhan Uz"/>
          <w:sz w:val="52"/>
          <w:szCs w:val="52"/>
        </w:rPr>
      </w:pPr>
    </w:p>
    <w:p w:rsidR="000E0FE9" w:rsidRPr="00AA3219" w:rsidRDefault="000E0FE9">
      <w:pPr>
        <w:rPr>
          <w:rFonts w:ascii="Nurhan Uz" w:hAnsi="Nurhan Uz"/>
          <w:sz w:val="52"/>
          <w:szCs w:val="52"/>
        </w:rPr>
      </w:pPr>
    </w:p>
    <w:sectPr w:rsidR="000E0FE9" w:rsidRPr="00AA3219" w:rsidSect="007312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3219"/>
    <w:rsid w:val="000E0FE9"/>
    <w:rsid w:val="007024E7"/>
    <w:rsid w:val="00731260"/>
    <w:rsid w:val="00AA3219"/>
    <w:rsid w:val="00B718AB"/>
    <w:rsid w:val="00F56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26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024E7"/>
    <w:rPr>
      <w:rFonts w:ascii="Times New Roman" w:hAnsi="Times New Roman" w:cs="Times New Roman"/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024E7"/>
    <w:rPr>
      <w:rFonts w:ascii="Calibri" w:hAnsi="Calibri" w:cs="Times New Roman"/>
      <w:sz w:val="22"/>
      <w:szCs w:val="22"/>
      <w:lang w:val="tr-TR" w:eastAsia="en-US" w:bidi="ar-SA"/>
    </w:rPr>
  </w:style>
  <w:style w:type="paragraph" w:styleId="Footer">
    <w:name w:val="footer"/>
    <w:basedOn w:val="Normal"/>
    <w:link w:val="FooterChar"/>
    <w:uiPriority w:val="99"/>
    <w:rsid w:val="007024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0A21FD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176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2</Pages>
  <Words>68</Words>
  <Characters>392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subject/>
  <dc:creator>Sorubak.Com; Gönül ZAİM</dc:creator>
  <cp:keywords>Sorubak.Com</cp:keywords>
  <dc:description>Sorubak.Com</dc:description>
  <cp:lastModifiedBy>edanur</cp:lastModifiedBy>
  <cp:revision>3</cp:revision>
  <cp:lastPrinted>2012-11-04T20:59:00Z</cp:lastPrinted>
  <dcterms:created xsi:type="dcterms:W3CDTF">2012-11-04T20:50:00Z</dcterms:created>
  <dcterms:modified xsi:type="dcterms:W3CDTF">2012-11-09T10:37:00Z</dcterms:modified>
  <cp:category>Sorubak.Com</cp:category>
</cp:coreProperties>
</file>