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793" w:rsidRPr="001F4672" w:rsidRDefault="00C60793" w:rsidP="009311E7">
      <w:pPr>
        <w:rPr>
          <w:rFonts w:ascii="Hand writing Mutlu" w:hAnsi="Hand writing Mutlu"/>
          <w:sz w:val="20"/>
          <w:szCs w:val="20"/>
        </w:rPr>
      </w:pPr>
      <w:r w:rsidRPr="001F4672">
        <w:rPr>
          <w:rFonts w:ascii="Hand writing Mutlu" w:hAnsi="Hand writing Mutlu"/>
          <w:sz w:val="20"/>
          <w:szCs w:val="20"/>
        </w:rPr>
        <w:t>Sayın veli; çocuğumuz  aşağıdaki hece ve kelimelerin üzerinden gittikten sonra 4 kez  okutun.</w:t>
      </w:r>
    </w:p>
    <w:p w:rsidR="00C60793" w:rsidRPr="001F4672" w:rsidRDefault="00C60793" w:rsidP="009311E7">
      <w:pPr>
        <w:rPr>
          <w:rFonts w:ascii="Hand writing Mutlu" w:hAnsi="Hand writing Mutlu"/>
          <w:sz w:val="52"/>
          <w:szCs w:val="52"/>
        </w:rPr>
      </w:pPr>
      <w:r w:rsidRPr="001F4672">
        <w:rPr>
          <w:rFonts w:ascii="Hand writing Mutlu" w:hAnsi="Hand writing Mutlu"/>
          <w:sz w:val="52"/>
          <w:szCs w:val="52"/>
        </w:rPr>
        <w:t xml:space="preserve">at  at  at  at  at  at  at  at  at  </w:t>
      </w:r>
    </w:p>
    <w:p w:rsidR="00C60793" w:rsidRPr="001F4672" w:rsidRDefault="00C60793" w:rsidP="009311E7">
      <w:pPr>
        <w:rPr>
          <w:rFonts w:ascii="Hand writing Mutlu" w:hAnsi="Hand writing Mutlu"/>
          <w:sz w:val="52"/>
          <w:szCs w:val="52"/>
        </w:rPr>
      </w:pPr>
      <w:r w:rsidRPr="001F4672">
        <w:rPr>
          <w:rFonts w:ascii="Hand writing Mutlu" w:hAnsi="Hand writing Mutlu"/>
          <w:sz w:val="52"/>
          <w:szCs w:val="52"/>
        </w:rPr>
        <w:t xml:space="preserve">at  at  at  at  at  at  at  at  at  </w:t>
      </w:r>
    </w:p>
    <w:p w:rsidR="00C60793" w:rsidRPr="001F4672" w:rsidRDefault="00C60793" w:rsidP="009311E7">
      <w:pPr>
        <w:rPr>
          <w:rFonts w:ascii="Hand writing Mutlu" w:hAnsi="Hand writing Mutlu"/>
          <w:sz w:val="52"/>
          <w:szCs w:val="52"/>
        </w:rPr>
      </w:pPr>
      <w:r w:rsidRPr="001F4672">
        <w:rPr>
          <w:rFonts w:ascii="Hand writing Mutlu" w:hAnsi="Hand writing Mutlu"/>
          <w:sz w:val="52"/>
          <w:szCs w:val="52"/>
        </w:rPr>
        <w:t xml:space="preserve">ata ata ata ata ata ata ata ata </w:t>
      </w:r>
    </w:p>
    <w:p w:rsidR="00C60793" w:rsidRPr="001F4672" w:rsidRDefault="00C60793" w:rsidP="009311E7">
      <w:pPr>
        <w:rPr>
          <w:rFonts w:ascii="Hand writing Mutlu" w:hAnsi="Hand writing Mutlu"/>
          <w:sz w:val="52"/>
          <w:szCs w:val="52"/>
        </w:rPr>
      </w:pPr>
      <w:r w:rsidRPr="001F4672">
        <w:rPr>
          <w:rFonts w:ascii="Hand writing Mutlu" w:hAnsi="Hand writing Mutlu"/>
          <w:sz w:val="52"/>
          <w:szCs w:val="52"/>
        </w:rPr>
        <w:t xml:space="preserve">ata ata ata ata ata ata ata ata </w:t>
      </w:r>
    </w:p>
    <w:p w:rsidR="00C60793" w:rsidRPr="001F4672" w:rsidRDefault="00C60793" w:rsidP="009311E7">
      <w:pPr>
        <w:rPr>
          <w:rFonts w:ascii="Hand writing Mutlu" w:hAnsi="Hand writing Mutlu"/>
          <w:sz w:val="52"/>
          <w:szCs w:val="52"/>
        </w:rPr>
      </w:pPr>
      <w:r w:rsidRPr="001F4672">
        <w:rPr>
          <w:rFonts w:ascii="Hand writing Mutlu" w:hAnsi="Hand writing Mutlu"/>
          <w:sz w:val="52"/>
          <w:szCs w:val="52"/>
        </w:rPr>
        <w:t xml:space="preserve">ta  ta  ta  ta  ta  ta  ta  ta  ta  </w:t>
      </w:r>
    </w:p>
    <w:p w:rsidR="00C60793" w:rsidRPr="001F4672" w:rsidRDefault="00C60793" w:rsidP="009311E7">
      <w:pPr>
        <w:rPr>
          <w:rFonts w:ascii="Hand writing Mutlu" w:hAnsi="Hand writing Mutlu"/>
          <w:sz w:val="52"/>
          <w:szCs w:val="52"/>
        </w:rPr>
      </w:pPr>
      <w:r w:rsidRPr="001F4672">
        <w:rPr>
          <w:rFonts w:ascii="Hand writing Mutlu" w:hAnsi="Hand writing Mutlu"/>
          <w:sz w:val="52"/>
          <w:szCs w:val="52"/>
        </w:rPr>
        <w:t xml:space="preserve">ta  ta  ta  ta  ta  ta  ta  ta  ta  </w:t>
      </w:r>
    </w:p>
    <w:p w:rsidR="00C60793" w:rsidRPr="001F4672" w:rsidRDefault="00C60793" w:rsidP="009311E7">
      <w:pPr>
        <w:rPr>
          <w:rFonts w:ascii="Hand writing Mutlu" w:hAnsi="Hand writing Mutlu"/>
          <w:sz w:val="52"/>
          <w:szCs w:val="52"/>
        </w:rPr>
      </w:pPr>
      <w:r w:rsidRPr="001F4672">
        <w:rPr>
          <w:rFonts w:ascii="Hand writing Mutlu" w:hAnsi="Hand writing Mutlu"/>
          <w:sz w:val="52"/>
          <w:szCs w:val="52"/>
        </w:rPr>
        <w:t>et  et  et  et  et  et  et  et  et  et  et</w:t>
      </w:r>
    </w:p>
    <w:p w:rsidR="00C60793" w:rsidRPr="001F4672" w:rsidRDefault="00C60793" w:rsidP="009311E7">
      <w:pPr>
        <w:rPr>
          <w:rFonts w:ascii="Hand writing Mutlu" w:hAnsi="Hand writing Mutlu"/>
          <w:sz w:val="52"/>
          <w:szCs w:val="52"/>
        </w:rPr>
      </w:pPr>
      <w:r w:rsidRPr="001F4672">
        <w:rPr>
          <w:rFonts w:ascii="Hand writing Mutlu" w:hAnsi="Hand writing Mutlu"/>
          <w:sz w:val="52"/>
          <w:szCs w:val="52"/>
        </w:rPr>
        <w:t>et  et  et  et  et  et  et  et  et  et  et</w:t>
      </w:r>
    </w:p>
    <w:p w:rsidR="00C60793" w:rsidRPr="001F4672" w:rsidRDefault="00C60793" w:rsidP="009311E7">
      <w:pPr>
        <w:rPr>
          <w:rFonts w:ascii="Hand writing Mutlu" w:hAnsi="Hand writing Mutlu"/>
          <w:sz w:val="52"/>
          <w:szCs w:val="52"/>
        </w:rPr>
      </w:pPr>
      <w:r w:rsidRPr="001F4672">
        <w:rPr>
          <w:rFonts w:ascii="Hand writing Mutlu" w:hAnsi="Hand writing Mutlu"/>
          <w:sz w:val="52"/>
          <w:szCs w:val="52"/>
        </w:rPr>
        <w:t>ete  ete  ete  ete  ete  ete  ete  ete ete</w:t>
      </w:r>
    </w:p>
    <w:p w:rsidR="00C60793" w:rsidRPr="001F4672" w:rsidRDefault="00C60793" w:rsidP="009311E7">
      <w:pPr>
        <w:rPr>
          <w:rFonts w:ascii="Hand writing Mutlu" w:hAnsi="Hand writing Mutlu"/>
          <w:sz w:val="52"/>
          <w:szCs w:val="52"/>
        </w:rPr>
      </w:pPr>
      <w:r w:rsidRPr="001F4672">
        <w:rPr>
          <w:rFonts w:ascii="Hand writing Mutlu" w:hAnsi="Hand writing Mutlu"/>
          <w:sz w:val="52"/>
          <w:szCs w:val="52"/>
        </w:rPr>
        <w:t>ete  ete  ete  ete  ete  ete  ete  ete ete</w:t>
      </w:r>
    </w:p>
    <w:p w:rsidR="00C60793" w:rsidRPr="001F4672" w:rsidRDefault="00C60793" w:rsidP="009311E7">
      <w:pPr>
        <w:rPr>
          <w:rFonts w:ascii="Hand writing Mutlu" w:hAnsi="Hand writing Mutlu"/>
          <w:sz w:val="52"/>
          <w:szCs w:val="52"/>
        </w:rPr>
      </w:pPr>
      <w:r w:rsidRPr="001F4672">
        <w:rPr>
          <w:rFonts w:ascii="Hand writing Mutlu" w:hAnsi="Hand writing Mutlu"/>
          <w:sz w:val="52"/>
          <w:szCs w:val="52"/>
        </w:rPr>
        <w:t>te  te  te  te  te  te  te  te  te   te  t</w:t>
      </w:r>
    </w:p>
    <w:p w:rsidR="00C60793" w:rsidRPr="001F4672" w:rsidRDefault="00C60793" w:rsidP="009311E7">
      <w:pPr>
        <w:rPr>
          <w:rFonts w:ascii="Hand writing Mutlu" w:hAnsi="Hand writing Mutlu"/>
          <w:sz w:val="52"/>
          <w:szCs w:val="52"/>
        </w:rPr>
      </w:pPr>
      <w:r w:rsidRPr="001F4672">
        <w:rPr>
          <w:rFonts w:ascii="Hand writing Mutlu" w:hAnsi="Hand writing Mutlu"/>
          <w:sz w:val="52"/>
          <w:szCs w:val="52"/>
        </w:rPr>
        <w:t xml:space="preserve">te  te  te  te  te  te  te  te  te   te  </w:t>
      </w:r>
    </w:p>
    <w:p w:rsidR="00C60793" w:rsidRPr="001F4672" w:rsidRDefault="00C60793" w:rsidP="009311E7">
      <w:pPr>
        <w:rPr>
          <w:rFonts w:ascii="Hand writing Mutlu" w:hAnsi="Hand writing Mutlu"/>
          <w:sz w:val="20"/>
          <w:szCs w:val="20"/>
        </w:rPr>
      </w:pPr>
      <w:r w:rsidRPr="001F4672">
        <w:rPr>
          <w:rFonts w:ascii="Hand writing Mutlu" w:hAnsi="Hand writing Mutlu"/>
          <w:sz w:val="20"/>
          <w:szCs w:val="20"/>
        </w:rPr>
        <w:t>Aşağıdaki metinleri 4 kez sesli oku, bir büyüğün söylesin sen bakmadan defterine yaz..</w:t>
      </w:r>
    </w:p>
    <w:p w:rsidR="00C60793" w:rsidRPr="001F4672" w:rsidRDefault="00C60793" w:rsidP="009311E7">
      <w:pPr>
        <w:rPr>
          <w:rFonts w:ascii="Hand writing Mutlu" w:hAnsi="Hand writing Mutlu"/>
          <w:b/>
          <w:sz w:val="56"/>
          <w:szCs w:val="56"/>
        </w:rPr>
      </w:pPr>
      <w:r w:rsidRPr="001F4672">
        <w:rPr>
          <w:rFonts w:ascii="Hand writing Mutlu" w:hAnsi="Hand writing Mutlu"/>
          <w:b/>
          <w:sz w:val="56"/>
          <w:szCs w:val="56"/>
        </w:rPr>
        <w:t xml:space="preserve">Ela   ala  </w:t>
      </w:r>
      <w:r w:rsidRPr="001F4672">
        <w:rPr>
          <w:rFonts w:ascii="Hand writing Mutlu" w:hAnsi="Hand writing Mutlu"/>
          <w:b/>
          <w:noProof/>
          <w:sz w:val="56"/>
          <w:szCs w:val="56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6.25pt;height:18pt;visibility:visible">
            <v:imagedata r:id="rId6" o:title=""/>
          </v:shape>
        </w:pict>
      </w:r>
      <w:r w:rsidRPr="001F4672">
        <w:rPr>
          <w:rFonts w:ascii="Hand writing Mutlu" w:hAnsi="Hand writing Mutlu"/>
          <w:b/>
          <w:sz w:val="56"/>
          <w:szCs w:val="56"/>
        </w:rPr>
        <w:t xml:space="preserve"> al.</w:t>
      </w:r>
    </w:p>
    <w:p w:rsidR="00C60793" w:rsidRPr="001F4672" w:rsidRDefault="00C60793" w:rsidP="009311E7">
      <w:pPr>
        <w:rPr>
          <w:rFonts w:ascii="Hand writing Mutlu" w:hAnsi="Hand writing Mutlu"/>
          <w:b/>
          <w:sz w:val="56"/>
          <w:szCs w:val="56"/>
        </w:rPr>
      </w:pPr>
      <w:r w:rsidRPr="001F4672">
        <w:rPr>
          <w:rFonts w:ascii="Hand writing Mutlu" w:hAnsi="Hand writing Mutlu"/>
          <w:b/>
          <w:sz w:val="56"/>
          <w:szCs w:val="56"/>
        </w:rPr>
        <w:t xml:space="preserve">Lale   ata  </w:t>
      </w:r>
      <w:r w:rsidRPr="001F4672">
        <w:rPr>
          <w:rFonts w:ascii="Hand writing Mutlu" w:hAnsi="Hand writing Mutlu"/>
          <w:b/>
          <w:noProof/>
          <w:sz w:val="56"/>
          <w:szCs w:val="56"/>
          <w:lang w:eastAsia="tr-TR"/>
        </w:rPr>
        <w:pict>
          <v:shape id="Resim 3" o:spid="_x0000_i1026" type="#_x0000_t75" style="width:37.5pt;height:31.5pt;visibility:visible">
            <v:imagedata r:id="rId7" o:title=""/>
          </v:shape>
        </w:pict>
      </w:r>
      <w:r w:rsidRPr="001F4672">
        <w:rPr>
          <w:rFonts w:ascii="Hand writing Mutlu" w:hAnsi="Hand writing Mutlu"/>
          <w:b/>
          <w:sz w:val="56"/>
          <w:szCs w:val="56"/>
        </w:rPr>
        <w:t xml:space="preserve">  at.</w:t>
      </w:r>
    </w:p>
    <w:p w:rsidR="00C60793" w:rsidRPr="001F4672" w:rsidRDefault="00C60793" w:rsidP="009311E7">
      <w:pPr>
        <w:rPr>
          <w:rFonts w:ascii="Hand writing Mutlu" w:hAnsi="Hand writing Mutlu"/>
          <w:b/>
          <w:sz w:val="56"/>
          <w:szCs w:val="56"/>
        </w:rPr>
      </w:pPr>
      <w:r w:rsidRPr="001F4672">
        <w:rPr>
          <w:rFonts w:ascii="Hand writing Mutlu" w:hAnsi="Hand writing Mutlu"/>
          <w:b/>
          <w:sz w:val="56"/>
          <w:szCs w:val="56"/>
        </w:rPr>
        <w:t xml:space="preserve">Ata   </w:t>
      </w:r>
      <w:r w:rsidRPr="001F4672">
        <w:rPr>
          <w:rFonts w:ascii="Hand writing Mutlu" w:hAnsi="Hand writing Mutlu"/>
          <w:b/>
          <w:noProof/>
          <w:sz w:val="56"/>
          <w:szCs w:val="56"/>
          <w:lang w:eastAsia="tr-TR"/>
        </w:rPr>
        <w:pict>
          <v:shape id="Resim 5" o:spid="_x0000_i1027" type="#_x0000_t75" style="width:46.5pt;height:21pt;visibility:visible">
            <v:imagedata r:id="rId8" o:title=""/>
          </v:shape>
        </w:pict>
      </w:r>
      <w:r w:rsidRPr="001F4672">
        <w:rPr>
          <w:rFonts w:ascii="Hand writing Mutlu" w:hAnsi="Hand writing Mutlu"/>
          <w:b/>
          <w:sz w:val="56"/>
          <w:szCs w:val="56"/>
        </w:rPr>
        <w:t xml:space="preserve">  al.</w:t>
      </w:r>
    </w:p>
    <w:p w:rsidR="00C60793" w:rsidRPr="001F4672" w:rsidRDefault="00C60793" w:rsidP="009311E7">
      <w:pPr>
        <w:rPr>
          <w:rFonts w:ascii="Hand writing Mutlu" w:hAnsi="Hand writing Mutlu"/>
          <w:b/>
          <w:sz w:val="56"/>
          <w:szCs w:val="56"/>
        </w:rPr>
      </w:pPr>
      <w:r w:rsidRPr="001F4672">
        <w:rPr>
          <w:rFonts w:ascii="Hand writing Mutlu" w:hAnsi="Hand writing Mutlu"/>
          <w:b/>
          <w:sz w:val="56"/>
          <w:szCs w:val="56"/>
        </w:rPr>
        <w:t xml:space="preserve">Lale     ata  </w:t>
      </w:r>
      <w:r w:rsidRPr="001F4672">
        <w:rPr>
          <w:rFonts w:ascii="Hand writing Mutlu" w:hAnsi="Hand writing Mutlu"/>
          <w:b/>
          <w:noProof/>
          <w:sz w:val="56"/>
          <w:szCs w:val="56"/>
          <w:lang w:eastAsia="tr-TR"/>
        </w:rPr>
        <w:pict>
          <v:shape id="Resim 6" o:spid="_x0000_i1028" type="#_x0000_t75" style="width:46.5pt;height:21pt;visibility:visible">
            <v:imagedata r:id="rId8" o:title=""/>
          </v:shape>
        </w:pict>
      </w:r>
      <w:r w:rsidRPr="001F4672">
        <w:rPr>
          <w:rFonts w:ascii="Hand writing Mutlu" w:hAnsi="Hand writing Mutlu"/>
          <w:b/>
          <w:sz w:val="56"/>
          <w:szCs w:val="56"/>
        </w:rPr>
        <w:t xml:space="preserve">  at.</w:t>
      </w:r>
    </w:p>
    <w:p w:rsidR="00C60793" w:rsidRPr="001F4672" w:rsidRDefault="00C60793" w:rsidP="009311E7">
      <w:pPr>
        <w:rPr>
          <w:rFonts w:ascii="Hand writing Mutlu" w:hAnsi="Hand writing Mutlu"/>
          <w:b/>
          <w:sz w:val="56"/>
          <w:szCs w:val="56"/>
        </w:rPr>
      </w:pPr>
      <w:r w:rsidRPr="001F4672">
        <w:rPr>
          <w:rFonts w:ascii="Hand writing Mutlu" w:hAnsi="Hand writing Mutlu"/>
          <w:b/>
          <w:sz w:val="56"/>
          <w:szCs w:val="56"/>
        </w:rPr>
        <w:t>Ata    Ela   el   ele.</w:t>
      </w:r>
    </w:p>
    <w:p w:rsidR="00C60793" w:rsidRPr="001F4672" w:rsidRDefault="00C60793" w:rsidP="009311E7">
      <w:pPr>
        <w:rPr>
          <w:rFonts w:ascii="Hand writing Mutlu" w:hAnsi="Hand writing Mutlu"/>
          <w:b/>
          <w:sz w:val="56"/>
          <w:szCs w:val="56"/>
        </w:rPr>
      </w:pPr>
      <w:r w:rsidRPr="001F4672">
        <w:rPr>
          <w:rFonts w:ascii="Hand writing Mutlu" w:hAnsi="Hand writing Mutlu"/>
          <w:b/>
          <w:sz w:val="56"/>
          <w:szCs w:val="56"/>
        </w:rPr>
        <w:t xml:space="preserve">Lale    ete </w:t>
      </w:r>
      <w:r w:rsidRPr="001F4672">
        <w:rPr>
          <w:rFonts w:ascii="Hand writing Mutlu" w:hAnsi="Hand writing Mutlu"/>
          <w:b/>
          <w:noProof/>
          <w:sz w:val="56"/>
          <w:szCs w:val="56"/>
          <w:lang w:eastAsia="tr-TR"/>
        </w:rPr>
        <w:pict>
          <v:shape id="Resim 7" o:spid="_x0000_i1029" type="#_x0000_t75" style="width:54pt;height:27pt;visibility:visible">
            <v:imagedata r:id="rId9" o:title=""/>
          </v:shape>
        </w:pict>
      </w:r>
      <w:r w:rsidRPr="001F4672">
        <w:rPr>
          <w:rFonts w:ascii="Hand writing Mutlu" w:hAnsi="Hand writing Mutlu"/>
          <w:b/>
          <w:sz w:val="56"/>
          <w:szCs w:val="56"/>
        </w:rPr>
        <w:t xml:space="preserve"> at.</w:t>
      </w:r>
    </w:p>
    <w:p w:rsidR="00C60793" w:rsidRPr="001F4672" w:rsidRDefault="00C60793" w:rsidP="009311E7">
      <w:pPr>
        <w:rPr>
          <w:rFonts w:ascii="Hand writing Mutlu" w:hAnsi="Hand writing Mutlu"/>
          <w:b/>
          <w:sz w:val="56"/>
          <w:szCs w:val="56"/>
        </w:rPr>
      </w:pPr>
      <w:r w:rsidRPr="001F4672">
        <w:rPr>
          <w:rFonts w:ascii="Hand writing Mutlu" w:hAnsi="Hand writing Mutlu"/>
          <w:b/>
          <w:sz w:val="56"/>
          <w:szCs w:val="56"/>
        </w:rPr>
        <w:t>Ata ,  Ela  et   7.</w:t>
      </w:r>
    </w:p>
    <w:p w:rsidR="00C60793" w:rsidRPr="001F4672" w:rsidRDefault="00C60793" w:rsidP="009311E7">
      <w:pPr>
        <w:rPr>
          <w:rFonts w:ascii="Hand writing Mutlu" w:hAnsi="Hand writing Mutlu"/>
          <w:b/>
          <w:sz w:val="56"/>
          <w:szCs w:val="56"/>
        </w:rPr>
      </w:pPr>
      <w:r w:rsidRPr="001F4672">
        <w:rPr>
          <w:rFonts w:ascii="Hand writing Mutlu" w:hAnsi="Hand writing Mutlu"/>
          <w:b/>
          <w:sz w:val="56"/>
          <w:szCs w:val="56"/>
        </w:rPr>
        <w:t xml:space="preserve">Ela  ata  3  lale   at. </w:t>
      </w:r>
    </w:p>
    <w:p w:rsidR="00C60793" w:rsidRPr="001F4672" w:rsidRDefault="00C60793" w:rsidP="009311E7">
      <w:pPr>
        <w:rPr>
          <w:rFonts w:ascii="Hand writing Mutlu" w:hAnsi="Hand writing Mutlu"/>
          <w:b/>
          <w:sz w:val="56"/>
          <w:szCs w:val="56"/>
        </w:rPr>
      </w:pPr>
      <w:r>
        <w:rPr>
          <w:noProof/>
          <w:lang w:eastAsia="tr-TR"/>
        </w:rPr>
        <w:pict>
          <v:group id="Grup 62" o:spid="_x0000_s1026" style="position:absolute;margin-left:204.45pt;margin-top:595.05pt;width:27pt;height:26.55pt;z-index:251659264" coordorigin="5350,4342" coordsize="640,6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">
            <v:shape id="Picture 57" o:spid="_x0000_s1027" type="#_x0000_t75" alt="BD21308_" style="position:absolute;left:5863;top:4591;width:120;height:1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5bIR3CAAAA2wAAAA8AAABkcnMvZG93bnJldi54bWxEj8FqwzAQRO+F/oPYQm/NOgkE40QxJdAS&#10;yKE0NeS6WBvL1FoZS46dv68KhR6HmXnD7MrZderGQ2i9aFguMlAstTetNBqqr7eXHFSIJIY6L6zh&#10;zgHK/ePDjgrjJ/nk2zk2KkEkFKTBxtgXiKG27CgsfM+SvKsfHMUkhwbNQFOCuw5XWbZBR62kBUs9&#10;HyzX3+fRacAK8+lixvxyej99+H5l8eis1s9P8+sWVOQ5/of/2kejYbOG3y/pB+D+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uWyEdwgAAANsAAAAPAAAAAAAAAAAAAAAAAJ8C&#10;AABkcnMvZG93bnJldi54bWxQSwUGAAAAAAQABAD3AAAAjgMAAAAA&#10;">
              <v:imagedata r:id="rId10" o:title=""/>
            </v:shape>
            <v:shape id="Freeform 58" o:spid="_x0000_s1028" style="position:absolute;left:5350;top:4342;width:640;height:614;visibility:visible;mso-wrap-style:square;v-text-anchor:top" coordsize="1279,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6hV8MA&#10;AADbAAAADwAAAGRycy9kb3ducmV2LnhtbESP3YrCMBSE7xd8h3AE79bUn1WpRhFBlGUvrPoAh+bY&#10;VJuT0kStb79ZWPBymJlvmMWqtZV4UONLxwoG/QQEce50yYWC82n7OQPhA7LGyjEpeJGH1bLzscBU&#10;uydn9DiGQkQI+xQVmBDqVEqfG7Lo+64mjt7FNRZDlE0hdYPPCLeVHCbJRFosOS4YrGljKL8d71bB&#10;NEu+9t6Mr/fv60+GO8m7gxwp1eu26zmIQG14h//be61gMoa/L/EH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66hV8MAAADbAAAADwAAAAAAAAAAAAAAAACYAgAAZHJzL2Rv&#10;d25yZXYueG1sUEsFBgAAAAAEAAQA9QAAAIgDAAAAAA==&#10;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 o:connecttype="custom" o:connectlocs="638,338;626,398;602,453;567,502;524,543;473,577;415,600;353,612;287,612;224,600;167,577;116,543;73,502;39,453;14,398;2,338;2,275;14,215;39,161;73,112;116,70;167,37;224,14;287,1;356,1;422,14;481,36;532,69;573,110;606,159;627,215;638,275" o:connectangles="0,0,0,0,0,0,0,0,0,0,0,0,0,0,0,0,0,0,0,0,0,0,0,0,0,0,0,0,0,0,0,0"/>
            </v:shape>
            <v:shape id="Freeform 59" o:spid="_x0000_s1029" style="position:absolute;left:5416;top:4455;width:548;height:476;visibility:visible;mso-wrap-style:square;v-text-anchor:top" coordsize="1095,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Z5KMEA&#10;AADbAAAADwAAAGRycy9kb3ducmV2LnhtbESPQYvCMBSE74L/ITzBm6YuKFKNIoIgi4irHvT2aJ5t&#10;tHkpTdT6742w4HGYmW+Y6byxpXhQ7Y1jBYN+AoI4c9pwruB4WPXGIHxA1lg6JgUv8jCftVtTTLV7&#10;8h899iEXEcI+RQVFCFUqpc8Ksuj7riKO3sXVFkOUdS51jc8It6X8SZKRtGg4LhRY0bKg7La/WwX3&#10;RXY95WZ35l+52WlTmtf2YJTqdprFBESgJnzD/+21VjAawudL/AF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GeSjBAAAA2wAAAA8AAAAAAAAAAAAAAAAAmAIAAGRycy9kb3du&#10;cmV2LnhtbFBLBQYAAAAABAAEAPUAAACGAwAAAAA=&#10;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 o:connecttype="custom" o:connectlocs="476,16;491,50;501,86;507,124;506,173;494,227;472,278;440,323;401,361;354,391;301,412;244,424;198,425;167,422;138,416;110,407;82,396;57,382;32,366;10,347;10,353;33,381;60,407;89,428;122,446;157,461;194,470;233,476;283,475;340,463;393,442;440,412;481,374;512,329;534,278;546,223;546,166;535,113;514,64;485,20" o:connectangles="0,0,0,0,0,0,0,0,0,0,0,0,0,0,0,0,0,0,0,0,0,0,0,0,0,0,0,0,0,0,0,0,0,0,0,0,0,0,0,0"/>
            </v:shape>
            <v:shape id="Freeform 60" o:spid="_x0000_s1030" style="position:absolute;left:5376;top:4367;width:548;height:513;visibility:visible;mso-wrap-style:square;v-text-anchor:top" coordsize="1097,10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NxOMMA&#10;AADbAAAADwAAAGRycy9kb3ducmV2LnhtbESPUUsDMRCE3wX/Q1jBN5uz4Cln0yJCQaQt9uwPWC5r&#10;LvSyOS9re/77plDo4zAz3zCzxRg6daAh+cgGHicFKOImWs/OwO57+fACKgmyxS4yGfinBIv57c0M&#10;KxuPvKVDLU5lCKcKDbQifaV1aloKmCaxJ87eTxwCSpaD03bAY4aHTk+LotQBPeeFFnt6b6nZ13/B&#10;gJedW3knT5vfT89xVcvz/mttzP3d+PYKSmiUa/jS/rAGyhLOX/IP0PMT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9NxOMMAAADbAAAADwAAAAAAAAAAAAAAAACYAgAAZHJzL2Rv&#10;d25yZXYueG1sUEsFBgAAAAAEAAQA9QAAAIgDAAAAAA==&#10;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 o:connecttype="custom" o:connectlocs="284,512;341,500;394,479;441,449;481,411;512,366;535,315;547,261;547,212;542,174;531,138;516,104;497,78;475,59;451,43;425,29;398,18;370,9;340,3;309,0;263,1;206,12;153,34;106,64;67,103;35,148;13,198;1,253;0,301;6,339;17,375;31,409;51,435;73,454;97,470;123,484;150,495;178,504;208,510;239,513" o:connectangles="0,0,0,0,0,0,0,0,0,0,0,0,0,0,0,0,0,0,0,0,0,0,0,0,0,0,0,0,0,0,0,0,0,0,0,0,0,0,0,0"/>
            </v:shape>
            <v:shape id="Freeform 61" o:spid="_x0000_s1031" style="position:absolute;left:5494;top:4405;width:276;height:180;visibility:visible;mso-wrap-style:square;v-text-anchor:top" coordsize="553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SMrMIA&#10;AADbAAAADwAAAGRycy9kb3ducmV2LnhtbESPwWrDMBBE74H+g9hAb7HsHBzjRgkmJNTXui30uFgb&#10;W9RauZYau39fBQo9DjPzhtkfFzuIG03eOFaQJSkI4tZpw52Ct9fLpgDhA7LGwTEp+CEPx8PDao+l&#10;djO/0K0JnYgQ9iUq6EMYSyl925NFn7iROHpXN1kMUU6d1BPOEW4HuU3TXFo0HBd6HOnUU/vZfFsF&#10;pn43w6XoZJufr9lH8cVVnT8r9bheqicQgZbwH/5r11pBvoP7l/gD5OE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FIyswgAAANsAAAAPAAAAAAAAAAAAAAAAAJgCAABkcnMvZG93&#10;bnJldi54bWxQSwUGAAAAAAQABAD1AAAAhwMAAAAA&#10;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 o:connecttype="custom" o:connectlocs="0,1;3,16;5,16;9,16;17,16;27,16;39,17;53,20;68,23;86,29;105,37;125,47;147,60;170,77;192,96;216,120;239,148;264,180;276,172;252,139;227,109;202,85;178,64;154,47;132,33;111,22;90,14;72,8;55,4;39,1;27,0;16,0;8,1;3,1;0,1" o:connectangles="0,0,0,0,0,0,0,0,0,0,0,0,0,0,0,0,0,0,0,0,0,0,0,0,0,0,0,0,0,0,0,0,0,0,0"/>
            </v:shape>
            <v:shape id="Freeform 62" o:spid="_x0000_s1032" style="position:absolute;left:5593;top:4360;width:265;height:174;visibility:visible;mso-wrap-style:square;v-text-anchor:top" coordsize="530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quDcEA&#10;AADbAAAADwAAAGRycy9kb3ducmV2LnhtbERPy2qDQBTdF/oPwy1014x1IWIyCaGtYBeBNo/9xblR&#10;E+eOcSZq+vWdRSDLw3kvVpNpxUC9aywreJ9FIIhLqxuuFOx3+VsKwnlkja1lUnAjB6vl89MCM21H&#10;/qVh6ysRQthlqKD2vsukdGVNBt3MdsSBO9reoA+wr6TucQzhppVxFCXSYMOhocaOPmoqz9urUVAl&#10;bOLvdPPni8Nnfvk6JW73g0q9vkzrOQhPk3+I7+5CK0jC2PAl/AC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Krg3BAAAA2wAAAA8AAAAAAAAAAAAAAAAAmAIAAGRycy9kb3du&#10;cmV2LnhtbFBLBQYAAAAABAAEAPUAAACGAwAAAAA=&#10;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 o:connecttype="custom" o:connectlocs="2,3;0,12;2,12;6,11;13,10;22,11;34,12;47,14;63,18;79,23;97,31;118,41;138,54;160,70;182,91;206,114;229,142;253,174;265,166;240,133;216,104;192,79;169,58;146,41;125,28;105,18;85,10;68,5;53,2;38,1;27,0;17,0;10,1;5,2;2,3" o:connectangles="0,0,0,0,0,0,0,0,0,0,0,0,0,0,0,0,0,0,0,0,0,0,0,0,0,0,0,0,0,0,0,0,0,0,0"/>
            </v:shape>
            <v:shape id="Freeform 63" o:spid="_x0000_s1033" style="position:absolute;left:5400;top:4482;width:249;height:171;visibility:visible;mso-wrap-style:square;v-text-anchor:top" coordsize="500,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dijsUA&#10;AADbAAAADwAAAGRycy9kb3ducmV2LnhtbESPT2vCQBTE74LfYXlCL6KbFiqaukoJSio9+efQ4yP7&#10;ukmTfRuya0y/fVcoeBxm5jfMejvYRvTU+cqxgud5AoK4cLpio+By3s+WIHxA1tg4JgW/5GG7GY/W&#10;mGp34yP1p2BEhLBPUUEZQptK6YuSLPq5a4mj9+06iyHKzkjd4S3CbSNfkmQhLVYcF0psKSupqE9X&#10;q2D3+XWoOcv7rDavRuY/03qXT5V6mgzvbyACDeER/m9/aAWLFdy/xB8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h2KOxQAAANsAAAAPAAAAAAAAAAAAAAAAAJgCAABkcnMv&#10;ZG93bnJldi54bWxQSwUGAAAAAAQABAD1AAAAigMAAAAA&#10;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 o:connecttype="custom" o:connectlocs="0,2;3,16;5,16;9,16;15,15;24,16;35,16;47,18;61,22;77,27;94,35;112,44;131,56;151,72;172,91;193,113;215,140;236,171;249,163;226,131;203,103;181,79;159,59;138,43;118,29;99,20;81,12;64,7;49,3;35,1;24,0;15,0;7,1;2,2;0,2" o:connectangles="0,0,0,0,0,0,0,0,0,0,0,0,0,0,0,0,0,0,0,0,0,0,0,0,0,0,0,0,0,0,0,0,0,0,0"/>
            </v:shape>
            <v:shape id="Freeform 64" o:spid="_x0000_s1034" style="position:absolute;left:5639;top:4470;width:272;height:178;visibility:visible;mso-wrap-style:square;v-text-anchor:top" coordsize="545,3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gpqMMA&#10;AADbAAAADwAAAGRycy9kb3ducmV2LnhtbERPy2rCQBTdF/oPwxXcNRNLsRodRZSCghWfC3eXzDUJ&#10;zdxJM2OM/XpnUXB5OO/xtDWlaKh2hWUFvSgGQZxaXXCm4Hj4ehuAcB5ZY2mZFNzJwXTy+jLGRNsb&#10;76jZ+0yEEHYJKsi9rxIpXZqTQRfZijhwF1sb9AHWmdQ13kK4KeV7HPelwYJDQ44VzXNKf/ZXo2D4&#10;u/g4r0/fByxXPr02m+3yb7FVqttpZyMQnlr/FP+7l1rBZ1gfvoQfIC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gpqMMAAADbAAAADwAAAAAAAAAAAAAAAACYAgAAZHJzL2Rv&#10;d25yZXYueG1sUEsFBgAAAAAEAAQA9QAAAIgDAAAAAA==&#10;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 o:connecttype="custom" o:connectlocs="0,165;5,178;34,169;62,157;88,145;113,131;137,118;159,103;179,90;198,76;215,63;229,51;242,39;253,29;261,21;267,15;271,11;272,9;261,0;260,1;255,5;249,11;241,19;231,29;219,40;204,52;188,65;170,78;150,92;129,105;106,119;82,132;56,144;28,155;0,165" o:connectangles="0,0,0,0,0,0,0,0,0,0,0,0,0,0,0,0,0,0,0,0,0,0,0,0,0,0,0,0,0,0,0,0,0,0,0"/>
            </v:shape>
            <v:shape id="Freeform 65" o:spid="_x0000_s1035" style="position:absolute;left:5685;top:4726;width:283;height:179;visibility:visible;mso-wrap-style:square;v-text-anchor:top" coordsize="566,3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NVFMYA&#10;AADbAAAADwAAAGRycy9kb3ducmV2LnhtbESPT2vCQBTE7wW/w/IEL6Vu9KAhdZWi+Aeh0mqQHh/Z&#10;1ySYfRuyq0Y/vVsQehxm5jfMZNaaSlyocaVlBYN+BII4s7rkXEF6WL7FIJxH1lhZJgU3cjCbdl4m&#10;mGh75W+67H0uAoRdggoK7+tESpcVZND1bU0cvF/bGPRBNrnUDV4D3FRyGEUjabDksFBgTfOCstP+&#10;bBRsbz8u/XpN8TOe79bHxWp1iO9HpXrd9uMdhKfW/4ef7Y1WMB7A35fwA+T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tNVFMYAAADbAAAADwAAAAAAAAAAAAAAAACYAgAAZHJz&#10;L2Rvd25yZXYueG1sUEsFBgAAAAAEAAQA9QAAAIsDAAAAAA==&#10;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 o:connecttype="custom" o:connectlocs="1,164;0,179;3,179;10,179;20,178;33,177;49,174;67,171;88,166;110,159;132,150;156,139;179,125;202,108;225,88;246,65;266,38;283,7;269,0;252,30;234,56;214,78;192,97;171,113;148,126;126,137;104,145;83,152;65,156;47,160;32,162;19,163;10,164;3,164;1,164" o:connectangles="0,0,0,0,0,0,0,0,0,0,0,0,0,0,0,0,0,0,0,0,0,0,0,0,0,0,0,0,0,0,0,0,0,0,0"/>
            </v:shape>
            <v:shape id="Freeform 66" o:spid="_x0000_s1036" style="position:absolute;left:5683;top:4644;width:298;height:178;visibility:visible;mso-wrap-style:square;v-text-anchor:top" coordsize="597,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syLcMA&#10;AADbAAAADwAAAGRycy9kb3ducmV2LnhtbESP3YrCMBSE7xd8h3AE79ZUca1U0yKC4IXL+vcAh+bY&#10;FpuT0kRt9+k3C4KXw8x8w6yyztTiQa2rLCuYjCMQxLnVFRcKLuft5wKE88gaa8ukoCcHWTr4WGGi&#10;7ZOP9Dj5QgQIuwQVlN43iZQuL8mgG9uGOHhX2xr0QbaF1C0+A9zUchpFc2mw4rBQYkObkvLb6W4U&#10;HJzcHfa/ZnbJ17X9+vnu5TzulRoNu/UShKfOv8Ov9k4riKfw/yX8AJ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syLcMAAADbAAAADwAAAAAAAAAAAAAAAACYAgAAZHJzL2Rv&#10;d25yZXYueG1sUEsFBgAAAAAEAAQA9QAAAIgDAAAAAA==&#10;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 o:connecttype="custom" o:connectlocs="0,163;0,178;2,178;10,178;20,177;34,176;52,174;72,170;94,166;117,159;141,150;165,139;190,125;215,108;239,88;260,65;280,38;298,7;284,0;267,30;248,56;227,78;205,97;182,112;158,126;134,136;112,145;90,151;69,156;50,159;34,161;20,163;10,163;3,163;0,163" o:connectangles="0,0,0,0,0,0,0,0,0,0,0,0,0,0,0,0,0,0,0,0,0,0,0,0,0,0,0,0,0,0,0,0,0,0,0"/>
            </v:shape>
            <v:shape id="Freeform 67" o:spid="_x0000_s1037" style="position:absolute;left:5672;top:4547;width:295;height:190;visibility:visible;mso-wrap-style:square;v-text-anchor:top" coordsize="591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ni7r8A&#10;AADbAAAADwAAAGRycy9kb3ducmV2LnhtbESPzQrCMBCE74LvEFbwpqkKVatRRBEKevHnAZZmbYvN&#10;pjRR69sbQfA4zMw3zHLdmko8qXGlZQWjYQSCOLO65FzB9bIfzEA4j6yxskwK3uRgvep2lpho++IT&#10;Pc8+FwHCLkEFhfd1IqXLCjLohrYmDt7NNgZ9kE0udYOvADeVHEdRLA2WHBYKrGlbUHY/P4yCy2HU&#10;7uapddP05nU6i8vjNn4r1e+1mwUIT63/h3/tVCuYTuD7JfwAuf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6eLuvwAAANsAAAAPAAAAAAAAAAAAAAAAAJgCAABkcnMvZG93bnJl&#10;di54bWxQSwUGAAAAAAQABAD1AAAAhAMAAAAA&#10;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 o:connecttype="custom" o:connectlocs="0,175;3,190;5,189;12,188;23,186;37,183;54,178;74,172;95,165;118,155;141,144;166,132;190,117;214,100;237,81;258,59;278,34;295,7;282,0;265,26;246,49;226,71;204,89;181,105;158,119;134,131;111,142;89,151;68,158;50,164;33,168;20,171;9,173;3,175;0,175" o:connectangles="0,0,0,0,0,0,0,0,0,0,0,0,0,0,0,0,0,0,0,0,0,0,0,0,0,0,0,0,0,0,0,0,0,0,0"/>
            </v:shape>
            <v:shape id="Freeform 68" o:spid="_x0000_s1038" style="position:absolute;left:5625;top:4628;width:68;height:278;visibility:visible;mso-wrap-style:square;v-text-anchor:top" coordsize="136,5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HUNMYA&#10;AADbAAAADwAAAGRycy9kb3ducmV2LnhtbESP3WrCQBSE74W+w3IE73SjaCupq1RBaIPgP23vDtlj&#10;EsyeDdltkr59t1Do5TAz3zCLVWdK0VDtCssKxqMIBHFqdcGZgst5O5yDcB5ZY2mZFHyTg9XyobfA&#10;WNuWj9ScfCYChF2MCnLvq1hKl+Zk0I1sRRy8m60N+iDrTOoa2wA3pZxE0aM0WHBYyLGiTU7p/fRl&#10;FEyuM73+nCWHt8u+yZKk3X28j3dKDfrdyzMIT53/D/+1X7WCpyn8fgk/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yHUNMYAAADbAAAADwAAAAAAAAAAAAAAAACYAgAAZHJz&#10;L2Rvd25yZXYueG1sUEsFBgAAAAAEAAQA9QAAAIsDAAAAAA==&#10;" path="m,18r7,9l23,51,45,94r22,57l88,225r13,92l104,425,93,550r31,4l136,424,132,312,117,218,97,140,73,81,50,37,32,10,24,,,18xe" fillcolor="black" stroked="f">
              <v:path arrowok="t" o:connecttype="custom" o:connectlocs="0,9;4,14;12,26;23,47;34,76;44,113;51,159;52,213;47,276;62,278;68,213;66,157;59,109;49,70;37,41;25,19;16,5;12,0;0,9" o:connectangles="0,0,0,0,0,0,0,0,0,0,0,0,0,0,0,0,0,0,0"/>
            </v:shape>
            <v:shape id="Freeform 69" o:spid="_x0000_s1039" style="position:absolute;left:5647;top:4886;width:44;height:62;visibility:visible;mso-wrap-style:square;v-text-anchor:top" coordsize="87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0pCMYA&#10;AADbAAAADwAAAGRycy9kb3ducmV2LnhtbESPQWvCQBSE7wX/w/IK3uomQm1JXaWKLRUKErX0+si+&#10;ZkOzb5PsqtFf7wqFHoeZ+YaZzntbiyN1vnKsIB0lIIgLpysuFex3bw/PIHxA1lg7JgVn8jCfDe6m&#10;mGl34pyO21CKCGGfoQITQpNJ6QtDFv3INcTR+3GdxRBlV0rd4SnCbS3HSTKRFiuOCwYbWhoqfrcH&#10;q2Cxajftzo7td7pvL+9pnn9+rY1Sw/v+9QVEoD78h//aH1rB0yPcvsQfIG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D0pCMYAAADbAAAADwAAAAAAAAAAAAAAAACYAgAAZHJz&#10;L2Rvd25yZXYueG1sUEsFBgAAAAAEAAQA9QAAAIsDAAAAAA==&#10;" path="m,96r13,27l30,112,45,96,59,78,68,59,76,41,81,24,85,12,87,6,56,,53,10,49,21,44,36,38,50,30,64,21,78,12,89,,96xe" fillcolor="black" stroked="f">
              <v:path arrowok="t" o:connecttype="custom" o:connectlocs="0,48;7,62;15,56;23,48;30,39;34,30;38,21;41,12;43,6;44,3;28,0;27,5;25,11;22,18;19,25;15,32;11,39;6,45;0,48" o:connectangles="0,0,0,0,0,0,0,0,0,0,0,0,0,0,0,0,0,0,0"/>
            </v:shape>
            <v:shape id="Freeform 70" o:spid="_x0000_s1040" style="position:absolute;left:5756;top:4881;width:44;height:61;visibility:visible;mso-wrap-style:square;v-text-anchor:top" coordsize="87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+3f8YA&#10;AADbAAAADwAAAGRycy9kb3ducmV2LnhtbESPT2vCQBTE74V+h+UVequbeLAldRUtVRSEEv/g9ZF9&#10;ZoPZt0l2q6mfvlsQehxm5jfMeNrbWlyo85VjBekgAUFcOF1xqWC/W7y8gfABWWPtmBT8kIfp5PFh&#10;jJl2V87psg2liBD2GSowITSZlL4wZNEPXEMcvZPrLIYou1LqDq8Rbms5TJKRtFhxXDDY0Ieh4rz9&#10;tgrmn+1Xu7NDe0z37W2Z5vnmsDZKPT/1s3cQgfrwH763V1rB6wj+vsQfIC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+3f8YAAADbAAAADwAAAAAAAAAAAAAAAACYAgAAZHJz&#10;L2Rvd25yZXYueG1sUEsFBgAAAAAEAAQA9QAAAIsDAAAAAA==&#10;" path="m,97r15,26l32,111,47,96,60,78,70,58,77,41,82,25,86,13,87,7,58,,55,11,51,22,46,36,39,51,31,65,21,79,12,89,,97xe" fillcolor="black" stroked="f">
              <v:path arrowok="t" o:connecttype="custom" o:connectlocs="0,48;8,61;16,55;24,48;30,39;35,29;39,20;41,12;43,6;44,3;29,0;28,5;26,11;23,18;20,25;16,32;11,39;6,44;0,48" o:connectangles="0,0,0,0,0,0,0,0,0,0,0,0,0,0,0,0,0,0,0"/>
            </v:shape>
            <v:shape id="Freeform 71" o:spid="_x0000_s1041" style="position:absolute;left:5848;top:4835;width:44;height:62;visibility:visible;mso-wrap-style:square;v-text-anchor:top" coordsize="87,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Jcn8QA&#10;AADbAAAADwAAAGRycy9kb3ducmV2LnhtbESPW2sCMRSE3wv+h3AE32qigpetUby0pS8i2vb9sDlm&#10;FzcnS5Lq9t83hUIfh5n5hlmuO9eIG4VYe9YwGioQxKU3NVsNH+8vj3MQMSEbbDyThm+KsF71HpZY&#10;GH/nE93OyYoM4VighiqltpAylhU5jEPfEmfv4oPDlGWw0gS8Z7hr5FipqXRYc16osKVdReX1/OU0&#10;1HYfxq+H40JNnydHZdLp+mm3Wg/63eYJRKIu/Yf/2m9Gw2wGv1/y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SXJ/EAAAA2wAAAA8AAAAAAAAAAAAAAAAAmAIAAGRycy9k&#10;b3ducmV2LnhtbFBLBQYAAAAABAAEAPUAAACJAwAAAAA=&#10;" path="m,97r15,27l32,113,47,97,60,79,70,60,76,42,82,26,86,13,87,7,58,,55,11,51,22,46,37,39,51,31,65,21,79,12,89,,97xe" fillcolor="black" stroked="f">
              <v:path arrowok="t" o:connecttype="custom" o:connectlocs="0,49;8,62;16,57;24,49;30,40;35,30;38,21;41,13;43,7;44,4;29,0;28,6;26,11;23,19;20,26;16,33;11,40;6,45;0,49" o:connectangles="0,0,0,0,0,0,0,0,0,0,0,0,0,0,0,0,0,0,0"/>
            </v:shape>
            <v:shape id="Freeform 72" o:spid="_x0000_s1042" style="position:absolute;left:5551;top:4575;width:123;height:342;visibility:visible;mso-wrap-style:square;v-text-anchor:top" coordsize="247,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1E+cEA&#10;AADbAAAADwAAAGRycy9kb3ducmV2LnhtbERPu2rDMBTdC/kHcQNdSiK3QxKcKKG4BArtkvd6a91a&#10;ptaVI6m28/fRUOh4OO/VZrCN6MiH2rGC52kGgrh0uuZKwfGwnSxAhIissXFMCm4UYLMePaww167n&#10;HXX7WIkUwiFHBSbGNpcylIYshqlriRP37bzFmKCvpPbYp3DbyJcsm0mLNacGgy0Vhsqf/a9VULx9&#10;taG4PS3OF2c+dtkczenzqtTjeHhdgog0xH/xn/tdK5inselL+gF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tRPnBAAAA2wAAAA8AAAAAAAAAAAAAAAAAmAIAAGRycy9kb3du&#10;cmV2LnhtbFBLBQYAAAAABAAEAPUAAACGAwAAAAA=&#10;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 o:connecttype="custom" o:connectlocs="115,342;123,329;95,308;70,284;52,259;37,234;27,206;21,180;17,154;15,128;16,103;18,81;21,60;25,42;29,27;33,16;35,8;36,5;21,0;20,3;18,11;14,23;10,38;6,58;3,79;1,103;0,129;1,156;5,184;13,212;23,241;39,268;58,294;84,319;115,342" o:connectangles="0,0,0,0,0,0,0,0,0,0,0,0,0,0,0,0,0,0,0,0,0,0,0,0,0,0,0,0,0,0,0,0,0,0,0"/>
            </v:shape>
            <v:shape id="Freeform 73" o:spid="_x0000_s1043" style="position:absolute;left:5440;top:4501;width:129;height:428;visibility:visible;mso-wrap-style:square;v-text-anchor:top" coordsize="258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9bO8UA&#10;AADbAAAADwAAAGRycy9kb3ducmV2LnhtbESPQWvCQBSE74X+h+UJXopurFA1dRNKoFJ6EJpGz8/s&#10;axLMvg3ZNab/visUPA4z8w2zTUfTioF611hWsJhHIIhLqxuuFBTf77M1COeRNbaWScEvOUiTx4ct&#10;xtpe+YuG3FciQNjFqKD2vouldGVNBt3cdsTB+7G9QR9kX0nd4zXATSufo+hFGmw4LNTYUVZTec4v&#10;RsFp0E95trIX6Q+fy+U+O+Ki2Ck1nYxvryA8jf4e/m9/aAWrDdy+hB8g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z1s7xQAAANsAAAAPAAAAAAAAAAAAAAAAAJgCAABkcnMv&#10;ZG93bnJldi54bWxQSwUGAAAAAAQABAD1AAAAigMAAAAA&#10;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 o:connecttype="custom" o:connectlocs="120,428;129,416;96,390;70,360;50,329;34,296;24,263;18,228;16,195;16,162;18,130;23,101;28,75;34,52;39,33;44,18;48,9;49,5;35,0;34,4;30,14;25,29;19,49;13,72;8,100;4,130;1,163;0,197;4,232;10,267;21,303;36,337;58,370;85,400;120,428" o:connectangles="0,0,0,0,0,0,0,0,0,0,0,0,0,0,0,0,0,0,0,0,0,0,0,0,0,0,0,0,0,0,0,0,0,0,0"/>
            </v:shape>
          </v:group>
        </w:pict>
      </w:r>
      <w:r>
        <w:rPr>
          <w:noProof/>
          <w:lang w:eastAsia="tr-TR"/>
        </w:rPr>
        <w:pict>
          <v:group id="Grup 44" o:spid="_x0000_s1044" style="position:absolute;margin-left:204.45pt;margin-top:595.05pt;width:27pt;height:26.55pt;z-index:251658240" coordorigin="5350,4342" coordsize="640,6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">
            <v:shape id="Picture 39" o:spid="_x0000_s1045" type="#_x0000_t75" alt="BD21308_" style="position:absolute;left:5863;top:4591;width:120;height:1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VLQJLCAAAA2wAAAA8AAABkcnMvZG93bnJldi54bWxEj0FrwkAUhO8F/8PyBG/1pWJLSF2lCIrg&#10;odQKXh/Z12xo9m3Irib+e1cQPA4z8w2zWA2uURfuQu1Fw9s0A8VSelNLpeH4u3nNQYVIYqjxwhqu&#10;HGC1HL0sqDC+lx++HGKlEkRCQRpsjG2BGErLjsLUtyzJ+/Odo5hkV6HpqE9w1+Asyz7QUS1pwVLL&#10;a8vl/+HsNOAR8/5kzvlpv91/+3Zmcees1pPx8PUJKvIQn+FHe2c0zN/h/iX9AFz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FS0CSwgAAANsAAAAPAAAAAAAAAAAAAAAAAJ8C&#10;AABkcnMvZG93bnJldi54bWxQSwUGAAAAAAQABAD3AAAAjgMAAAAA&#10;">
              <v:imagedata r:id="rId10" o:title=""/>
            </v:shape>
            <v:shape id="Freeform 40" o:spid="_x0000_s1046" style="position:absolute;left:5350;top:4342;width:640;height:614;visibility:visible;mso-wrap-style:square;v-text-anchor:top" coordsize="1279,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XG28MA&#10;AADbAAAADwAAAGRycy9kb3ducmV2LnhtbESP3YrCMBSE7xd8h3AE79bUn1WpRhFBlGUvrPoAh+bY&#10;VJuT0kStb79ZWPBymJlvmMWqtZV4UONLxwoG/QQEce50yYWC82n7OQPhA7LGyjEpeJGH1bLzscBU&#10;uydn9DiGQkQI+xQVmBDqVEqfG7Lo+64mjt7FNRZDlE0hdYPPCLeVHCbJRFosOS4YrGljKL8d71bB&#10;NEu+9t6Mr/fv60+GO8m7gxwp1eu26zmIQG14h//be61gPIG/L/EH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XG28MAAADbAAAADwAAAAAAAAAAAAAAAACYAgAAZHJzL2Rv&#10;d25yZXYueG1sUEsFBgAAAAAEAAQA9QAAAIgDAAAAAA==&#10;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 o:connecttype="custom" o:connectlocs="638,338;626,398;602,453;567,502;524,543;473,577;415,600;353,612;287,612;224,600;167,577;116,543;73,502;39,453;14,398;2,338;2,275;14,215;39,161;73,112;116,70;167,37;224,14;287,1;356,1;422,14;481,36;532,69;573,110;606,159;627,215;638,275" o:connectangles="0,0,0,0,0,0,0,0,0,0,0,0,0,0,0,0,0,0,0,0,0,0,0,0,0,0,0,0,0,0,0,0"/>
            </v:shape>
            <v:shape id="Freeform 41" o:spid="_x0000_s1047" style="position:absolute;left:5416;top:4455;width:548;height:476;visibility:visible;mso-wrap-style:square;v-text-anchor:top" coordsize="1095,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0epMQA&#10;AADbAAAADwAAAGRycy9kb3ducmV2LnhtbESPQWvCQBSE7wX/w/IEb81GkVZiVgmCUEop1nhob4/s&#10;M9k2+zZk1xj/fbdQ8DjMzDdMvh1tKwbqvXGsYJ6kIIgrpw3XCk7l/nEFwgdkja1jUnAjD9vN5CHH&#10;TLsrf9BwDLWIEPYZKmhC6DIpfdWQRZ+4jjh6Z9dbDFH2tdQ9XiPctnKRpk/SouG40GBHu4aqn+PF&#10;KrgU1fdnbQ5f/CrfDtq05vZeGqVm07FYgwg0hnv4v/2iFSyf4e9L/AF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tHqTEAAAA2wAAAA8AAAAAAAAAAAAAAAAAmAIAAGRycy9k&#10;b3ducmV2LnhtbFBLBQYAAAAABAAEAPUAAACJAwAAAAA=&#10;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 o:connecttype="custom" o:connectlocs="476,16;491,50;501,86;507,124;506,173;494,227;472,278;440,323;401,361;354,391;301,412;244,424;198,425;167,422;138,416;110,407;82,396;57,382;32,366;10,347;10,353;33,381;60,407;89,428;122,446;157,461;194,470;233,476;283,475;340,463;393,442;440,412;481,374;512,329;534,278;546,223;546,166;535,113;514,64;485,20" o:connectangles="0,0,0,0,0,0,0,0,0,0,0,0,0,0,0,0,0,0,0,0,0,0,0,0,0,0,0,0,0,0,0,0,0,0,0,0,0,0,0,0"/>
            </v:shape>
            <v:shape id="Freeform 42" o:spid="_x0000_s1048" style="position:absolute;left:5376;top:4367;width:548;height:513;visibility:visible;mso-wrap-style:square;v-text-anchor:top" coordsize="1097,10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UcscAA&#10;AADbAAAADwAAAGRycy9kb3ducmV2LnhtbERPzWoCMRC+F3yHMEJvNVtpa9kaRQShFC3t6gMMm2k2&#10;uJmsm1G3b28OhR4/vv/5cgitulCffGQDj5MCFHEdrWdn4LDfPLyCSoJssY1MBn4pwXIxuptjaeOV&#10;v+lSiVM5hFOJBhqRrtQ61Q0FTJPYEWfuJ/YBJcPeadvjNYeHVk+L4kUH9JwbGuxo3VB9rM7BgJeD&#10;23onz5+nD89xW8ns+LUz5n48rN5ACQ3yL/5zv1sDT3ls/pJ/gF7c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rUcscAAAADbAAAADwAAAAAAAAAAAAAAAACYAgAAZHJzL2Rvd25y&#10;ZXYueG1sUEsFBgAAAAAEAAQA9QAAAIUDAAAAAA==&#10;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 o:connecttype="custom" o:connectlocs="284,512;341,500;394,479;441,449;481,411;512,366;535,315;547,261;547,212;542,174;531,138;516,104;497,78;475,59;451,43;425,29;398,18;370,9;340,3;309,0;263,1;206,12;153,34;106,64;67,103;35,148;13,198;1,253;0,301;6,339;17,375;31,409;51,435;73,454;97,470;123,484;150,495;178,504;208,510;239,513" o:connectangles="0,0,0,0,0,0,0,0,0,0,0,0,0,0,0,0,0,0,0,0,0,0,0,0,0,0,0,0,0,0,0,0,0,0,0,0,0,0,0,0"/>
            </v:shape>
            <v:shape id="Freeform 43" o:spid="_x0000_s1049" style="position:absolute;left:5494;top:4405;width:276;height:180;visibility:visible;mso-wrap-style:square;v-text-anchor:top" coordsize="553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hJcMA&#10;AADbAAAADwAAAGRycy9kb3ducmV2LnhtbESPwWrDMBBE74H+g9hAb7HsUozrRAkhxNTXpinkuFhr&#10;W8RauZaauH9fFQo9DjPzhtnsZjuIG03eOFaQJSkI4sZpw52C83u1KkD4gKxxcEwKvsnDbvuw2GCp&#10;3Z3f6HYKnYgQ9iUq6EMYSyl905NFn7iROHqtmyyGKKdO6gnvEW4H+ZSmubRoOC70ONKhp+Z6+rIK&#10;TP1hhqroZJMf2+xSfPK+zl+VelzO+zWIQHP4D/+1a63g+QV+v8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LhJcMAAADbAAAADwAAAAAAAAAAAAAAAACYAgAAZHJzL2Rv&#10;d25yZXYueG1sUEsFBgAAAAAEAAQA9QAAAIgDAAAAAA==&#10;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 o:connecttype="custom" o:connectlocs="0,1;3,16;5,16;9,16;17,16;27,16;39,17;53,20;68,23;86,29;105,37;125,47;147,60;170,77;192,96;216,120;239,148;264,180;276,172;252,139;227,109;202,85;178,64;154,47;132,33;111,22;90,14;72,8;55,4;39,1;27,0;16,0;8,1;3,1;0,1" o:connectangles="0,0,0,0,0,0,0,0,0,0,0,0,0,0,0,0,0,0,0,0,0,0,0,0,0,0,0,0,0,0,0,0,0,0,0"/>
            </v:shape>
            <v:shape id="Freeform 44" o:spid="_x0000_s1050" style="position:absolute;left:5593;top:4360;width:265;height:174;visibility:visible;mso-wrap-style:square;v-text-anchor:top" coordsize="530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BotsEA&#10;AADbAAAADwAAAGRycy9kb3ducmV2LnhtbERPz2vCMBS+C/sfwht403SCRTqjjE1BD4K27v5o3tpu&#10;zUuXRK3+9eYgePz4fs+XvWnFmZxvLCt4GycgiEurG64UHIv1aAbCB2SNrWVScCUPy8XLYI6Zthc+&#10;0DkPlYgh7DNUUIfQZVL6siaDfmw74sj9WGcwROgqqR1eYrhp5SRJUmmw4dhQY0efNZV/+ckoqFI2&#10;k+1sdwub76/1/+o39cUelRq+9h/vIAL14Sl+uDdawTSuj1/iD5CL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QaLbBAAAA2wAAAA8AAAAAAAAAAAAAAAAAmAIAAGRycy9kb3du&#10;cmV2LnhtbFBLBQYAAAAABAAEAPUAAACGAwAAAAA=&#10;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 o:connecttype="custom" o:connectlocs="2,3;0,12;2,12;6,11;13,10;22,11;34,12;47,14;63,18;79,23;97,31;118,41;138,54;160,70;182,91;206,114;229,142;253,174;265,166;240,133;216,104;192,79;169,58;146,41;125,28;105,18;85,10;68,5;53,2;38,1;27,0;17,0;10,1;5,2;2,3" o:connectangles="0,0,0,0,0,0,0,0,0,0,0,0,0,0,0,0,0,0,0,0,0,0,0,0,0,0,0,0,0,0,0,0,0,0,0"/>
            </v:shape>
            <v:shape id="Freeform 45" o:spid="_x0000_s1051" style="position:absolute;left:5400;top:4482;width:249;height:171;visibility:visible;mso-wrap-style:square;v-text-anchor:top" coordsize="500,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2kNcQA&#10;AADbAAAADwAAAGRycy9kb3ducmV2LnhtbESPQWvCQBSE7wX/w/IEL6IbC5YSXUWCEktPtR48PrLP&#10;TUz2bchuY/z3bqHQ4zAz3zDr7WAb0VPnK8cKFvMEBHHhdMVGwfn7MHsH4QOyxsYxKXiQh+1m9LLG&#10;VLs7f1F/CkZECPsUFZQhtKmUvijJop+7ljh6V9dZDFF2RuoO7xFuG/maJG/SYsVxocSWspKK+vRj&#10;Few/Lx81Z3mf1WZpZH6b1vt8qtRkPOxWIAIN4T/81z5qBcsF/H6JP0B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dpDXEAAAA2wAAAA8AAAAAAAAAAAAAAAAAmAIAAGRycy9k&#10;b3ducmV2LnhtbFBLBQYAAAAABAAEAPUAAACJAwAAAAA=&#10;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 o:connecttype="custom" o:connectlocs="0,2;3,16;5,16;9,16;15,15;24,16;35,16;47,18;61,22;77,27;94,35;112,44;131,56;151,72;172,91;193,113;215,140;236,171;249,163;226,131;203,103;181,79;159,59;138,43;118,29;99,20;81,12;64,7;49,3;35,1;24,0;15,0;7,1;2,2;0,2" o:connectangles="0,0,0,0,0,0,0,0,0,0,0,0,0,0,0,0,0,0,0,0,0,0,0,0,0,0,0,0,0,0,0,0,0,0,0"/>
            </v:shape>
            <v:shape id="Freeform 46" o:spid="_x0000_s1052" style="position:absolute;left:5639;top:4470;width:272;height:178;visibility:visible;mso-wrap-style:square;v-text-anchor:top" coordsize="545,3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NOJMYA&#10;AADbAAAADwAAAGRycy9kb3ducmV2LnhtbESPW2vCQBSE3wv9D8sp9K1uKq1o6ipSKVhQ8frQt0P2&#10;NAlmz6bZzUV/fVcQfBxm5htmPO1MIRqqXG5ZwWsvAkGcWJ1zquCw/3oZgnAeWWNhmRScycF08vgw&#10;xljblrfU7HwqAoRdjAoy78tYSpdkZND1bEkcvF9bGfRBVqnUFbYBbgrZj6KBNJhzWMiwpM+MktOu&#10;NgpGf/O3n+Vxtcfi2yd1s94sLvONUs9P3ewDhKfO38O39kIreO/D9Uv4AXL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eNOJMYAAADbAAAADwAAAAAAAAAAAAAAAACYAgAAZHJz&#10;L2Rvd25yZXYueG1sUEsFBgAAAAAEAAQA9QAAAIsDAAAAAA==&#10;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 o:connecttype="custom" o:connectlocs="0,165;5,178;34,169;62,157;88,145;113,131;137,118;159,103;179,90;198,76;215,63;229,51;242,39;253,29;261,21;267,15;271,11;272,9;261,0;260,1;255,5;249,11;241,19;231,29;219,40;204,52;188,65;170,78;150,92;129,105;106,119;82,132;56,144;28,155;0,165" o:connectangles="0,0,0,0,0,0,0,0,0,0,0,0,0,0,0,0,0,0,0,0,0,0,0,0,0,0,0,0,0,0,0,0,0,0,0"/>
            </v:shape>
            <v:shape id="Freeform 47" o:spid="_x0000_s1053" style="position:absolute;left:5685;top:4726;width:283;height:179;visibility:visible;mso-wrap-style:square;v-text-anchor:top" coordsize="566,3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gymMcA&#10;AADbAAAADwAAAGRycy9kb3ducmV2LnhtbESPQWvCQBSE74X+h+UVvBTdaGkJ0VWKohXB0sYgHh/Z&#10;ZxKafRuyq0Z/vVso9DjMzDfMZNaZWpypdZVlBcNBBII4t7riQkG2W/ZjEM4ja6wtk4IrOZhNHx8m&#10;mGh74W86p74QAcIuQQWl900ipctLMugGtiEO3tG2Bn2QbSF1i5cAN7UcRdGbNFhxWCixoXlJ+U96&#10;Mgo214PLvp4z3Mbzz4/9YrXaxbe9Ur2n7n0MwlPn/8N/7bVW8PoCv1/CD5DT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L4MpjHAAAA2wAAAA8AAAAAAAAAAAAAAAAAmAIAAGRy&#10;cy9kb3ducmV2LnhtbFBLBQYAAAAABAAEAPUAAACMAwAAAAA=&#10;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 o:connecttype="custom" o:connectlocs="1,164;0,179;3,179;10,179;20,178;33,177;49,174;67,171;88,166;110,159;132,150;156,139;179,125;202,108;225,88;246,65;266,38;283,7;269,0;252,30;234,56;214,78;192,97;171,113;148,126;126,137;104,145;83,152;65,156;47,160;32,162;19,163;10,164;3,164;1,164" o:connectangles="0,0,0,0,0,0,0,0,0,0,0,0,0,0,0,0,0,0,0,0,0,0,0,0,0,0,0,0,0,0,0,0,0,0,0"/>
            </v:shape>
            <v:shape id="Freeform 48" o:spid="_x0000_s1054" style="position:absolute;left:5683;top:4644;width:298;height:178;visibility:visible;mso-wrap-style:square;v-text-anchor:top" coordsize="597,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tTosQA&#10;AADbAAAADwAAAGRycy9kb3ducmV2LnhtbESP0WrCQBRE3wv+w3KFvtWNorakriEIhTy0qKkfcMle&#10;k2D2bsiuJunXdwXBx2FmzjCbZDCNuFHnassK5rMIBHFhdc2lgtPv19sHCOeRNTaWScFIDpLt5GWD&#10;sbY9H+mW+1IECLsYFVTet7GUrqjIoJvZljh4Z9sZ9EF2pdQd9gFuGrmIorU0WHNYqLClXUXFJb8a&#10;BQcns8P3n1meirSxq/3PKNfvo1Kv0yH9BOFp8M/wo51pBasl3L+EHyC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bU6LEAAAA2wAAAA8AAAAAAAAAAAAAAAAAmAIAAGRycy9k&#10;b3ducmV2LnhtbFBLBQYAAAAABAAEAPUAAACJAwAAAAA=&#10;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 o:connecttype="custom" o:connectlocs="0,163;0,178;2,178;10,178;20,177;34,176;52,174;72,170;94,166;117,159;141,150;165,139;190,125;215,108;239,88;260,65;280,38;298,7;284,0;267,30;248,56;227,78;205,97;182,112;158,126;134,136;112,145;90,151;69,156;50,159;34,161;20,163;10,163;3,163;0,163" o:connectangles="0,0,0,0,0,0,0,0,0,0,0,0,0,0,0,0,0,0,0,0,0,0,0,0,0,0,0,0,0,0,0,0,0,0,0"/>
            </v:shape>
            <v:shape id="Freeform 49" o:spid="_x0000_s1055" style="position:absolute;left:5672;top:4547;width:295;height:190;visibility:visible;mso-wrap-style:square;v-text-anchor:top" coordsize="591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mDYb8A&#10;AADbAAAADwAAAGRycy9kb3ducmV2LnhtbESPzQrCMBCE74LvEFbwpqmCVatRRBEKevHnAZZmbYvN&#10;pjRR69sbQfA4zMw3zHLdmko8qXGlZQWjYQSCOLO65FzB9bIfzEA4j6yxskwK3uRgvep2lpho++IT&#10;Pc8+FwHCLkEFhfd1IqXLCjLohrYmDt7NNgZ9kE0udYOvADeVHEdRLA2WHBYKrGlbUHY/P4yCy2HU&#10;7uapddP05nU6i8vjNn4r1e+1mwUIT63/h3/tVCuYTOD7JfwAuf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+YNhvwAAANsAAAAPAAAAAAAAAAAAAAAAAJgCAABkcnMvZG93bnJl&#10;di54bWxQSwUGAAAAAAQABAD1AAAAhAMAAAAA&#10;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 o:connecttype="custom" o:connectlocs="0,175;3,190;5,189;12,188;23,186;37,183;54,178;74,172;95,165;118,155;141,144;166,132;190,117;214,100;237,81;258,59;278,34;295,7;282,0;265,26;246,49;226,71;204,89;181,105;158,119;134,131;111,142;89,151;68,158;50,164;33,168;20,171;9,173;3,175;0,175" o:connectangles="0,0,0,0,0,0,0,0,0,0,0,0,0,0,0,0,0,0,0,0,0,0,0,0,0,0,0,0,0,0,0,0,0,0,0"/>
            </v:shape>
            <v:shape id="Freeform 50" o:spid="_x0000_s1056" style="position:absolute;left:5625;top:4628;width:68;height:278;visibility:visible;mso-wrap-style:square;v-text-anchor:top" coordsize="136,5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qzuMUA&#10;AADbAAAADwAAAGRycy9kb3ducmV2LnhtbESPQWvCQBSE70L/w/IKvelGISLRVbRQaINgtYp6e2Sf&#10;SWj2bchuk/TfuwWhx2FmvmEWq95UoqXGlZYVjEcRCOLM6pJzBcevt+EMhPPIGivLpOCXHKyWT4MF&#10;Jtp2vKf24HMRIOwSVFB4XydSuqwgg25ka+Lg3Wxj0AfZ5FI32AW4qeQkiqbSYMlhocCaXgvKvg8/&#10;RsHkFOvNNU4/P467Nk/Tbns5j7dKvTz36zkIT73/Dz/a71pBPIW/L+EH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CrO4xQAAANsAAAAPAAAAAAAAAAAAAAAAAJgCAABkcnMv&#10;ZG93bnJldi54bWxQSwUGAAAAAAQABAD1AAAAigMAAAAA&#10;" path="m,18r7,9l23,51,45,94r22,57l88,225r13,92l104,425,93,550r31,4l136,424,132,312,117,218,97,140,73,81,50,37,32,10,24,,,18xe" fillcolor="black" stroked="f">
              <v:path arrowok="t" o:connecttype="custom" o:connectlocs="0,9;4,14;12,26;23,47;34,76;44,113;51,159;52,213;47,276;62,278;68,213;66,157;59,109;49,70;37,41;25,19;16,5;12,0;0,9" o:connectangles="0,0,0,0,0,0,0,0,0,0,0,0,0,0,0,0,0,0,0"/>
            </v:shape>
            <v:shape id="Freeform 51" o:spid="_x0000_s1057" style="position:absolute;left:5647;top:4886;width:44;height:62;visibility:visible;mso-wrap-style:square;v-text-anchor:top" coordsize="87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ZOhMYA&#10;AADbAAAADwAAAGRycy9kb3ducmV2LnhtbESPQWvCQBSE7wX/w/IK3uomQm1JXaWKLRUKErX0+si+&#10;ZkOzb5PsqtFf7wqFHoeZ+YaZzntbiyN1vnKsIB0lIIgLpysuFex3bw/PIHxA1lg7JgVn8jCfDe6m&#10;mGl34pyO21CKCGGfoQITQpNJ6QtDFv3INcTR+3GdxRBlV0rd4SnCbS3HSTKRFiuOCwYbWhoqfrcH&#10;q2Cxajftzo7td7pvL+9pnn9+rY1Sw/v+9QVEoD78h//aH1rB4xPcvsQfIG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BZOhMYAAADbAAAADwAAAAAAAAAAAAAAAACYAgAAZHJz&#10;L2Rvd25yZXYueG1sUEsFBgAAAAAEAAQA9QAAAIsDAAAAAA==&#10;" path="m,96r13,27l30,112,45,96,59,78,68,59,76,41,81,24,85,12,87,6,56,,53,10,49,21,44,36,38,50,30,64,21,78,12,89,,96xe" fillcolor="black" stroked="f">
              <v:path arrowok="t" o:connecttype="custom" o:connectlocs="0,48;7,62;15,56;23,48;30,39;34,30;38,21;41,12;43,6;44,3;28,0;27,5;25,11;22,18;19,25;15,32;11,39;6,45;0,48" o:connectangles="0,0,0,0,0,0,0,0,0,0,0,0,0,0,0,0,0,0,0"/>
            </v:shape>
            <v:shape id="Freeform 52" o:spid="_x0000_s1058" style="position:absolute;left:5756;top:4881;width:44;height:61;visibility:visible;mso-wrap-style:square;v-text-anchor:top" coordsize="87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na9sIA&#10;AADbAAAADwAAAGRycy9kb3ducmV2LnhtbERPW2vCMBR+H/gfwhF8m2kFx6hGUXFjg8GoF3w9NMem&#10;2Jy0Tabdfv3yIPj48d3ny97W4kqdrxwrSMcJCOLC6YpLBYf92/MrCB+QNdaOScEveVguBk9zzLS7&#10;cU7XXShFDGGfoQITQpNJ6QtDFv3YNcSRO7vOYoiwK6Xu8BbDbS0nSfIiLVYcGww2tDFUXHY/VsF6&#10;2363ezuxp/TQ/r2nef51/DRKjYb9agYiUB8e4rv7QyuYxrHxS/w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idr2wgAAANsAAAAPAAAAAAAAAAAAAAAAAJgCAABkcnMvZG93&#10;bnJldi54bWxQSwUGAAAAAAQABAD1AAAAhwMAAAAA&#10;" path="m,97r15,26l32,111,47,96,60,78,70,58,77,41,82,25,86,13,87,7,58,,55,11,51,22,46,36,39,51,31,65,21,79,12,89,,97xe" fillcolor="black" stroked="f">
              <v:path arrowok="t" o:connecttype="custom" o:connectlocs="0,48;8,61;16,55;24,48;30,39;35,29;39,20;41,12;43,6;44,3;29,0;28,5;26,11;23,18;20,25;16,32;11,39;6,44;0,48" o:connectangles="0,0,0,0,0,0,0,0,0,0,0,0,0,0,0,0,0,0,0"/>
            </v:shape>
            <v:shape id="Freeform 53" o:spid="_x0000_s1059" style="position:absolute;left:5848;top:4835;width:44;height:62;visibility:visible;mso-wrap-style:square;v-text-anchor:top" coordsize="87,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QxFsMA&#10;AADbAAAADwAAAGRycy9kb3ducmV2LnhtbESPT2sCMRTE7wW/Q3iCt5qoVHRrFO0f6UVE294fm2d2&#10;cfOyJKluv30jFDwOM/MbZrHqXCMuFGLtWcNoqEAQl97UbDV8fb4/zkDEhGyw8UwafinCatl7WGBh&#10;/JUPdDkmKzKEY4EaqpTaQspYVuQwDn1LnL2TDw5TlsFKE/Ca4a6RY6Wm0mHNeaHCll4qKs/HH6eh&#10;tq9hvN3t52r6Ntkrkw7nb7vRetDv1s8gEnXpHv5vfxgNT3O4fck/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QxFsMAAADbAAAADwAAAAAAAAAAAAAAAACYAgAAZHJzL2Rv&#10;d25yZXYueG1sUEsFBgAAAAAEAAQA9QAAAIgDAAAAAA==&#10;" path="m,97r15,27l32,113,47,97,60,79,70,60,76,42,82,26,86,13,87,7,58,,55,11,51,22,46,37,39,51,31,65,21,79,12,89,,97xe" fillcolor="black" stroked="f">
              <v:path arrowok="t" o:connecttype="custom" o:connectlocs="0,49;8,62;16,57;24,49;30,40;35,30;38,21;41,13;43,7;44,4;29,0;28,6;26,11;23,19;20,26;16,33;11,40;6,45;0,49" o:connectangles="0,0,0,0,0,0,0,0,0,0,0,0,0,0,0,0,0,0,0"/>
            </v:shape>
            <v:shape id="Freeform 54" o:spid="_x0000_s1060" style="position:absolute;left:5551;top:4575;width:123;height:342;visibility:visible;mso-wrap-style:square;v-text-anchor:top" coordsize="247,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LeIsIA&#10;AADbAAAADwAAAGRycy9kb3ducmV2LnhtbERPTWvCMBi+C/sP4R14kZluB5VqlNExGGyX+jGv75p3&#10;TVnzpkuitv/eHASPD8/3atPbVpzJh8axgudpBoK4crrhWsF+9/60ABEissbWMSkYKMBm/TBaYa7d&#10;hUs6b2MtUgiHHBWYGLtcylAZshimriNO3K/zFmOCvpba4yWF21a+ZNlMWmw4NRjsqDBU/W1PVkHx&#10;9tOFYpgsvo/OfJbZHM3h61+p8WP/ugQRqY938c39oRXM0vr0Jf0Aub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At4iwgAAANsAAAAPAAAAAAAAAAAAAAAAAJgCAABkcnMvZG93&#10;bnJldi54bWxQSwUGAAAAAAQABAD1AAAAhwMAAAAA&#10;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 o:connecttype="custom" o:connectlocs="115,342;123,329;95,308;70,284;52,259;37,234;27,206;21,180;17,154;15,128;16,103;18,81;21,60;25,42;29,27;33,16;35,8;36,5;21,0;20,3;18,11;14,23;10,38;6,58;3,79;1,103;0,129;1,156;5,184;13,212;23,241;39,268;58,294;84,319;115,342" o:connectangles="0,0,0,0,0,0,0,0,0,0,0,0,0,0,0,0,0,0,0,0,0,0,0,0,0,0,0,0,0,0,0,0,0,0,0"/>
            </v:shape>
            <v:shape id="Freeform 55" o:spid="_x0000_s1061" style="position:absolute;left:5440;top:4501;width:129;height:428;visibility:visible;mso-wrap-style:square;v-text-anchor:top" coordsize="258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DB4MQA&#10;AADbAAAADwAAAGRycy9kb3ducmV2LnhtbESPQWvCQBSE70L/w/IKvUjdpIItqZtQAkrxUDCmnp/Z&#10;1yQ0+zZk15j+e7cgeBxm5htmnU2mEyMNrrWsIF5EIIgrq1uuFZSHzfMbCOeRNXaWScEfOcjSh9ka&#10;E20vvKex8LUIEHYJKmi87xMpXdWQQbewPXHwfuxg0Ac51FIPeAlw08mXKFpJgy2HhQZ7yhuqfouz&#10;UXAa9bzIX+1Z+u/dcvmVHzEut0o9PU4f7yA8Tf4evrU/tYJVDP9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gweDEAAAA2wAAAA8AAAAAAAAAAAAAAAAAmAIAAGRycy9k&#10;b3ducmV2LnhtbFBLBQYAAAAABAAEAPUAAACJAwAAAAA=&#10;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 o:connecttype="custom" o:connectlocs="120,428;129,416;96,390;70,360;50,329;34,296;24,263;18,228;16,195;16,162;18,130;23,101;28,75;34,52;39,33;44,18;48,9;49,5;35,0;34,4;30,14;25,29;19,49;13,72;8,100;4,130;1,163;0,197;4,232;10,267;21,303;36,337;58,370;85,400;120,428" o:connectangles="0,0,0,0,0,0,0,0,0,0,0,0,0,0,0,0,0,0,0,0,0,0,0,0,0,0,0,0,0,0,0,0,0,0,0"/>
            </v:shape>
          </v:group>
        </w:pict>
      </w:r>
      <w:r>
        <w:rPr>
          <w:noProof/>
          <w:lang w:eastAsia="tr-TR"/>
        </w:rPr>
        <w:pict>
          <v:group id="Grup 26" o:spid="_x0000_s1062" style="position:absolute;margin-left:204.45pt;margin-top:595.05pt;width:27pt;height:26.55pt;z-index:251657216" coordorigin="5350,4342" coordsize="640,6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">
            <v:shape id="Picture 21" o:spid="_x0000_s1063" type="#_x0000_t75" alt="BD21308_" style="position:absolute;left:5863;top:4591;width:120;height:1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Knt7CAAAA2wAAAA8AAABkcnMvZG93bnJldi54bWxEj09rwkAUxO+FfoflFXqrL82hhugqIlQE&#10;D8U/4PWRfc2GZt+G7Grit+8KgsdhZn7DzJeja9WV+9B40fA5yUCxVN40Ums4Hb8/ClAhkhhqvbCG&#10;GwdYLl5f5lQaP8ier4dYqwSRUJIGG2NXIobKsqMw8R1L8n597ygm2ddoehoS3LWYZ9kXOmokLVjq&#10;eG25+jtcnAY8YTGczaU47za7H9/lFrfOav3+Nq5moCKP8Rl+tLdGQz6F+5f0A3Dx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HCp7ewgAAANsAAAAPAAAAAAAAAAAAAAAAAJ8C&#10;AABkcnMvZG93bnJldi54bWxQSwUGAAAAAAQABAD3AAAAjgMAAAAA&#10;">
              <v:imagedata r:id="rId10" o:title=""/>
            </v:shape>
            <v:shape id="Freeform 22" o:spid="_x0000_s1064" style="position:absolute;left:5350;top:4342;width:640;height:614;visibility:visible;mso-wrap-style:square;v-text-anchor:top" coordsize="1279,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kSksEA&#10;AADbAAAADwAAAGRycy9kb3ducmV2LnhtbERP3WrCMBS+F3yHcAa703Sdc6MzFhkMRXZh6x7g0Jw1&#10;dc1JSaLWtzcXg11+fP+rcrS9uJAPnWMFT/MMBHHjdMetgu/j5+wNRIjIGnvHpOBGAcr1dLLCQrsr&#10;V3SpYytSCIcCFZgYh0LK0BiyGOZuIE7cj/MWY4K+ldrjNYXbXuZZtpQWO04NBgf6MNT81mer4LXK&#10;XnbBLE7n/emrwq3k7UE+K/X4MG7eQUQa47/4z73TCvI0Nn1JP0C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JEpLBAAAA2wAAAA8AAAAAAAAAAAAAAAAAmAIAAGRycy9kb3du&#10;cmV2LnhtbFBLBQYAAAAABAAEAPUAAACGAwAAAAA=&#10;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 o:connecttype="custom" o:connectlocs="638,338;626,398;602,453;567,502;524,543;473,577;415,600;353,612;287,612;224,600;167,577;116,543;73,502;39,453;14,398;2,338;2,275;14,215;39,161;73,112;116,70;167,37;224,14;287,1;356,1;422,14;481,36;532,69;573,110;606,159;627,215;638,275" o:connectangles="0,0,0,0,0,0,0,0,0,0,0,0,0,0,0,0,0,0,0,0,0,0,0,0,0,0,0,0,0,0,0,0"/>
            </v:shape>
            <v:shape id="Freeform 23" o:spid="_x0000_s1065" style="position:absolute;left:5416;top:4455;width:548;height:476;visibility:visible;mso-wrap-style:square;v-text-anchor:top" coordsize="1095,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HK7cIA&#10;AADbAAAADwAAAGRycy9kb3ducmV2LnhtbESPzarCMBSE94LvEI7gTlNdiFajiCDI5XLxb6G7Q3Ns&#10;o81JaaLWt78RBJfDzHzDzBaNLcWDam8cKxj0ExDEmdOGcwXHw7o3BuEDssbSMSl4kYfFvN2aYard&#10;k3f02IdcRAj7FBUUIVSplD4ryKLvu4o4ehdXWwxR1rnUNT4j3JZymCQjadFwXCiwolVB2W1/twru&#10;y+x6ys32zD/yd6tNaV5/B6NUt9MspyACNeEb/rQ3WsFwAu8v8Qf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ocrtwgAAANsAAAAPAAAAAAAAAAAAAAAAAJgCAABkcnMvZG93&#10;bnJldi54bWxQSwUGAAAAAAQABAD1AAAAhwMAAAAA&#10;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 o:connecttype="custom" o:connectlocs="476,16;491,50;501,86;507,124;506,173;494,227;472,278;440,323;401,361;354,391;301,412;244,424;198,425;167,422;138,416;110,407;82,396;57,382;32,366;10,347;10,353;33,381;60,407;89,428;122,446;157,461;194,470;233,476;283,475;340,463;393,442;440,412;481,374;512,329;534,278;546,223;546,166;535,113;514,64;485,20" o:connectangles="0,0,0,0,0,0,0,0,0,0,0,0,0,0,0,0,0,0,0,0,0,0,0,0,0,0,0,0,0,0,0,0,0,0,0,0,0,0,0,0"/>
            </v:shape>
            <v:shape id="Freeform 24" o:spid="_x0000_s1066" style="position:absolute;left:5376;top:4367;width:548;height:513;visibility:visible;mso-wrap-style:square;v-text-anchor:top" coordsize="1097,10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VjysAA&#10;AADbAAAADwAAAGRycy9kb3ducmV2LnhtbERPzWoCMRC+F3yHMEJvNVtLa9kaRQShFC3t6gMMm2k2&#10;uJmsm1G3b28OhR4/vv/5cgitulCffGQDj5MCFHEdrWdn4LDfPLyCSoJssY1MBn4pwXIxuptjaeOV&#10;v+lSiVM5hFOJBhqRrtQ61Q0FTJPYEWfuJ/YBJcPeadvjNYeHVk+L4kUH9JwbGuxo3VB9rM7BgJeD&#10;23onz5+nD89xW8ns+LUz5n48rN5ACQ3yL/5zv1sDT3l9/pJ/gF7c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MVjysAAAADbAAAADwAAAAAAAAAAAAAAAACYAgAAZHJzL2Rvd25y&#10;ZXYueG1sUEsFBgAAAAAEAAQA9QAAAIUDAAAAAA==&#10;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 o:connecttype="custom" o:connectlocs="284,512;341,500;394,479;441,449;481,411;512,366;535,315;547,261;547,212;542,174;531,138;516,104;497,78;475,59;451,43;425,29;398,18;370,9;340,3;309,0;263,1;206,12;153,34;106,64;67,103;35,148;13,198;1,253;0,301;6,339;17,375;31,409;51,435;73,454;97,470;123,484;150,495;178,504;208,510;239,513" o:connectangles="0,0,0,0,0,0,0,0,0,0,0,0,0,0,0,0,0,0,0,0,0,0,0,0,0,0,0,0,0,0,0,0,0,0,0,0,0,0,0,0"/>
            </v:shape>
            <v:shape id="Freeform 25" o:spid="_x0000_s1067" style="position:absolute;left:5494;top:4405;width:276;height:180;visibility:visible;mso-wrap-style:square;v-text-anchor:top" coordsize="553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KeXsEA&#10;AADbAAAADwAAAGRycy9kb3ducmV2LnhtbESPQYvCMBSE78L+h/CEvWlaF0qpRhFRtlfdFTw+mmcb&#10;bF66TVbrvzeC4HGYmW+YxWqwrbhS741jBek0AUFcOW24VvD7s5vkIHxA1tg6JgV38rBafowWWGh3&#10;4z1dD6EWEcK+QAVNCF0hpa8asuinriOO3tn1FkOUfS11j7cIt62cJUkmLRqOCw12tGmouhz+rQJT&#10;Hk27y2tZZdtzesr/eF1m30p9jof1HESgIbzDr3apFXyl8PwSf4B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Cnl7BAAAA2wAAAA8AAAAAAAAAAAAAAAAAmAIAAGRycy9kb3du&#10;cmV2LnhtbFBLBQYAAAAABAAEAPUAAACGAwAAAAA=&#10;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 o:connecttype="custom" o:connectlocs="0,1;3,16;5,16;9,16;17,16;27,16;39,17;53,20;68,23;86,29;105,37;125,47;147,60;170,77;192,96;216,120;239,148;264,180;276,172;252,139;227,109;202,85;178,64;154,47;132,33;111,22;90,14;72,8;55,4;39,1;27,0;16,0;8,1;3,1;0,1" o:connectangles="0,0,0,0,0,0,0,0,0,0,0,0,0,0,0,0,0,0,0,0,0,0,0,0,0,0,0,0,0,0,0,0,0,0,0"/>
            </v:shape>
            <v:shape id="Freeform 26" o:spid="_x0000_s1068" style="position:absolute;left:5593;top:4360;width:265;height:174;visibility:visible;mso-wrap-style:square;v-text-anchor:top" coordsize="530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G2+sUA&#10;AADbAAAADwAAAGRycy9kb3ducmV2LnhtbESPzWrDMBCE74W+g9hCb7UcF0xwooSSH0gOhdZu7ou1&#10;sZ1aK8dSYqdPXxUCPQ4z8w0zX46mFVfqXWNZwSSKQRCXVjdcKfgqti9TEM4ja2wtk4IbOVguHh/m&#10;mGk78Cddc1+JAGGXoYLa+y6T0pU1GXSR7YiDd7S9QR9kX0nd4xDgppVJHKfSYMNhocaOVjWV3/nF&#10;KKhSNsl++v7jd4f19rw5pa74QKWen8a3GQhPo/8P39s7reA1gb8v4Q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kbb6xQAAANsAAAAPAAAAAAAAAAAAAAAAAJgCAABkcnMv&#10;ZG93bnJldi54bWxQSwUGAAAAAAQABAD1AAAAigMAAAAA&#10;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 o:connecttype="custom" o:connectlocs="2,3;0,12;2,12;6,11;13,10;22,11;34,12;47,14;63,18;79,23;97,31;118,41;138,54;160,70;182,91;206,114;229,142;253,174;265,166;240,133;216,104;192,79;169,58;146,41;125,28;105,18;85,10;68,5;53,2;38,1;27,0;17,0;10,1;5,2;2,3" o:connectangles="0,0,0,0,0,0,0,0,0,0,0,0,0,0,0,0,0,0,0,0,0,0,0,0,0,0,0,0,0,0,0,0,0,0,0"/>
            </v:shape>
            <v:shape id="Freeform 27" o:spid="_x0000_s1069" style="position:absolute;left:5400;top:4482;width:249;height:171;visibility:visible;mso-wrap-style:square;v-text-anchor:top" coordsize="500,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6ecQA&#10;AADbAAAADwAAAGRycy9kb3ducmV2LnhtbESPQWvCQBSE70L/w/IKvYhuWmmR6ColKGnpqerB4yP7&#10;3MRk34bsGtN/3xUEj8PMfMMs14NtRE+drxwreJ0mIIgLpys2Cg777WQOwgdkjY1jUvBHHtarp9ES&#10;U+2u/Ev9LhgRIexTVFCG0KZS+qIki37qWuLonVxnMUTZGak7vEa4beRbknxIixXHhRJbykoq6t3F&#10;Ktj8HL9rzvI+q827kfl5XG/ysVIvz8PnAkSgITzC9/aXVjCbwe1L/AF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ennEAAAA2wAAAA8AAAAAAAAAAAAAAAAAmAIAAGRycy9k&#10;b3ducmV2LnhtbFBLBQYAAAAABAAEAPUAAACJAwAAAAA=&#10;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 o:connecttype="custom" o:connectlocs="0,2;3,16;5,16;9,16;15,15;24,16;35,16;47,18;61,22;77,27;94,35;112,44;131,56;151,72;172,91;193,113;215,140;236,171;249,163;226,131;203,103;181,79;159,59;138,43;118,29;99,20;81,12;64,7;49,3;35,1;24,0;15,0;7,1;2,2;0,2" o:connectangles="0,0,0,0,0,0,0,0,0,0,0,0,0,0,0,0,0,0,0,0,0,0,0,0,0,0,0,0,0,0,0,0,0,0,0"/>
            </v:shape>
            <v:shape id="Freeform 28" o:spid="_x0000_s1070" style="position:absolute;left:5639;top:4470;width:272;height:178;visibility:visible;mso-wrap-style:square;v-text-anchor:top" coordsize="545,3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Wa8YA&#10;AADbAAAADwAAAGRycy9kb3ducmV2LnhtbESPT2vCQBTE74LfYXlCb7qxlaJpNiKVgoW2+PfQ2yP7&#10;TILZt2l2jamfvisUPA4z8xsmmXemEi01rrSsYDyKQBBnVpecK9jv3oZTEM4ja6wsk4JfcjBP+70E&#10;Y20vvKF263MRIOxiVFB4X8dSuqwgg25ka+LgHW1j0AfZ5FI3eAlwU8nHKHqWBksOCwXW9FpQdtqe&#10;jYLZz3Ly/XH43GH17rNz+7VeXZdrpR4G3eIFhKfO38P/7ZVW8DSB25fwA2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JmWa8YAAADbAAAADwAAAAAAAAAAAAAAAACYAgAAZHJz&#10;L2Rvd25yZXYueG1sUEsFBgAAAAAEAAQA9QAAAIsDAAAAAA==&#10;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 o:connecttype="custom" o:connectlocs="0,165;5,178;34,169;62,157;88,145;113,131;137,118;159,103;179,90;198,76;215,63;229,51;242,39;253,29;261,21;267,15;271,11;272,9;261,0;260,1;255,5;249,11;241,19;231,29;219,40;204,52;188,65;170,78;150,92;129,105;106,119;82,132;56,144;28,155;0,165" o:connectangles="0,0,0,0,0,0,0,0,0,0,0,0,0,0,0,0,0,0,0,0,0,0,0,0,0,0,0,0,0,0,0,0,0,0,0"/>
            </v:shape>
            <v:shape id="Freeform 29" o:spid="_x0000_s1071" style="position:absolute;left:5685;top:4726;width:283;height:179;visibility:visible;mso-wrap-style:square;v-text-anchor:top" coordsize="566,3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Lq18cA&#10;AADbAAAADwAAAGRycy9kb3ducmV2LnhtbESPQWvCQBSE74X+h+UVvBTdaGkJ0VWKohXB0sYgHh/Z&#10;ZxKafRuyq0Z/vVso9DjMzDfMZNaZWpypdZVlBcNBBII4t7riQkG2W/ZjEM4ja6wtk4IrOZhNHx8m&#10;mGh74W86p74QAcIuQQWl900ipctLMugGtiEO3tG2Bn2QbSF1i5cAN7UcRdGbNFhxWCixoXlJ+U96&#10;Mgo214PLvp4z3Mbzz4/9YrXaxbe9Ur2n7n0MwlPn/8N/7bVW8PIKv1/CD5DT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+C6tfHAAAA2wAAAA8AAAAAAAAAAAAAAAAAmAIAAGRy&#10;cy9kb3ducmV2LnhtbFBLBQYAAAAABAAEAPUAAACMAwAAAAA=&#10;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 o:connecttype="custom" o:connectlocs="1,164;0,179;3,179;10,179;20,178;33,177;49,174;67,171;88,166;110,159;132,150;156,139;179,125;202,108;225,88;246,65;266,38;283,7;269,0;252,30;234,56;214,78;192,97;171,113;148,126;126,137;104,145;83,152;65,156;47,160;32,162;19,163;10,164;3,164;1,164" o:connectangles="0,0,0,0,0,0,0,0,0,0,0,0,0,0,0,0,0,0,0,0,0,0,0,0,0,0,0,0,0,0,0,0,0,0,0"/>
            </v:shape>
            <v:shape id="Freeform 30" o:spid="_x0000_s1072" style="position:absolute;left:5683;top:4644;width:298;height:178;visibility:visible;mso-wrap-style:square;v-text-anchor:top" coordsize="597,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qN7sQA&#10;AADbAAAADwAAAGRycy9kb3ducmV2LnhtbESP3WrCQBSE7wt9h+UI3tWNraaSuooUCrlQjNYHOGSP&#10;SWj2bMhu8+PTu4WCl8PMfMOst4OpRUetqywrmM8iEMS51RUXCi7fXy8rEM4ja6wtk4KRHGw3z09r&#10;TLTt+UTd2RciQNglqKD0vkmkdHlJBt3MNsTBu9rWoA+yLaRusQ9wU8vXKIqlwYrDQokNfZaU/5x/&#10;jYLMyTTb38ziku9quzweRhm/j0pNJ8PuA4SnwT/C/+1UK3iL4e9L+AFyc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aje7EAAAA2wAAAA8AAAAAAAAAAAAAAAAAmAIAAGRycy9k&#10;b3ducmV2LnhtbFBLBQYAAAAABAAEAPUAAACJAwAAAAA=&#10;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 o:connecttype="custom" o:connectlocs="0,163;0,178;2,178;10,178;20,177;34,176;52,174;72,170;94,166;117,159;141,150;165,139;190,125;215,108;239,88;260,65;280,38;298,7;284,0;267,30;248,56;227,78;205,97;182,112;158,126;134,136;112,145;90,151;69,156;50,159;34,161;20,163;10,163;3,163;0,163" o:connectangles="0,0,0,0,0,0,0,0,0,0,0,0,0,0,0,0,0,0,0,0,0,0,0,0,0,0,0,0,0,0,0,0,0,0,0"/>
            </v:shape>
            <v:shape id="Freeform 31" o:spid="_x0000_s1073" style="position:absolute;left:5672;top:4547;width:295;height:190;visibility:visible;mso-wrap-style:square;v-text-anchor:top" coordsize="591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hdLb8A&#10;AADbAAAADwAAAGRycy9kb3ducmV2LnhtbESPzQrCMBCE74LvEFbwpqkKVatRRBEKevHnAZZmbYvN&#10;pjRR69sbQfA4zMw3zHLdmko8qXGlZQWjYQSCOLO65FzB9bIfzEA4j6yxskwK3uRgvep2lpho++IT&#10;Pc8+FwHCLkEFhfd1IqXLCjLohrYmDt7NNgZ9kE0udYOvADeVHEdRLA2WHBYKrGlbUHY/P4yCy2HU&#10;7uapddP05nU6i8vjNn4r1e+1mwUIT63/h3/tVCuYTOH7JfwAuf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uF0tvwAAANsAAAAPAAAAAAAAAAAAAAAAAJgCAABkcnMvZG93bnJl&#10;di54bWxQSwUGAAAAAAQABAD1AAAAhAMAAAAA&#10;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 o:connecttype="custom" o:connectlocs="0,175;3,190;5,189;12,188;23,186;37,183;54,178;74,172;95,165;118,155;141,144;166,132;190,117;214,100;237,81;258,59;278,34;295,7;282,0;265,26;246,49;226,71;204,89;181,105;158,119;134,131;111,142;89,151;68,158;50,164;33,168;20,171;9,173;3,175;0,175" o:connectangles="0,0,0,0,0,0,0,0,0,0,0,0,0,0,0,0,0,0,0,0,0,0,0,0,0,0,0,0,0,0,0,0,0,0,0"/>
            </v:shape>
            <v:shape id="Freeform 32" o:spid="_x0000_s1074" style="position:absolute;left:5625;top:4628;width:68;height:278;visibility:visible;mso-wrap-style:square;v-text-anchor:top" coordsize="136,5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Zn8cMA&#10;AADbAAAADwAAAGRycy9kb3ducmV2LnhtbERPTWvCQBC9F/oflin0phstlpK6CVUQNAhVa9Hehuw0&#10;Cc3OhuyaxH/vHoQeH+97ng6mFh21rrKsYDKOQBDnVldcKDh+rUZvIJxH1lhbJgVXcpAmjw9zjLXt&#10;eU/dwRcihLCLUUHpfRNL6fKSDLqxbYgD92tbgz7AtpC6xT6Em1pOo+hVGqw4NJTY0LKk/O9wMQqm&#10;3zO9+Jllu83xsyuyrN+eT5OtUs9Pw8c7CE+D/xff3Wut4CWMDV/CD5DJ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AZn8cMAAADbAAAADwAAAAAAAAAAAAAAAACYAgAAZHJzL2Rv&#10;d25yZXYueG1sUEsFBgAAAAAEAAQA9QAAAIgDAAAAAA==&#10;" path="m,18r7,9l23,51,45,94r22,57l88,225r13,92l104,425,93,550r31,4l136,424,132,312,117,218,97,140,73,81,50,37,32,10,24,,,18xe" fillcolor="black" stroked="f">
              <v:path arrowok="t" o:connecttype="custom" o:connectlocs="0,9;4,14;12,26;23,47;34,76;44,113;51,159;52,213;47,276;62,278;68,213;66,157;59,109;49,70;37,41;25,19;16,5;12,0;0,9" o:connectangles="0,0,0,0,0,0,0,0,0,0,0,0,0,0,0,0,0,0,0"/>
            </v:shape>
            <v:shape id="Freeform 33" o:spid="_x0000_s1075" style="position:absolute;left:5647;top:4886;width:44;height:62;visibility:visible;mso-wrap-style:square;v-text-anchor:top" coordsize="87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qazcYA&#10;AADbAAAADwAAAGRycy9kb3ducmV2LnhtbESPQWvCQBSE7wX/w/IK3uomFqRNXaWKLRUKErX0+si+&#10;ZkOzb5PsqtFf7wqFHoeZ+YaZzntbiyN1vnKsIB0lIIgLpysuFex3bw9PIHxA1lg7JgVn8jCfDe6m&#10;mGl34pyO21CKCGGfoQITQpNJ6QtDFv3INcTR+3GdxRBlV0rd4SnCbS3HSTKRFiuOCwYbWhoqfrcH&#10;q2Cxajftzo7td7pvL+9pnn9+rY1Sw/v+9QVEoD78h//aH1rB4zPcvsQfIG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xqazcYAAADbAAAADwAAAAAAAAAAAAAAAACYAgAAZHJz&#10;L2Rvd25yZXYueG1sUEsFBgAAAAAEAAQA9QAAAIsDAAAAAA==&#10;" path="m,96r13,27l30,112,45,96,59,78,68,59,76,41,81,24,85,12,87,6,56,,53,10,49,21,44,36,38,50,30,64,21,78,12,89,,96xe" fillcolor="black" stroked="f">
              <v:path arrowok="t" o:connecttype="custom" o:connectlocs="0,48;7,62;15,56;23,48;30,39;34,30;38,21;41,12;43,6;44,3;28,0;27,5;25,11;22,18;19,25;15,32;11,39;6,45;0,48" o:connectangles="0,0,0,0,0,0,0,0,0,0,0,0,0,0,0,0,0,0,0"/>
            </v:shape>
            <v:shape id="Freeform 34" o:spid="_x0000_s1076" style="position:absolute;left:5756;top:4881;width:44;height:61;visibility:visible;mso-wrap-style:square;v-text-anchor:top" coordsize="87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ZALcIA&#10;AADbAAAADwAAAGRycy9kb3ducmV2LnhtbERPW2vCMBR+H/gfwhF8m2lFxqhGUXFjg8GoF3w9NMem&#10;2Jy0Tabdfv3yIPj48d3ny97W4kqdrxwrSMcJCOLC6YpLBYf92/MrCB+QNdaOScEveVguBk9zzLS7&#10;cU7XXShFDGGfoQITQpNJ6QtDFv3YNcSRO7vOYoiwK6Xu8BbDbS0nSfIiLVYcGww2tDFUXHY/VsF6&#10;2363ezuxp/TQ/r2nef51/DRKjYb9agYiUB8e4rv7QyuYxvXxS/w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JkAtwgAAANsAAAAPAAAAAAAAAAAAAAAAAJgCAABkcnMvZG93&#10;bnJldi54bWxQSwUGAAAAAAQABAD1AAAAhwMAAAAA&#10;" path="m,97r15,26l32,111,47,96,60,78,70,58,77,41,82,25,86,13,87,7,58,,55,11,51,22,46,36,39,51,31,65,21,79,12,89,,97xe" fillcolor="black" stroked="f">
              <v:path arrowok="t" o:connecttype="custom" o:connectlocs="0,48;8,61;16,55;24,48;30,39;35,29;39,20;41,12;43,6;44,3;29,0;28,5;26,11;23,18;20,25;16,32;11,39;6,44;0,48" o:connectangles="0,0,0,0,0,0,0,0,0,0,0,0,0,0,0,0,0,0,0"/>
            </v:shape>
            <v:shape id="Freeform 35" o:spid="_x0000_s1077" style="position:absolute;left:5848;top:4835;width:44;height:62;visibility:visible;mso-wrap-style:square;v-text-anchor:top" coordsize="87,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urzcMA&#10;AADbAAAADwAAAGRycy9kb3ducmV2LnhtbESPT2sCMRTE74LfIbyCt5poRXRrFLV/6EVE294fm9fs&#10;4uZlSaKu374pFDwOM/MbZrHqXCMuFGLtWcNoqEAQl97UbDV8fb49zkDEhGyw8UwabhRhtez3FlgY&#10;f+UDXY7JigzhWKCGKqW2kDKWFTmMQ98SZ+/HB4cpy2ClCXjNcNfIsVJT6bDmvFBhS9uKytPx7DTU&#10;9iWM33f7uZq+Pu2VSYfTt91oPXjo1s8gEnXpHv5vfxgNkxH8fck/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urzcMAAADbAAAADwAAAAAAAAAAAAAAAACYAgAAZHJzL2Rv&#10;d25yZXYueG1sUEsFBgAAAAAEAAQA9QAAAIgDAAAAAA==&#10;" path="m,97r15,27l32,113,47,97,60,79,70,60,76,42,82,26,86,13,87,7,58,,55,11,51,22,46,37,39,51,31,65,21,79,12,89,,97xe" fillcolor="black" stroked="f">
              <v:path arrowok="t" o:connecttype="custom" o:connectlocs="0,49;8,62;16,57;24,49;30,40;35,30;38,21;41,13;43,7;44,4;29,0;28,6;26,11;23,19;20,26;16,33;11,40;6,45;0,49" o:connectangles="0,0,0,0,0,0,0,0,0,0,0,0,0,0,0,0,0,0,0"/>
            </v:shape>
            <v:shape id="Freeform 36" o:spid="_x0000_s1078" style="position:absolute;left:5551;top:4575;width:123;height:342;visibility:visible;mso-wrap-style:square;v-text-anchor:top" coordsize="247,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m5rsUA&#10;AADbAAAADwAAAGRycy9kb3ducmV2LnhtbESPQWvCQBSE7wX/w/IKvRTdVKRKzEYkpSDoRW31+sw+&#10;s6HZt2l2q/HfdwtCj8PMfMNki9424kKdrx0reBklIIhLp2uuFHzs34czED4ga2wck4IbeVjkg4cM&#10;U+2uvKXLLlQiQtinqMCE0KZS+tKQRT9yLXH0zq6zGKLsKqk7vEa4beQ4SV6lxZrjgsGWCkPl1+7H&#10;KijeTq0vbs+zw9GZ9TaZovncfCv19Ngv5yAC9eE/fG+vtILJGP6+xB8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bmuxQAAANsAAAAPAAAAAAAAAAAAAAAAAJgCAABkcnMv&#10;ZG93bnJldi54bWxQSwUGAAAAAAQABAD1AAAAigMAAAAA&#10;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 o:connecttype="custom" o:connectlocs="115,342;123,329;95,308;70,284;52,259;37,234;27,206;21,180;17,154;15,128;16,103;18,81;21,60;25,42;29,27;33,16;35,8;36,5;21,0;20,3;18,11;14,23;10,38;6,58;3,79;1,103;0,129;1,156;5,184;13,212;23,241;39,268;58,294;84,319;115,342" o:connectangles="0,0,0,0,0,0,0,0,0,0,0,0,0,0,0,0,0,0,0,0,0,0,0,0,0,0,0,0,0,0,0,0,0,0,0"/>
            </v:shape>
            <v:shape id="Freeform 37" o:spid="_x0000_s1079" style="position:absolute;left:5440;top:4501;width:129;height:428;visibility:visible;mso-wrap-style:square;v-text-anchor:top" coordsize="258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mbMQA&#10;AADbAAAADwAAAGRycy9kb3ducmV2LnhtbESPQWvCQBSE74X+h+UVvIhuNNJK6iolUBEPQlP1/Jp9&#10;JsHs25BdY/z3riD0OMzMN8xi1ZtadNS6yrKCyTgCQZxbXXGhYP/7PZqDcB5ZY22ZFNzIwWr5+rLA&#10;RNsr/1CX+UIECLsEFZTeN4mULi/JoBvbhjh4J9sa9EG2hdQtXgPc1HIaRe/SYMVhocSG0pLyc3Yx&#10;Cv46PczSD3uR/rCN4116xMl+rdTgrf/6BOGp9//hZ3ujFcxieHwJP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LpmzEAAAA2wAAAA8AAAAAAAAAAAAAAAAAmAIAAGRycy9k&#10;b3ducmV2LnhtbFBLBQYAAAAABAAEAPUAAACJAwAAAAA=&#10;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 o:connecttype="custom" o:connectlocs="120,428;129,416;96,390;70,360;50,329;34,296;24,263;18,228;16,195;16,162;18,130;23,101;28,75;34,52;39,33;44,18;48,9;49,5;35,0;34,4;30,14;25,29;19,49;13,72;8,100;4,130;1,163;0,197;4,232;10,267;21,303;36,337;58,370;85,400;120,428" o:connectangles="0,0,0,0,0,0,0,0,0,0,0,0,0,0,0,0,0,0,0,0,0,0,0,0,0,0,0,0,0,0,0,0,0,0,0"/>
            </v:shape>
          </v:group>
        </w:pict>
      </w:r>
      <w:r>
        <w:rPr>
          <w:noProof/>
          <w:lang w:eastAsia="tr-TR"/>
        </w:rPr>
        <w:pict>
          <v:group id="Grup 8" o:spid="_x0000_s1080" style="position:absolute;margin-left:204.45pt;margin-top:595.05pt;width:27pt;height:26.55pt;z-index:251656192" coordorigin="5350,4342" coordsize="640,6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">
            <v:shape id="Picture 3" o:spid="_x0000_s1081" type="#_x0000_t75" alt="BD21308_" style="position:absolute;left:5863;top:4591;width:120;height:1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bBUU7BAAAA2gAAAA8AAABkcnMvZG93bnJldi54bWxEj0FrwkAUhO8F/8PyBG/1RQ+SRlcRwSJ4&#10;kFrB6yP7zAazb0N2Nem/dwuFHoeZ+YZZbQbXqCd3ofaiYTbNQLGU3tRSabh8799zUCGSGGq8sIYf&#10;DrBZj95WVBjfyxc/z7FSCSKhIA02xrZADKVlR2HqW5bk3XznKCbZVWg66hPcNTjPsgU6qiUtWGp5&#10;Z7m8nx9OA14w76/mkV+Pn8eTb+cWD85qPRkP2yWoyEP8D/+1D0bDB/xeSTcA1y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bBUU7BAAAA2gAAAA8AAAAAAAAAAAAAAAAAnwIA&#10;AGRycy9kb3ducmV2LnhtbFBLBQYAAAAABAAEAPcAAACNAwAAAAA=&#10;">
              <v:imagedata r:id="rId10" o:title=""/>
            </v:shape>
            <v:shape id="Freeform 4" o:spid="_x0000_s1082" style="position:absolute;left:5350;top:4342;width:640;height:614;visibility:visible;mso-wrap-style:square;v-text-anchor:top" coordsize="1279,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PUKcQA&#10;AADbAAAADwAAAGRycy9kb3ducmV2LnhtbESPzW7CQAyE75V4h5WReisb6A8osCBUqQKhHhrgAays&#10;yQay3ii7QPr2+FCpN1sznvm8WPW+UTfqYh3YwHiUgSIug625MnA8fL3MQMWEbLEJTAZ+KcJqOXha&#10;YG7DnQu67VOlJIRjjgZcSm2udSwdeYyj0BKLdgqdxyRrV2nb4V3CfaMnWfahPdYsDQ5b+nRUXvZX&#10;b2BaZO/b6N7O1935u8CN5s2PfjXmediv56AS9enf/He9tYIv9PKLDK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T1CnEAAAA2wAAAA8AAAAAAAAAAAAAAAAAmAIAAGRycy9k&#10;b3ducmV2LnhtbFBLBQYAAAAABAAEAPUAAACJAwAAAAA=&#10;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 o:connecttype="custom" o:connectlocs="638,338;626,398;602,453;567,502;524,543;473,577;415,600;353,612;287,612;224,600;167,577;116,543;73,502;39,453;14,398;2,338;2,275;14,215;39,161;73,112;116,70;167,37;224,14;287,1;356,1;422,14;481,36;532,69;573,110;606,159;627,215;638,275" o:connectangles="0,0,0,0,0,0,0,0,0,0,0,0,0,0,0,0,0,0,0,0,0,0,0,0,0,0,0,0,0,0,0,0"/>
            </v:shape>
            <v:shape id="Freeform 5" o:spid="_x0000_s1083" style="position:absolute;left:5416;top:4455;width:548;height:476;visibility:visible;mso-wrap-style:square;v-text-anchor:top" coordsize="1095,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sMVsAA&#10;AADbAAAADwAAAGRycy9kb3ducmV2LnhtbERPS4vCMBC+C/6HMII3Td2DSDWWIgiyiPjYw3obmrGN&#10;NpPSRK3/3ggLe5uP7zmLrLO1eFDrjWMFk3ECgrhw2nCp4Oe0Hs1A+ICssXZMCl7kIVv2ewtMtXvy&#10;gR7HUIoYwj5FBVUITSqlLyqy6MeuIY7cxbUWQ4RtKXWLzxhua/mVJFNp0XBsqLChVUXF7Xi3Cu55&#10;cf0tzf7M33K716Y2r93JKDUcdPkcRKAu/Iv/3Bsd50/g80s8QC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7sMVsAAAADbAAAADwAAAAAAAAAAAAAAAACYAgAAZHJzL2Rvd25y&#10;ZXYueG1sUEsFBgAAAAAEAAQA9QAAAIUDAAAAAA==&#10;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 o:connecttype="custom" o:connectlocs="476,16;491,50;501,86;507,124;506,173;494,227;472,278;440,323;401,361;354,391;301,412;244,424;198,425;167,422;138,416;110,407;82,396;57,382;32,366;10,347;10,353;33,381;60,407;89,428;122,446;157,461;194,470;233,476;283,475;340,463;393,442;440,412;481,374;512,329;534,278;546,223;546,166;535,113;514,64;485,20" o:connectangles="0,0,0,0,0,0,0,0,0,0,0,0,0,0,0,0,0,0,0,0,0,0,0,0,0,0,0,0,0,0,0,0,0,0,0,0,0,0,0,0"/>
            </v:shape>
            <v:shape id="Freeform 6" o:spid="_x0000_s1084" style="position:absolute;left:5376;top:4367;width:548;height:513;visibility:visible;mso-wrap-style:square;v-text-anchor:top" coordsize="1097,10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4ERsAA&#10;AADbAAAADwAAAGRycy9kb3ducmV2LnhtbERP22oCMRB9L/QfwhT6VrMKtbI1ihQEES119QOGzTQb&#10;3Ey2m1G3f98UCn2bw7nOfDmEVl2pTz6ygfGoAEVcR+vZGTgd108zUEmQLbaRycA3JVgu7u/mWNp4&#10;4wNdK3Eqh3Aq0UAj0pVap7qhgGkUO+LMfcY+oGTYO217vOXw0OpJUUx1QM+5ocGO3hqqz9UlGPBy&#10;cjvv5Pn9a+s57ip5OX/sjXl8GFavoIQG+Rf/uTc2z5/A7y/5AL3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O4ERsAAAADbAAAADwAAAAAAAAAAAAAAAACYAgAAZHJzL2Rvd25y&#10;ZXYueG1sUEsFBgAAAAAEAAQA9QAAAIUDAAAAAA==&#10;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 o:connecttype="custom" o:connectlocs="284,512;341,500;394,479;441,449;481,411;512,366;535,315;547,261;547,212;542,174;531,138;516,104;497,78;475,59;451,43;425,29;398,18;370,9;340,3;309,0;263,1;206,12;153,34;106,64;67,103;35,148;13,198;1,253;0,301;6,339;17,375;31,409;51,435;73,454;97,470;123,484;150,495;178,504;208,510;239,513" o:connectangles="0,0,0,0,0,0,0,0,0,0,0,0,0,0,0,0,0,0,0,0,0,0,0,0,0,0,0,0,0,0,0,0,0,0,0,0,0,0,0,0"/>
            </v:shape>
            <v:shape id="Freeform 7" o:spid="_x0000_s1085" style="position:absolute;left:5494;top:4405;width:276;height:180;visibility:visible;mso-wrap-style:square;v-text-anchor:top" coordsize="553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n50sAA&#10;AADbAAAADwAAAGRycy9kb3ducmV2LnhtbERPTWvCQBC9F/wPywje6sYKIcSsItLQXKsWehyyk2Qx&#10;Oxuz25j++26h0Ns83ucUh9n2YqLRG8cKNusEBHHttOFWwfVSPmcgfEDW2DsmBd/k4bBfPBWYa/fg&#10;d5rOoRUxhH2OCroQhlxKX3dk0a/dQBy5xo0WQ4RjK/WIjxhue/mSJKm0aDg2dDjQqaP6dv6yCkz1&#10;Yfoya2Wdvjabz+zOxyp9U2q1nI87EIHm8C/+c1c6zt/C7y/xALn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n50sAAAADbAAAADwAAAAAAAAAAAAAAAACYAgAAZHJzL2Rvd25y&#10;ZXYueG1sUEsFBgAAAAAEAAQA9QAAAIUDAAAAAA==&#10;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 o:connecttype="custom" o:connectlocs="0,1;3,16;5,16;9,16;17,16;27,16;39,17;53,20;68,23;86,29;105,37;125,47;147,60;170,77;192,96;216,120;239,148;264,180;276,172;252,139;227,109;202,85;178,64;154,47;132,33;111,22;90,14;72,8;55,4;39,1;27,0;16,0;8,1;3,1;0,1" o:connectangles="0,0,0,0,0,0,0,0,0,0,0,0,0,0,0,0,0,0,0,0,0,0,0,0,0,0,0,0,0,0,0,0,0,0,0"/>
            </v:shape>
            <v:shape id="Freeform 8" o:spid="_x0000_s1086" style="position:absolute;left:5593;top:4360;width:265;height:174;visibility:visible;mso-wrap-style:square;v-text-anchor:top" coordsize="530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HXdcIA&#10;AADbAAAADwAAAGRycy9kb3ducmV2LnhtbERPTWvCQBC9C/6HZYTezKZSgqRZpbQK6aFQjb0P2TGJ&#10;zc6m2TWm/fVdQfA2j/c52Xo0rRiod41lBY9RDIK4tLrhSsGh2M6XIJxH1thaJgW/5GC9mk4yTLW9&#10;8I6Gva9ECGGXooLa+y6V0pU1GXSR7YgDd7S9QR9gX0nd4yWEm1Yu4jiRBhsODTV29FpT+b0/GwVV&#10;wmbxvvz48/nX2/Znc0pc8YlKPczGl2cQnkZ/F9/cuQ7zn+D6Szh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gdd1wgAAANsAAAAPAAAAAAAAAAAAAAAAAJgCAABkcnMvZG93&#10;bnJldi54bWxQSwUGAAAAAAQABAD1AAAAhwMAAAAA&#10;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 o:connecttype="custom" o:connectlocs="2,3;0,12;2,12;6,11;13,10;22,11;34,12;47,14;63,18;79,23;97,31;118,41;138,54;160,70;182,91;206,114;229,142;253,174;265,166;240,133;216,104;192,79;169,58;146,41;125,28;105,18;85,10;68,5;53,2;38,1;27,0;17,0;10,1;5,2;2,3" o:connectangles="0,0,0,0,0,0,0,0,0,0,0,0,0,0,0,0,0,0,0,0,0,0,0,0,0,0,0,0,0,0,0,0,0,0,0"/>
            </v:shape>
            <v:shape id="Freeform 9" o:spid="_x0000_s1087" style="position:absolute;left:5400;top:4482;width:249;height:171;visibility:visible;mso-wrap-style:square;v-text-anchor:top" coordsize="500,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wb9sIA&#10;AADbAAAADwAAAGRycy9kb3ducmV2LnhtbERPS2vCQBC+C/6HZYRepG5aUCS6SgmWVDz5OPQ4ZMdN&#10;muxsyG5j+u+7guBtPr7nrLeDbURPna8cK3ibJSCIC6crNgou58/XJQgfkDU2jknBH3nYbsajNaba&#10;3fhI/SkYEUPYp6igDKFNpfRFSRb9zLXEkbu6zmKIsDNSd3iL4baR70mykBYrjg0ltpSVVNSnX6tg&#10;d/je15zlfVabuZH5z7Te5VOlXibDxwpEoCE8xQ/3l47z53D/JR4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zBv2wgAAANsAAAAPAAAAAAAAAAAAAAAAAJgCAABkcnMvZG93&#10;bnJldi54bWxQSwUGAAAAAAQABAD1AAAAhwMAAAAA&#10;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 o:connecttype="custom" o:connectlocs="0,2;3,16;5,16;9,16;15,15;24,16;35,16;47,18;61,22;77,27;94,35;112,44;131,56;151,72;172,91;193,113;215,140;236,171;249,163;226,131;203,103;181,79;159,59;138,43;118,29;99,20;81,12;64,7;49,3;35,1;24,0;15,0;7,1;2,2;0,2" o:connectangles="0,0,0,0,0,0,0,0,0,0,0,0,0,0,0,0,0,0,0,0,0,0,0,0,0,0,0,0,0,0,0,0,0,0,0"/>
            </v:shape>
            <v:shape id="Freeform 10" o:spid="_x0000_s1088" style="position:absolute;left:5639;top:4470;width:272;height:178;visibility:visible;mso-wrap-style:square;v-text-anchor:top" coordsize="545,3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Lx58MA&#10;AADbAAAADwAAAGRycy9kb3ducmV2LnhtbERPTWvCQBC9F/wPywi91Y0iotFViiJYsGKjHnobstMk&#10;NDsbs2uM/fWuIPQ2j/c5s0VrStFQ7QrLCvq9CARxanXBmYLjYf02BuE8ssbSMim4kYPFvPMyw1jb&#10;K39Rk/hMhBB2MSrIva9iKV2ak0HXsxVx4H5sbdAHWGdS13gN4aaUgygaSYMFh4YcK1rmlP4mF6Ng&#10;cl4Nv7enzwOWHz69NLv95m+1V+q1275PQXhq/b/46d7oMH8Ej1/CAXJ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Lx58MAAADbAAAADwAAAAAAAAAAAAAAAACYAgAAZHJzL2Rv&#10;d25yZXYueG1sUEsFBgAAAAAEAAQA9QAAAIgDAAAAAA==&#10;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 o:connecttype="custom" o:connectlocs="0,165;5,178;34,169;62,157;88,145;113,131;137,118;159,103;179,90;198,76;215,63;229,51;242,39;253,29;261,21;267,15;271,11;272,9;261,0;260,1;255,5;249,11;241,19;231,29;219,40;204,52;188,65;170,78;150,92;129,105;106,119;82,132;56,144;28,155;0,165" o:connectangles="0,0,0,0,0,0,0,0,0,0,0,0,0,0,0,0,0,0,0,0,0,0,0,0,0,0,0,0,0,0,0,0,0,0,0"/>
            </v:shape>
            <v:shape id="Freeform 11" o:spid="_x0000_s1089" style="position:absolute;left:5685;top:4726;width:283;height:179;visibility:visible;mso-wrap-style:square;v-text-anchor:top" coordsize="566,3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mNW8QA&#10;AADbAAAADwAAAGRycy9kb3ducmV2LnhtbERPTWvCQBC9C/6HZYRepG70YEPqKqJoi6C0GsTjkB2T&#10;YHY2ZLca++u7QsHbPN7nTGatqcSVGldaVjAcRCCIM6tLzhWkh9VrDMJ5ZI2VZVJwJwezabczwUTb&#10;G3/Tde9zEULYJaig8L5OpHRZQQbdwNbEgTvbxqAPsMmlbvAWwk0lR1E0lgZLDg0F1rQoKLvsf4yC&#10;zf3k0q9+itt4sfs4LtfrQ/x7VOql187fQXhq/VP87/7UYf4bPH4JB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pjVvEAAAA2wAAAA8AAAAAAAAAAAAAAAAAmAIAAGRycy9k&#10;b3ducmV2LnhtbFBLBQYAAAAABAAEAPUAAACJAwAAAAA=&#10;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 o:connecttype="custom" o:connectlocs="1,164;0,179;3,179;10,179;20,178;33,177;49,174;67,171;88,166;110,159;132,150;156,139;179,125;202,108;225,88;246,65;266,38;283,7;269,0;252,30;234,56;214,78;192,97;171,113;148,126;126,137;104,145;83,152;65,156;47,160;32,162;19,163;10,164;3,164;1,164" o:connectangles="0,0,0,0,0,0,0,0,0,0,0,0,0,0,0,0,0,0,0,0,0,0,0,0,0,0,0,0,0,0,0,0,0,0,0"/>
            </v:shape>
            <v:shape id="Freeform 12" o:spid="_x0000_s1090" style="position:absolute;left:5683;top:4644;width:298;height:178;visibility:visible;mso-wrap-style:square;v-text-anchor:top" coordsize="597,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zgZ8UA&#10;AADbAAAADwAAAGRycy9kb3ducmV2LnhtbESPQWvCQBCF70L/wzKF3nTTUmOJriKFQg6WRusPGLJj&#10;EpqdDdmtSfz1nYPQ2wzvzXvfbHaja9WV+tB4NvC8SEARl942XBk4f3/M30CFiGyx9UwGJgqw2z7M&#10;NphZP/CRrqdYKQnhkKGBOsYu0zqUNTkMC98Ri3bxvcMoa19p2+Mg4a7VL0mSaocNS0ONHb3XVP6c&#10;fp2BIui8ONzc67nct3759TnpdDUZ8/Q47tegIo3x33y/zq3gC6z8IgPo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vOBnxQAAANsAAAAPAAAAAAAAAAAAAAAAAJgCAABkcnMv&#10;ZG93bnJldi54bWxQSwUGAAAAAAQABAD1AAAAigMAAAAA&#10;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 o:connecttype="custom" o:connectlocs="0,163;0,178;2,178;10,178;20,177;34,176;52,174;72,170;94,166;117,159;141,150;165,139;190,125;215,108;239,88;260,65;280,38;298,7;284,0;267,30;248,56;227,78;205,97;182,112;158,126;134,136;112,145;90,151;69,156;50,159;34,161;20,163;10,163;3,163;0,163" o:connectangles="0,0,0,0,0,0,0,0,0,0,0,0,0,0,0,0,0,0,0,0,0,0,0,0,0,0,0,0,0,0,0,0,0,0,0"/>
            </v:shape>
            <v:shape id="Freeform 13" o:spid="_x0000_s1091" style="position:absolute;left:5672;top:4547;width:295;height:190;visibility:visible;mso-wrap-style:square;v-text-anchor:top" coordsize="591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4wpL0A&#10;AADbAAAADwAAAGRycy9kb3ducmV2LnhtbERPSwrCMBDdC94hjOBOU11UrUYRRSjoRusBhmZsi82k&#10;NFHr7Y0guJvH+85q05laPKl1lWUFk3EEgji3uuJCwTU7jOYgnEfWWFsmBW9ysFn3eytMtH3xmZ4X&#10;X4gQwi5BBaX3TSKly0sy6Ma2IQ7czbYGfYBtIXWLrxBuajmNolgarDg0lNjQrqT8fnkYBdlx0u0X&#10;qXWz9OZ1Oo+r0y5+KzUcdNslCE+d/4t/7lSH+Qv4/hIOkO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t4wpL0AAADbAAAADwAAAAAAAAAAAAAAAACYAgAAZHJzL2Rvd25yZXYu&#10;eG1sUEsFBgAAAAAEAAQA9QAAAIIDAAAAAA==&#10;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 o:connecttype="custom" o:connectlocs="0,175;3,190;5,189;12,188;23,186;37,183;54,178;74,172;95,165;118,155;141,144;166,132;190,117;214,100;237,81;258,59;278,34;295,7;282,0;265,26;246,49;226,71;204,89;181,105;158,119;134,131;111,142;89,151;68,158;50,164;33,168;20,171;9,173;3,175;0,175" o:connectangles="0,0,0,0,0,0,0,0,0,0,0,0,0,0,0,0,0,0,0,0,0,0,0,0,0,0,0,0,0,0,0,0,0,0,0"/>
            </v:shape>
            <v:shape id="Freeform 14" o:spid="_x0000_s1092" style="position:absolute;left:5625;top:4628;width:68;height:278;visibility:visible;mso-wrap-style:square;v-text-anchor:top" coordsize="136,5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n9KsMA&#10;AADbAAAADwAAAGRycy9kb3ducmV2LnhtbERPTWvCQBC9F/oflil4qxsFpURX0UKhBqGtVbS3ITtN&#10;QrOzIbsm6b/vHAoeH+97uR5crTpqQ+XZwGScgCLOva24MHD8fHl8AhUissXaMxn4pQDr1f3dElPr&#10;e/6g7hALJSEcUjRQxtikWoe8JIdh7Bti4b596zAKbAttW+wl3NV6miRz7bBiaSixoeeS8p/D1RmY&#10;nmZ2+zXL3nfHt67Isn5/OU/2xowehs0CVKQh3sT/7lcrPlkvX+QH6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6n9KsMAAADbAAAADwAAAAAAAAAAAAAAAACYAgAAZHJzL2Rv&#10;d25yZXYueG1sUEsFBgAAAAAEAAQA9QAAAIgDAAAAAA==&#10;" path="m,18r7,9l23,51,45,94r22,57l88,225r13,92l104,425,93,550r31,4l136,424,132,312,117,218,97,140,73,81,50,37,32,10,24,,,18xe" fillcolor="black" stroked="f">
              <v:path arrowok="t" o:connecttype="custom" o:connectlocs="0,9;4,14;12,26;23,47;34,76;44,113;51,159;52,213;47,276;62,278;68,213;66,157;59,109;49,70;37,41;25,19;16,5;12,0;0,9" o:connectangles="0,0,0,0,0,0,0,0,0,0,0,0,0,0,0,0,0,0,0"/>
            </v:shape>
            <v:shape id="Freeform 15" o:spid="_x0000_s1093" style="position:absolute;left:5647;top:4886;width:44;height:62;visibility:visible;mso-wrap-style:square;v-text-anchor:top" coordsize="87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UAFsUA&#10;AADbAAAADwAAAGRycy9kb3ducmV2LnhtbESPQWvCQBSE74X+h+UVequb5FAkdZUqKi0IErX0+si+&#10;ZkOzb5PsqtFf7xYKHoeZ+YaZzAbbiBP1vnasIB0lIIhLp2uuFBz2q5cxCB+QNTaOScGFPMymjw8T&#10;zLU7c0GnXahEhLDPUYEJoc2l9KUhi37kWuLo/bjeYoiyr6Tu8RzhtpFZkrxKizXHBYMtLQyVv7uj&#10;VTBfdttubzP7nR666zotis3Xp1Hq+Wl4fwMRaAj38H/7QyvIUvj7En+A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tQAWxQAAANsAAAAPAAAAAAAAAAAAAAAAAJgCAABkcnMv&#10;ZG93bnJldi54bWxQSwUGAAAAAAQABAD1AAAAigMAAAAA&#10;" path="m,96r13,27l30,112,45,96,59,78,68,59,76,41,81,24,85,12,87,6,56,,53,10,49,21,44,36,38,50,30,64,21,78,12,89,,96xe" fillcolor="black" stroked="f">
              <v:path arrowok="t" o:connecttype="custom" o:connectlocs="0,48;7,62;15,56;23,48;30,39;34,30;38,21;41,12;43,6;44,3;28,0;27,5;25,11;22,18;19,25;15,32;11,39;6,45;0,48" o:connectangles="0,0,0,0,0,0,0,0,0,0,0,0,0,0,0,0,0,0,0"/>
            </v:shape>
            <v:shape id="Freeform 16" o:spid="_x0000_s1094" style="position:absolute;left:5756;top:4881;width:44;height:61;visibility:visible;mso-wrap-style:square;v-text-anchor:top" coordsize="87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eeYcUA&#10;AADbAAAADwAAAGRycy9kb3ducmV2LnhtbESPQWvCQBSE74X+h+UVequb5FAkdZUqKi0IErX0+si+&#10;ZkOzb5PsqtFf7xYKHoeZ+YaZzAbbiBP1vnasIB0lIIhLp2uuFBz2q5cxCB+QNTaOScGFPMymjw8T&#10;zLU7c0GnXahEhLDPUYEJoc2l9KUhi37kWuLo/bjeYoiyr6Tu8RzhtpFZkrxKizXHBYMtLQyVv7uj&#10;VTBfdttubzP7nR666zotis3Xp1Hq+Wl4fwMRaAj38H/7QyvIMvj7En+A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Z55hxQAAANsAAAAPAAAAAAAAAAAAAAAAAJgCAABkcnMv&#10;ZG93bnJldi54bWxQSwUGAAAAAAQABAD1AAAAigMAAAAA&#10;" path="m,97r15,26l32,111,47,96,60,78,70,58,77,41,82,25,86,13,87,7,58,,55,11,51,22,46,36,39,51,31,65,21,79,12,89,,97xe" fillcolor="black" stroked="f">
              <v:path arrowok="t" o:connecttype="custom" o:connectlocs="0,48;8,61;16,55;24,48;30,39;35,29;39,20;41,12;43,6;44,3;29,0;28,5;26,11;23,18;20,25;16,32;11,39;6,44;0,48" o:connectangles="0,0,0,0,0,0,0,0,0,0,0,0,0,0,0,0,0,0,0"/>
            </v:shape>
            <v:shape id="Freeform 17" o:spid="_x0000_s1095" style="position:absolute;left:5848;top:4835;width:44;height:62;visibility:visible;mso-wrap-style:square;v-text-anchor:top" coordsize="87,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p1gcMA&#10;AADbAAAADwAAAGRycy9kb3ducmV2LnhtbESPQWsCMRSE7wX/Q3gFbzXpClK3RqlaxUsRbXt/bF6z&#10;i5uXJUl1/femUPA4zMw3zGzRu1acKcTGs4bnkQJBXHnTsNXw9bl5egERE7LB1jNpuFKExXzwMMPS&#10;+Asf6HxMVmQIxxI11Cl1pZSxqslhHPmOOHs/PjhMWQYrTcBLhrtWFkpNpMOG80KNHa1qqk7HX6eh&#10;setQbD/2UzV5H++VSYfTt11qPXzs315BJOrTPfzf3hkNxRj+vuQfIO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p1gcMAAADbAAAADwAAAAAAAAAAAAAAAACYAgAAZHJzL2Rv&#10;d25yZXYueG1sUEsFBgAAAAAEAAQA9QAAAIgDAAAAAA==&#10;" path="m,97r15,27l32,113,47,97,60,79,70,60,76,42,82,26,86,13,87,7,58,,55,11,51,22,46,37,39,51,31,65,21,79,12,89,,97xe" fillcolor="black" stroked="f">
              <v:path arrowok="t" o:connecttype="custom" o:connectlocs="0,49;8,62;16,57;24,49;30,40;35,30;38,21;41,13;43,7;44,4;29,0;28,6;26,11;23,19;20,26;16,33;11,40;6,45;0,49" o:connectangles="0,0,0,0,0,0,0,0,0,0,0,0,0,0,0,0,0,0,0"/>
            </v:shape>
            <v:shape id="Freeform 18" o:spid="_x0000_s1096" style="position:absolute;left:5551;top:4575;width:123;height:342;visibility:visible;mso-wrap-style:square;v-text-anchor:top" coordsize="247,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Nh4cUA&#10;AADbAAAADwAAAGRycy9kb3ducmV2LnhtbESPQWvCQBSE7wX/w/IKvRTdVKRKzEYkpSDoRW31+sw+&#10;s6HZt2l2q/HfdwtCj8PMfMNki9424kKdrx0reBklIIhLp2uuFHzs34czED4ga2wck4IbeVjkg4cM&#10;U+2uvKXLLlQiQtinqMCE0KZS+tKQRT9yLXH0zq6zGKLsKqk7vEa4beQ4SV6lxZrjgsGWCkPl1+7H&#10;KijeTq0vbs+zw9GZ9TaZovncfCv19Ngv5yAC9eE/fG+vtILxBP6+xB8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U2HhxQAAANsAAAAPAAAAAAAAAAAAAAAAAJgCAABkcnMv&#10;ZG93bnJldi54bWxQSwUGAAAAAAQABAD1AAAAigMAAAAA&#10;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 o:connecttype="custom" o:connectlocs="115,342;123,329;95,308;70,284;52,259;37,234;27,206;21,180;17,154;15,128;16,103;18,81;21,60;25,42;29,27;33,16;35,8;36,5;21,0;20,3;18,11;14,23;10,38;6,58;3,79;1,103;0,129;1,156;5,184;13,212;23,241;39,268;58,294;84,319;115,342" o:connectangles="0,0,0,0,0,0,0,0,0,0,0,0,0,0,0,0,0,0,0,0,0,0,0,0,0,0,0,0,0,0,0,0,0,0,0"/>
            </v:shape>
            <v:shape id="Freeform 19" o:spid="_x0000_s1097" style="position:absolute;left:5440;top:4501;width:129;height:428;visibility:visible;mso-wrap-style:square;v-text-anchor:top" coordsize="258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F+I8UA&#10;AADbAAAADwAAAGRycy9kb3ducmV2LnhtbESPQWvCQBSE74L/YXmFXkrdqNSW6CZIoKV4KBij59fs&#10;MwnNvg3ZNab/visUPA4z8w2zSUfTioF611hWMJ9FIIhLqxuuFBSH9+c3EM4ja2wtk4JfcpAm08kG&#10;Y22vvKch95UIEHYxKqi972IpXVmTQTezHXHwzrY36IPsK6l7vAa4aeUiilbSYMNhocaOsprKn/xi&#10;FHwP+inPXu1F+uNuufzKTjgvPpR6fBi3axCeRn8P/7c/tYLFC9y+hB8g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MX4jxQAAANsAAAAPAAAAAAAAAAAAAAAAAJgCAABkcnMv&#10;ZG93bnJldi54bWxQSwUGAAAAAAQABAD1AAAAigMAAAAA&#10;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 o:connecttype="custom" o:connectlocs="120,428;129,416;96,390;70,360;50,329;34,296;24,263;18,228;16,195;16,162;18,130;23,101;28,75;34,52;39,33;44,18;48,9;49,5;35,0;34,4;30,14;25,29;19,49;13,72;8,100;4,130;1,163;0,197;4,232;10,267;21,303;36,337;58,370;85,400;120,428" o:connectangles="0,0,0,0,0,0,0,0,0,0,0,0,0,0,0,0,0,0,0,0,0,0,0,0,0,0,0,0,0,0,0,0,0,0,0"/>
            </v:shape>
          </v:group>
        </w:pict>
      </w:r>
      <w:r w:rsidRPr="001F4672">
        <w:rPr>
          <w:rFonts w:ascii="Hand writing Mutlu" w:hAnsi="Hand writing Mutlu"/>
          <w:b/>
          <w:sz w:val="56"/>
          <w:szCs w:val="56"/>
        </w:rPr>
        <w:t xml:space="preserve">Ata  4  </w:t>
      </w:r>
      <w:r w:rsidRPr="001F4672">
        <w:rPr>
          <w:rFonts w:ascii="Hand writing Mutlu" w:hAnsi="Hand writing Mutlu"/>
          <w:b/>
          <w:noProof/>
          <w:sz w:val="56"/>
          <w:szCs w:val="56"/>
          <w:lang w:eastAsia="tr-TR"/>
        </w:rPr>
        <w:pict>
          <v:shape id="Resim 81" o:spid="_x0000_i1030" type="#_x0000_t75" style="width:43.5pt;height:21.75pt;visibility:visible">
            <v:imagedata r:id="rId11" o:title=""/>
          </v:shape>
        </w:pict>
      </w:r>
      <w:r w:rsidRPr="001F4672">
        <w:rPr>
          <w:rFonts w:ascii="Hand writing Mutlu" w:hAnsi="Hand writing Mutlu"/>
          <w:b/>
          <w:sz w:val="56"/>
          <w:szCs w:val="56"/>
        </w:rPr>
        <w:t xml:space="preserve"> al.</w:t>
      </w:r>
    </w:p>
    <w:p w:rsidR="00C60793" w:rsidRPr="001F4672" w:rsidRDefault="00C60793" w:rsidP="009311E7">
      <w:pPr>
        <w:rPr>
          <w:rFonts w:ascii="Hand writing Mutlu" w:hAnsi="Hand writing Mutlu"/>
          <w:b/>
          <w:sz w:val="56"/>
          <w:szCs w:val="56"/>
        </w:rPr>
      </w:pPr>
      <w:r w:rsidRPr="001F4672">
        <w:rPr>
          <w:rFonts w:ascii="Hand writing Mutlu" w:hAnsi="Hand writing Mutlu"/>
          <w:b/>
          <w:sz w:val="56"/>
          <w:szCs w:val="56"/>
        </w:rPr>
        <w:t xml:space="preserve">Lale  8 </w:t>
      </w:r>
      <w:r w:rsidRPr="001F4672">
        <w:rPr>
          <w:rFonts w:ascii="Hand writing Mutlu" w:hAnsi="Hand writing Mutlu"/>
          <w:b/>
          <w:noProof/>
          <w:sz w:val="56"/>
          <w:szCs w:val="56"/>
          <w:lang w:eastAsia="tr-TR"/>
        </w:rPr>
        <w:pict>
          <v:shape id="Resim 82" o:spid="_x0000_i1031" type="#_x0000_t75" style="width:43.5pt;height:21.75pt;visibility:visible">
            <v:imagedata r:id="rId11" o:title=""/>
          </v:shape>
        </w:pict>
      </w:r>
      <w:r w:rsidRPr="001F4672">
        <w:rPr>
          <w:rFonts w:ascii="Hand writing Mutlu" w:hAnsi="Hand writing Mutlu"/>
          <w:b/>
          <w:sz w:val="56"/>
          <w:szCs w:val="56"/>
        </w:rPr>
        <w:t xml:space="preserve">  al, at.</w:t>
      </w:r>
    </w:p>
    <w:p w:rsidR="00C60793" w:rsidRPr="001F4672" w:rsidRDefault="00C60793" w:rsidP="009311E7">
      <w:pPr>
        <w:rPr>
          <w:rFonts w:ascii="Hand writing Mutlu" w:hAnsi="Hand writing Mutlu"/>
          <w:sz w:val="20"/>
          <w:szCs w:val="20"/>
        </w:rPr>
      </w:pPr>
      <w:r w:rsidRPr="001F4672">
        <w:rPr>
          <w:rFonts w:ascii="Hand writing Mutlu" w:hAnsi="Hand writing Mutlu"/>
          <w:sz w:val="20"/>
          <w:szCs w:val="20"/>
        </w:rPr>
        <w:t xml:space="preserve">                                                                                                     Banu ÖZYURT</w:t>
      </w:r>
    </w:p>
    <w:p w:rsidR="00C60793" w:rsidRPr="001F4672" w:rsidRDefault="00C60793" w:rsidP="009311E7">
      <w:pPr>
        <w:rPr>
          <w:rFonts w:ascii="Hand writing Mutlu" w:hAnsi="Hand writing Mutlu"/>
          <w:sz w:val="20"/>
          <w:szCs w:val="20"/>
        </w:rPr>
      </w:pPr>
      <w:r w:rsidRPr="001F4672">
        <w:rPr>
          <w:rFonts w:ascii="Hand writing Mutlu" w:hAnsi="Hand writing Mutlu"/>
          <w:sz w:val="20"/>
          <w:szCs w:val="20"/>
        </w:rPr>
        <w:t xml:space="preserve">                                                                                           1/E</w:t>
      </w:r>
      <w:r w:rsidRPr="001F4672">
        <w:rPr>
          <w:rFonts w:ascii="Hand writing Mutlu" w:hAnsi="Hand writing Mutlu"/>
          <w:b/>
          <w:sz w:val="20"/>
          <w:szCs w:val="20"/>
        </w:rPr>
        <w:t xml:space="preserve">  </w:t>
      </w:r>
      <w:r w:rsidRPr="001F4672">
        <w:rPr>
          <w:rFonts w:ascii="Hand writing Mutlu" w:hAnsi="Hand writing Mutlu"/>
          <w:sz w:val="20"/>
          <w:szCs w:val="20"/>
        </w:rPr>
        <w:t>Uzm. Sınıf Öğretmeni</w:t>
      </w:r>
    </w:p>
    <w:p w:rsidR="00C60793" w:rsidRPr="001F4672" w:rsidRDefault="00C60793" w:rsidP="009311E7">
      <w:pPr>
        <w:rPr>
          <w:rFonts w:ascii="Hand writing Mutlu" w:hAnsi="Hand writing Mutlu"/>
          <w:sz w:val="20"/>
          <w:szCs w:val="20"/>
        </w:rPr>
      </w:pPr>
      <w:bookmarkStart w:id="0" w:name="_GoBack"/>
      <w:bookmarkEnd w:id="0"/>
    </w:p>
    <w:sectPr w:rsidR="00C60793" w:rsidRPr="001F4672" w:rsidSect="009311E7">
      <w:headerReference w:type="default" r:id="rId12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793" w:rsidRDefault="00C60793" w:rsidP="009311E7">
      <w:pPr>
        <w:spacing w:after="0" w:line="240" w:lineRule="auto"/>
      </w:pPr>
      <w:r>
        <w:separator/>
      </w:r>
    </w:p>
  </w:endnote>
  <w:endnote w:type="continuationSeparator" w:id="0">
    <w:p w:rsidR="00C60793" w:rsidRDefault="00C60793" w:rsidP="00931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793" w:rsidRDefault="00C60793" w:rsidP="009311E7">
      <w:pPr>
        <w:spacing w:after="0" w:line="240" w:lineRule="auto"/>
      </w:pPr>
      <w:r>
        <w:separator/>
      </w:r>
    </w:p>
  </w:footnote>
  <w:footnote w:type="continuationSeparator" w:id="0">
    <w:p w:rsidR="00C60793" w:rsidRDefault="00C60793" w:rsidP="009311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793" w:rsidRDefault="00C60793" w:rsidP="009311E7">
    <w:pPr>
      <w:rPr>
        <w:rFonts w:ascii="Comic Sans MS" w:hAnsi="Comic Sans MS"/>
        <w:sz w:val="24"/>
        <w:szCs w:val="24"/>
      </w:rPr>
    </w:pPr>
    <w:r w:rsidRPr="009311E7">
      <w:rPr>
        <w:rFonts w:ascii="Comic Sans MS" w:hAnsi="Comic Sans MS"/>
        <w:sz w:val="24"/>
        <w:szCs w:val="24"/>
      </w:rPr>
      <w:t>NAZİRE</w:t>
    </w:r>
    <w:r>
      <w:rPr>
        <w:rFonts w:ascii="Comic Sans MS" w:hAnsi="Comic Sans MS"/>
        <w:sz w:val="24"/>
        <w:szCs w:val="24"/>
      </w:rPr>
      <w:t xml:space="preserve">  </w:t>
    </w:r>
    <w:r w:rsidRPr="009311E7">
      <w:rPr>
        <w:rFonts w:ascii="Comic Sans MS" w:hAnsi="Comic Sans MS"/>
        <w:sz w:val="24"/>
        <w:szCs w:val="24"/>
      </w:rPr>
      <w:t xml:space="preserve"> </w:t>
    </w:r>
    <w:r>
      <w:rPr>
        <w:rFonts w:ascii="Comic Sans MS" w:hAnsi="Comic Sans MS"/>
        <w:sz w:val="24"/>
        <w:szCs w:val="24"/>
      </w:rPr>
      <w:t xml:space="preserve"> </w:t>
    </w:r>
    <w:r w:rsidRPr="009311E7">
      <w:rPr>
        <w:rFonts w:ascii="Comic Sans MS" w:hAnsi="Comic Sans MS"/>
        <w:sz w:val="24"/>
        <w:szCs w:val="24"/>
      </w:rPr>
      <w:t>MERZECİ</w:t>
    </w:r>
    <w:r>
      <w:rPr>
        <w:rFonts w:ascii="Comic Sans MS" w:hAnsi="Comic Sans MS"/>
        <w:sz w:val="24"/>
        <w:szCs w:val="24"/>
      </w:rPr>
      <w:t xml:space="preserve">  </w:t>
    </w:r>
    <w:r w:rsidRPr="009311E7">
      <w:rPr>
        <w:rFonts w:ascii="Comic Sans MS" w:hAnsi="Comic Sans MS"/>
        <w:sz w:val="24"/>
        <w:szCs w:val="24"/>
      </w:rPr>
      <w:t xml:space="preserve"> İLKOKULU </w:t>
    </w:r>
    <w:r>
      <w:rPr>
        <w:rFonts w:ascii="Comic Sans MS" w:hAnsi="Comic Sans MS"/>
        <w:sz w:val="24"/>
        <w:szCs w:val="24"/>
      </w:rPr>
      <w:t xml:space="preserve">  </w:t>
    </w:r>
    <w:r w:rsidRPr="009311E7">
      <w:rPr>
        <w:rFonts w:ascii="Comic Sans MS" w:hAnsi="Comic Sans MS"/>
        <w:sz w:val="24"/>
        <w:szCs w:val="24"/>
      </w:rPr>
      <w:t xml:space="preserve">1/E </w:t>
    </w:r>
    <w:r>
      <w:rPr>
        <w:rFonts w:ascii="Comic Sans MS" w:hAnsi="Comic Sans MS"/>
        <w:sz w:val="24"/>
        <w:szCs w:val="24"/>
      </w:rPr>
      <w:t xml:space="preserve">  </w:t>
    </w:r>
    <w:r w:rsidRPr="009311E7">
      <w:rPr>
        <w:rFonts w:ascii="Comic Sans MS" w:hAnsi="Comic Sans MS"/>
        <w:sz w:val="24"/>
        <w:szCs w:val="24"/>
      </w:rPr>
      <w:t>SINIFI</w:t>
    </w:r>
    <w:r>
      <w:rPr>
        <w:rFonts w:ascii="Comic Sans MS" w:hAnsi="Comic Sans MS"/>
        <w:sz w:val="24"/>
        <w:szCs w:val="24"/>
      </w:rPr>
      <w:t xml:space="preserve">   </w:t>
    </w:r>
    <w:r w:rsidRPr="009311E7">
      <w:rPr>
        <w:rFonts w:ascii="Comic Sans MS" w:hAnsi="Comic Sans MS"/>
        <w:sz w:val="24"/>
        <w:szCs w:val="24"/>
      </w:rPr>
      <w:t xml:space="preserve"> ÇALIŞMA</w:t>
    </w:r>
    <w:r>
      <w:rPr>
        <w:rFonts w:ascii="Comic Sans MS" w:hAnsi="Comic Sans MS"/>
        <w:sz w:val="24"/>
        <w:szCs w:val="24"/>
      </w:rPr>
      <w:t xml:space="preserve">  </w:t>
    </w:r>
    <w:r w:rsidRPr="009311E7">
      <w:rPr>
        <w:rFonts w:ascii="Comic Sans MS" w:hAnsi="Comic Sans MS"/>
        <w:sz w:val="24"/>
        <w:szCs w:val="24"/>
      </w:rPr>
      <w:t xml:space="preserve"> KAĞIDI</w:t>
    </w:r>
  </w:p>
  <w:p w:rsidR="00C60793" w:rsidRDefault="00C6079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11E7"/>
    <w:rsid w:val="001F4672"/>
    <w:rsid w:val="005C3E49"/>
    <w:rsid w:val="007B2326"/>
    <w:rsid w:val="009311E7"/>
    <w:rsid w:val="00971ABD"/>
    <w:rsid w:val="00A61192"/>
    <w:rsid w:val="00A61964"/>
    <w:rsid w:val="00C60793"/>
    <w:rsid w:val="00C9767F"/>
    <w:rsid w:val="00D34284"/>
    <w:rsid w:val="00D71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67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31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311E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31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311E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31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311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160</Words>
  <Characters>916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bülent özyurt</dc:creator>
  <cp:keywords>www.sorubak.com</cp:keywords>
  <dc:description>www.sorubak.com</dc:description>
  <cp:lastModifiedBy>edanur</cp:lastModifiedBy>
  <cp:revision>3</cp:revision>
  <dcterms:created xsi:type="dcterms:W3CDTF">2012-11-12T18:36:00Z</dcterms:created>
  <dcterms:modified xsi:type="dcterms:W3CDTF">2012-11-17T17:37:00Z</dcterms:modified>
  <cp:category>www.sorubak.com</cp:category>
</cp:coreProperties>
</file>