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CB" w:rsidRDefault="00A327CB" w:rsidP="00F621B5">
      <w:pPr>
        <w:ind w:firstLine="708"/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9.55pt;margin-top:-10.8pt;width:100.5pt;height:76.5pt;z-index:-251656192;visibility:visible">
            <v:imagedata r:id="rId6" o:title=""/>
          </v:shape>
        </w:pic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Pr="00F621B5">
        <w:rPr>
          <w:rFonts w:ascii="Comic Sans MS" w:hAnsi="Comic Sans MS"/>
          <w:sz w:val="28"/>
          <w:szCs w:val="28"/>
        </w:rPr>
        <w:t>YEŞİLBAĞ İLKOKULU</w:t>
      </w:r>
      <w:r>
        <w:rPr>
          <w:rFonts w:ascii="Comic Sans MS" w:hAnsi="Comic Sans MS"/>
          <w:sz w:val="28"/>
          <w:szCs w:val="28"/>
        </w:rPr>
        <w:t xml:space="preserve"> 1/B ÇALIŞMA SAYFASI</w:t>
      </w:r>
    </w:p>
    <w:p w:rsidR="00A327CB" w:rsidRDefault="00A327CB" w:rsidP="00235871">
      <w:pPr>
        <w:ind w:firstLine="708"/>
        <w:rPr>
          <w:rFonts w:ascii="Hand writing Mutlu" w:hAnsi="Hand writing Mutlu"/>
          <w:color w:val="FF0000"/>
          <w:sz w:val="56"/>
          <w:szCs w:val="56"/>
        </w:rPr>
      </w:pPr>
    </w:p>
    <w:p w:rsidR="00A327CB" w:rsidRPr="00235871" w:rsidRDefault="00A327CB" w:rsidP="00235871">
      <w:pPr>
        <w:tabs>
          <w:tab w:val="left" w:pos="7470"/>
        </w:tabs>
        <w:ind w:firstLine="708"/>
        <w:rPr>
          <w:rFonts w:ascii="Hand writing Mutlu" w:hAnsi="Hand writing Mutlu"/>
          <w:color w:val="FF0000"/>
          <w:sz w:val="56"/>
          <w:szCs w:val="56"/>
        </w:rPr>
      </w:pPr>
      <w:r w:rsidRPr="00235871">
        <w:rPr>
          <w:rFonts w:ascii="Hand writing Mutlu" w:hAnsi="Hand writing Mutlu"/>
          <w:color w:val="FF0000"/>
          <w:sz w:val="56"/>
          <w:szCs w:val="56"/>
        </w:rPr>
        <w:t>At</w:t>
      </w:r>
      <w:r>
        <w:rPr>
          <w:rFonts w:ascii="Hand writing Mutlu" w:hAnsi="Hand writing Mutlu"/>
          <w:color w:val="FF0000"/>
          <w:sz w:val="56"/>
          <w:szCs w:val="56"/>
        </w:rPr>
        <w:tab/>
      </w:r>
    </w:p>
    <w:p w:rsidR="00A327CB" w:rsidRPr="00CF1A7F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Resim 10" o:spid="_x0000_s1027" type="#_x0000_t75" alt="topat" style="position:absolute;margin-left:207pt;margin-top:1.95pt;width:81pt;height:84pt;z-index:-251661312;visibility:visible">
            <v:imagedata r:id="rId7" o:title=""/>
          </v:shape>
        </w:pict>
      </w:r>
      <w:r w:rsidRPr="00984046">
        <w:rPr>
          <w:rFonts w:ascii="Hand writing Mutlu" w:hAnsi="Hand writing Mutlu"/>
          <w:sz w:val="56"/>
          <w:szCs w:val="56"/>
        </w:rPr>
        <w:t xml:space="preserve">Ela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2" o:spid="_x0000_i1025" type="#_x0000_t75" alt="images" style="width:23.25pt;height:22.5pt;visibility:visible">
            <v:imagedata r:id="rId8" o:title=""/>
          </v:shape>
        </w:pict>
      </w:r>
      <w:r w:rsidRPr="00984046">
        <w:rPr>
          <w:rFonts w:ascii="Hand writing Mutlu" w:hAnsi="Hand writing Mutlu"/>
          <w:sz w:val="56"/>
          <w:szCs w:val="56"/>
        </w:rPr>
        <w:t xml:space="preserve"> at.</w:t>
      </w:r>
      <w:r w:rsidRPr="00CF1A7F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A327CB" w:rsidRPr="00984046" w:rsidRDefault="00A327CB" w:rsidP="00F621B5">
      <w:pPr>
        <w:rPr>
          <w:rFonts w:ascii="Hand writing Mutlu" w:hAnsi="Hand writing Mutlu"/>
          <w:sz w:val="56"/>
          <w:szCs w:val="56"/>
        </w:rPr>
      </w:pPr>
      <w:r w:rsidRPr="00984046">
        <w:rPr>
          <w:rFonts w:ascii="Hand writing Mutlu" w:hAnsi="Hand writing Mutlu"/>
          <w:sz w:val="56"/>
          <w:szCs w:val="56"/>
        </w:rPr>
        <w:t xml:space="preserve">Ata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3" o:spid="_x0000_i1026" type="#_x0000_t75" alt="images" style="width:23.25pt;height:22.5pt;visibility:visible">
            <v:imagedata r:id="rId8" o:title=""/>
          </v:shape>
        </w:pict>
      </w:r>
      <w:r w:rsidRPr="00984046">
        <w:rPr>
          <w:rFonts w:ascii="Hand writing Mutlu" w:hAnsi="Hand writing Mutlu"/>
          <w:sz w:val="56"/>
          <w:szCs w:val="56"/>
        </w:rPr>
        <w:t xml:space="preserve"> at.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 w:rsidRPr="00984046">
        <w:rPr>
          <w:rFonts w:ascii="Hand writing Mutlu" w:hAnsi="Hand writing Mutlu"/>
          <w:sz w:val="56"/>
          <w:szCs w:val="56"/>
        </w:rPr>
        <w:t xml:space="preserve">Ela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4" o:spid="_x0000_i1027" type="#_x0000_t75" alt="atlama ipi" style="width:24pt;height:24pt;visibility:visible">
            <v:imagedata r:id="rId9" o:title=""/>
          </v:shape>
        </w:pict>
      </w:r>
      <w:r w:rsidRPr="00984046">
        <w:rPr>
          <w:rFonts w:ascii="Hand writing Mutlu" w:hAnsi="Hand writing Mutlu"/>
          <w:sz w:val="56"/>
          <w:szCs w:val="56"/>
        </w:rPr>
        <w:t xml:space="preserve"> atla.</w:t>
      </w:r>
    </w:p>
    <w:p w:rsidR="00A327CB" w:rsidRPr="00F621B5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Resim 9" o:spid="_x0000_s1028" type="#_x0000_t75" style="position:absolute;margin-left:126.4pt;margin-top:42.3pt;width:120.75pt;height:160.5pt;z-index:-251660288;visibility:visible">
            <v:imagedata r:id="rId10" o:title=""/>
          </v:shape>
        </w:pict>
      </w:r>
      <w:r w:rsidRPr="00984046">
        <w:rPr>
          <w:rFonts w:ascii="Hand writing Mutlu" w:hAnsi="Hand writing Mutlu"/>
          <w:sz w:val="56"/>
          <w:szCs w:val="56"/>
        </w:rPr>
        <w:t>Ata, Ela el ele.</w:t>
      </w:r>
      <w:r w:rsidRPr="00F621B5">
        <w:rPr>
          <w:noProof/>
        </w:rPr>
        <w:t xml:space="preserve"> </w:t>
      </w:r>
    </w:p>
    <w:p w:rsidR="00A327CB" w:rsidRPr="00235871" w:rsidRDefault="00A327CB" w:rsidP="00F621B5">
      <w:pPr>
        <w:ind w:firstLine="708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 </w:t>
      </w:r>
      <w:r w:rsidRPr="00235871">
        <w:rPr>
          <w:rFonts w:ascii="Hand writing Mutlu" w:hAnsi="Hand writing Mutlu"/>
          <w:color w:val="FF0000"/>
          <w:sz w:val="56"/>
          <w:szCs w:val="56"/>
        </w:rPr>
        <w:t>Atla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Al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5" o:spid="_x0000_i1028" type="#_x0000_t75" alt="atlama ipi" style="width:24pt;height:24pt;visibility:visible">
            <v:imagedata r:id="rId9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atla.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Ata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6" o:spid="_x0000_i1029" type="#_x0000_t75" alt="atlama ipi" style="width:24pt;height:24pt;visibility:visible">
            <v:imagedata r:id="rId9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atla.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Ela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7" o:spid="_x0000_i1030" type="#_x0000_t75" alt="atlama ipi" style="width:24pt;height:24pt;visibility:visible">
            <v:imagedata r:id="rId9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atla.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Atla, Lale atla.</w:t>
      </w:r>
    </w:p>
    <w:p w:rsidR="00A327CB" w:rsidRPr="00235871" w:rsidRDefault="00A327CB" w:rsidP="00F621B5">
      <w:pPr>
        <w:ind w:firstLine="708"/>
        <w:rPr>
          <w:rFonts w:ascii="Hand writing Mutlu" w:hAnsi="Hand writing Mutlu"/>
          <w:color w:val="FF0000"/>
          <w:sz w:val="56"/>
          <w:szCs w:val="56"/>
        </w:rPr>
      </w:pPr>
      <w:r w:rsidRPr="00235871">
        <w:rPr>
          <w:rFonts w:ascii="Hand writing Mutlu" w:hAnsi="Hand writing Mutlu"/>
          <w:color w:val="FF0000"/>
          <w:sz w:val="56"/>
          <w:szCs w:val="56"/>
        </w:rPr>
        <w:t xml:space="preserve">At 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Resim 4" o:spid="_x0000_s1029" type="#_x0000_t75" alt="j0345802" style="position:absolute;margin-left:225.2pt;margin-top:18.7pt;width:77.75pt;height:81pt;z-index:-251659264;visibility:visible">
            <v:imagedata r:id="rId11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Talat ata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8" o:spid="_x0000_i1031" type="#_x0000_t75" style="width:38.25pt;height:27.75pt;visibility:visible">
            <v:imagedata r:id="rId12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at.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Talat ata atla.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Atla Talat atla.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Ata </w:t>
      </w:r>
      <w:r w:rsidRPr="00DC5D3D">
        <w:rPr>
          <w:rFonts w:ascii="Hand writing Mutlu" w:hAnsi="Hand writing Mutlu"/>
          <w:noProof/>
          <w:sz w:val="56"/>
          <w:szCs w:val="56"/>
        </w:rPr>
        <w:pict>
          <v:shape id="Resim 9" o:spid="_x0000_i1032" type="#_x0000_t75" style="width:38.25pt;height:27.75pt;visibility:visible">
            <v:imagedata r:id="rId12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at.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   </w:t>
      </w:r>
    </w:p>
    <w:p w:rsidR="00A327CB" w:rsidRPr="00235871" w:rsidRDefault="00A327CB" w:rsidP="00F621B5">
      <w:pPr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    </w:t>
      </w:r>
      <w:r w:rsidRPr="00235871">
        <w:rPr>
          <w:rFonts w:ascii="Hand writing Mutlu" w:hAnsi="Hand writing Mutlu"/>
          <w:color w:val="FF0000"/>
          <w:sz w:val="56"/>
          <w:szCs w:val="56"/>
        </w:rPr>
        <w:t xml:space="preserve">Atlet 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Talat 3 atlet al.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Ata 2 atlet al.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Ela atleti tele at.</w:t>
      </w:r>
    </w:p>
    <w:p w:rsidR="00A327CB" w:rsidRDefault="00A327CB" w:rsidP="00F621B5">
      <w:pPr>
        <w:ind w:firstLine="708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Al laleli atlet al.</w:t>
      </w:r>
    </w:p>
    <w:p w:rsidR="00A327CB" w:rsidRPr="00235871" w:rsidRDefault="00A327CB" w:rsidP="00F621B5">
      <w:pPr>
        <w:ind w:firstLine="708"/>
        <w:rPr>
          <w:rFonts w:ascii="Hand writing Mutlu" w:hAnsi="Hand writing Mutlu"/>
          <w:color w:val="FF0000"/>
          <w:sz w:val="56"/>
          <w:szCs w:val="56"/>
        </w:rPr>
      </w:pPr>
      <w:r w:rsidRPr="00235871">
        <w:rPr>
          <w:rFonts w:ascii="Hand writing Mutlu" w:hAnsi="Hand writing Mutlu"/>
          <w:color w:val="FF0000"/>
          <w:sz w:val="56"/>
          <w:szCs w:val="56"/>
        </w:rPr>
        <w:t>Alet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 id="Resim 7" o:spid="_x0000_s1030" type="#_x0000_t75" style="position:absolute;margin-left:360.2pt;margin-top:17.45pt;width:117pt;height:67.5pt;z-index:-251657216;visibility:visible">
            <v:imagedata r:id="rId13" o:title=""/>
          </v:shape>
        </w:pict>
      </w:r>
      <w:r>
        <w:rPr>
          <w:rFonts w:ascii="Hand writing Mutlu" w:hAnsi="Hand writing Mutlu"/>
          <w:sz w:val="56"/>
          <w:szCs w:val="56"/>
        </w:rPr>
        <w:t>Ela, tel ile alet al.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alet al.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Talat alet ile tel al.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Alet al, tel al.</w:t>
      </w: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line id="_x0000_s1031" style="position:absolute;z-index:251658240" from="-17.8pt,25.15pt" to="324.2pt,25.15pt" strokeweight="6pt">
            <v:stroke dashstyle="1 1" linestyle="thickBetweenThin"/>
          </v:line>
        </w:pict>
      </w:r>
    </w:p>
    <w:p w:rsidR="00A327CB" w:rsidRDefault="00A327CB" w:rsidP="00F621B5">
      <w:pPr>
        <w:rPr>
          <w:rFonts w:ascii="Comic Sans MS" w:hAnsi="Comic Sans MS"/>
        </w:rPr>
      </w:pPr>
      <w:r>
        <w:rPr>
          <w:rFonts w:ascii="Comic Sans MS" w:hAnsi="Comic Sans MS"/>
        </w:rPr>
        <w:t>Sayın Veli ,</w:t>
      </w:r>
    </w:p>
    <w:p w:rsidR="00A327CB" w:rsidRDefault="00A327CB" w:rsidP="00235871">
      <w:pPr>
        <w:rPr>
          <w:rFonts w:ascii="Comic Sans MS" w:hAnsi="Comic Sans MS"/>
        </w:rPr>
      </w:pPr>
      <w:r>
        <w:rPr>
          <w:rFonts w:ascii="Comic Sans MS" w:hAnsi="Comic Sans MS"/>
        </w:rPr>
        <w:t>Metinleri bol bol okutalım ve yazdıralım. Öğrenilen tüm hece ve kelimeler ayrıca çalıştırılmalı.(Çalışma defterinizde)</w:t>
      </w:r>
    </w:p>
    <w:p w:rsidR="00A327CB" w:rsidRPr="00235871" w:rsidRDefault="00A327CB" w:rsidP="00235871">
      <w:pPr>
        <w:rPr>
          <w:rFonts w:ascii="Comic Sans MS" w:hAnsi="Comic Sans MS"/>
        </w:rPr>
      </w:pPr>
      <w:r>
        <w:rPr>
          <w:rFonts w:ascii="Comic Sans MS" w:hAnsi="Comic Sans MS"/>
        </w:rPr>
        <w:t>Setimizde bulunan ailemle çalışıyorum bölümleri yapılsın.</w:t>
      </w:r>
    </w:p>
    <w:p w:rsidR="00A327CB" w:rsidRDefault="00A327CB" w:rsidP="00F621B5">
      <w:pPr>
        <w:rPr>
          <w:rFonts w:ascii="Hand writing Mutlu" w:hAnsi="Hand writing Mutlu"/>
        </w:rPr>
      </w:pPr>
    </w:p>
    <w:p w:rsidR="00A327CB" w:rsidRPr="00235871" w:rsidRDefault="00A327CB" w:rsidP="00235871">
      <w:pPr>
        <w:rPr>
          <w:rFonts w:ascii="Comic Sans MS" w:hAnsi="Comic Sans MS"/>
        </w:rPr>
      </w:pPr>
      <w:r>
        <w:rPr>
          <w:rFonts w:ascii="Comic Sans MS" w:hAnsi="Comic Sans MS"/>
        </w:rPr>
        <w:t>Şarkının   sözleri ezberlenecek.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</w:p>
    <w:p w:rsidR="00A327CB" w:rsidRDefault="00A327CB" w:rsidP="00235871">
      <w:pPr>
        <w:rPr>
          <w:rFonts w:ascii="Arial" w:hAnsi="Arial" w:cs="Arial"/>
          <w:sz w:val="18"/>
          <w:szCs w:val="18"/>
        </w:rPr>
      </w:pPr>
      <w:r>
        <w:rPr>
          <w:rFonts w:ascii="Georgia" w:hAnsi="Georgia" w:cs="Arial"/>
          <w:sz w:val="27"/>
          <w:szCs w:val="27"/>
        </w:rPr>
        <w:t>ATATÜRK MARŞI-Senfoni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>Atam Atam Mustafa Kemal Paşam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 Ulusu aydınlatan Cumhuriyet’i kuran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 Göklerdeki ay yıldız bize armağan 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Nerde nerde nerdesin, nerdesin, nerdesin 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Kabimizde göklerde, her zaman bizimlesin 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Biz senin izindeyiz, sözümüzden dönmeyiz 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Her birimiz Cumhuriyet bekçileriyiz 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 xml:space="preserve">Atam Atam Mustafa Kemal Paşam </w:t>
      </w:r>
    </w:p>
    <w:p w:rsidR="00A327CB" w:rsidRDefault="00A327CB" w:rsidP="00235871">
      <w:pPr>
        <w:rPr>
          <w:rFonts w:ascii="Georgia" w:hAnsi="Georgia" w:cs="Arial"/>
          <w:sz w:val="27"/>
          <w:szCs w:val="27"/>
        </w:rPr>
      </w:pPr>
      <w:r>
        <w:rPr>
          <w:rFonts w:ascii="Georgia" w:hAnsi="Georgia" w:cs="Arial"/>
          <w:sz w:val="27"/>
          <w:szCs w:val="27"/>
        </w:rPr>
        <w:t>Milli zaferlerinle kuruldu yüce vatan</w:t>
      </w:r>
    </w:p>
    <w:p w:rsidR="00A327CB" w:rsidRDefault="00A327CB" w:rsidP="00CD0B48">
      <w:r>
        <w:rPr>
          <w:rFonts w:ascii="Georgia" w:hAnsi="Georgia" w:cs="Arial"/>
          <w:sz w:val="27"/>
          <w:szCs w:val="27"/>
        </w:rPr>
        <w:t xml:space="preserve"> Çocuklara gençlere büyük armağan </w:t>
      </w:r>
      <w:hyperlink r:id="rId1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A327CB" w:rsidRDefault="00A327CB" w:rsidP="00235871">
      <w:pPr>
        <w:rPr>
          <w:rFonts w:ascii="Arial" w:hAnsi="Arial" w:cs="Arial"/>
          <w:sz w:val="18"/>
          <w:szCs w:val="18"/>
        </w:rPr>
      </w:pPr>
    </w:p>
    <w:p w:rsidR="00A327CB" w:rsidRPr="00613895" w:rsidRDefault="00A327CB" w:rsidP="00F621B5">
      <w:pPr>
        <w:rPr>
          <w:rFonts w:ascii="Hand writing Mutlu" w:hAnsi="Hand writing Mutlu"/>
          <w:sz w:val="56"/>
          <w:szCs w:val="56"/>
        </w:rPr>
      </w:pP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</w:p>
    <w:p w:rsidR="00A327CB" w:rsidRDefault="00A327CB" w:rsidP="00F621B5">
      <w:pPr>
        <w:rPr>
          <w:rFonts w:ascii="Hand writing Mutlu" w:hAnsi="Hand writing Mutlu"/>
          <w:sz w:val="56"/>
          <w:szCs w:val="56"/>
        </w:rPr>
      </w:pPr>
    </w:p>
    <w:p w:rsidR="00A327CB" w:rsidRDefault="00A327CB"/>
    <w:sectPr w:rsidR="00A327CB" w:rsidSect="00F621B5">
      <w:pgSz w:w="11906" w:h="16838"/>
      <w:pgMar w:top="426" w:right="991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7CB" w:rsidRDefault="00A327CB" w:rsidP="00F621B5">
      <w:r>
        <w:separator/>
      </w:r>
    </w:p>
  </w:endnote>
  <w:endnote w:type="continuationSeparator" w:id="0">
    <w:p w:rsidR="00A327CB" w:rsidRDefault="00A327CB" w:rsidP="00F62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7CB" w:rsidRDefault="00A327CB" w:rsidP="00F621B5">
      <w:r>
        <w:separator/>
      </w:r>
    </w:p>
  </w:footnote>
  <w:footnote w:type="continuationSeparator" w:id="0">
    <w:p w:rsidR="00A327CB" w:rsidRDefault="00A327CB" w:rsidP="00F621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1B5"/>
    <w:rsid w:val="00015560"/>
    <w:rsid w:val="00235871"/>
    <w:rsid w:val="00354FAB"/>
    <w:rsid w:val="00364ED4"/>
    <w:rsid w:val="00613895"/>
    <w:rsid w:val="007E22C7"/>
    <w:rsid w:val="00941BB4"/>
    <w:rsid w:val="00984046"/>
    <w:rsid w:val="009D679B"/>
    <w:rsid w:val="00A327CB"/>
    <w:rsid w:val="00BC426C"/>
    <w:rsid w:val="00CD0B48"/>
    <w:rsid w:val="00CF1A7F"/>
    <w:rsid w:val="00D6787E"/>
    <w:rsid w:val="00DC5D3D"/>
    <w:rsid w:val="00DF6291"/>
    <w:rsid w:val="00F621B5"/>
    <w:rsid w:val="00FA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1B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62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1B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F62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21B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F62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21B5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D0B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34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4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34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198</Words>
  <Characters>1130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Ulugol</dc:creator>
  <cp:keywords>www.sorubak.com</cp:keywords>
  <dc:description>www.sorubak.com</dc:description>
  <cp:lastModifiedBy>edanur</cp:lastModifiedBy>
  <cp:revision>6</cp:revision>
  <dcterms:created xsi:type="dcterms:W3CDTF">2012-11-13T17:03:00Z</dcterms:created>
  <dcterms:modified xsi:type="dcterms:W3CDTF">2012-11-17T17:15:00Z</dcterms:modified>
  <cp:category>www.sorubak.com</cp:category>
</cp:coreProperties>
</file>