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1E2" w:rsidRPr="007C31E6" w:rsidRDefault="001401E2" w:rsidP="007C31E6">
      <w:pPr>
        <w:pStyle w:val="NoSpacing"/>
        <w:jc w:val="center"/>
        <w:rPr>
          <w:rFonts w:ascii="Hand writing Mutlu" w:hAnsi="Hand writing Mutlu"/>
          <w:sz w:val="36"/>
          <w:szCs w:val="36"/>
        </w:rPr>
      </w:pPr>
      <w:r w:rsidRPr="007C31E6">
        <w:rPr>
          <w:rFonts w:ascii="Hand writing Mutlu" w:hAnsi="Hand writing Mutlu"/>
          <w:sz w:val="36"/>
          <w:szCs w:val="36"/>
        </w:rPr>
        <w:t>A SESİ SEZDİRME ETKİNLİĞİ</w:t>
      </w:r>
    </w:p>
    <w:p w:rsidR="001401E2" w:rsidRPr="00173835" w:rsidRDefault="001401E2" w:rsidP="00173835">
      <w:pPr>
        <w:pStyle w:val="NoSpacing"/>
        <w:rPr>
          <w:rFonts w:ascii="Hand writing Mutlu" w:hAnsi="Hand writing Mutlu"/>
        </w:rPr>
      </w:pPr>
      <w:r>
        <w:rPr>
          <w:rFonts w:ascii="Hand writing Mutlu" w:hAnsi="Hand writing Mutlu"/>
        </w:rPr>
        <w:t>Sayın V</w:t>
      </w:r>
      <w:r w:rsidRPr="00173835">
        <w:rPr>
          <w:rFonts w:ascii="Hand writing Mutlu" w:hAnsi="Hand writing Mutlu"/>
        </w:rPr>
        <w:t>eli</w:t>
      </w:r>
      <w:r>
        <w:rPr>
          <w:rFonts w:ascii="Hand writing Mutlu" w:hAnsi="Hand writing Mutlu"/>
        </w:rPr>
        <w:t>,</w:t>
      </w:r>
      <w:r w:rsidRPr="00173835">
        <w:rPr>
          <w:rFonts w:ascii="Hand writing Mutlu" w:hAnsi="Hand writing Mutlu"/>
        </w:rPr>
        <w:t xml:space="preserve"> çocuğunuza önce resimlerdekinin ne olduğunu sorunuz. Daha sonra içerisinde </w:t>
      </w:r>
    </w:p>
    <w:p w:rsidR="001401E2" w:rsidRDefault="001401E2" w:rsidP="00173835">
      <w:pPr>
        <w:pStyle w:val="NoSpacing"/>
        <w:rPr>
          <w:rFonts w:ascii="Hand writing Mutlu" w:hAnsi="Hand writing Mutlu"/>
        </w:rPr>
      </w:pPr>
      <w:r w:rsidRPr="00173835">
        <w:rPr>
          <w:rFonts w:ascii="Times New Roman" w:hAnsi="Times New Roman"/>
        </w:rPr>
        <w:t>‘’</w:t>
      </w:r>
      <w:r>
        <w:rPr>
          <w:rFonts w:ascii="Hand writing Mutlu" w:hAnsi="Hand writing Mutlu"/>
        </w:rPr>
        <w:t xml:space="preserve"> a</w:t>
      </w:r>
      <w:r w:rsidRPr="00173835">
        <w:rPr>
          <w:rFonts w:ascii="Hand writing Mutlu" w:hAnsi="Hand writing Mutlu"/>
        </w:rPr>
        <w:t xml:space="preserve"> </w:t>
      </w:r>
      <w:r w:rsidRPr="00173835">
        <w:rPr>
          <w:rFonts w:ascii="Times New Roman" w:hAnsi="Times New Roman"/>
        </w:rPr>
        <w:t>‘’</w:t>
      </w:r>
      <w:r w:rsidRPr="00173835">
        <w:rPr>
          <w:rFonts w:ascii="Hand writing Mutlu" w:hAnsi="Hand writing Mutlu"/>
        </w:rPr>
        <w:t xml:space="preserve"> sesi</w:t>
      </w:r>
      <w:r>
        <w:rPr>
          <w:rFonts w:ascii="Hand writing Mutlu" w:hAnsi="Hand writing Mutlu"/>
        </w:rPr>
        <w:t xml:space="preserve"> olup olmadığını sorunuz</w:t>
      </w:r>
      <w:r w:rsidRPr="00173835">
        <w:rPr>
          <w:rFonts w:ascii="Hand writing Mutlu" w:hAnsi="Hand writing Mutlu"/>
        </w:rPr>
        <w:t xml:space="preserve">. </w:t>
      </w:r>
      <w:r>
        <w:rPr>
          <w:rFonts w:ascii="Hand writing Mutlu" w:hAnsi="Hand writing Mutlu"/>
        </w:rPr>
        <w:t xml:space="preserve">Var diyorsa </w:t>
      </w:r>
      <w:r w:rsidRPr="00173835">
        <w:rPr>
          <w:rFonts w:ascii="Times New Roman" w:hAnsi="Times New Roman"/>
        </w:rPr>
        <w:t>‘’</w:t>
      </w:r>
      <w:r>
        <w:rPr>
          <w:rFonts w:ascii="Hand writing Mutlu" w:hAnsi="Hand writing Mutlu"/>
        </w:rPr>
        <w:t>a</w:t>
      </w:r>
      <w:r w:rsidRPr="00173835">
        <w:rPr>
          <w:rFonts w:ascii="Times New Roman" w:hAnsi="Times New Roman"/>
        </w:rPr>
        <w:t>’’</w:t>
      </w:r>
      <w:r w:rsidRPr="00173835">
        <w:rPr>
          <w:rFonts w:ascii="Hand writing Mutlu" w:hAnsi="Hand writing Mutlu"/>
        </w:rPr>
        <w:t xml:space="preserve"> sesini</w:t>
      </w:r>
      <w:r>
        <w:rPr>
          <w:rFonts w:ascii="Hand writing Mutlu" w:hAnsi="Hand writing Mutlu"/>
        </w:rPr>
        <w:t xml:space="preserve"> bastırarak kelimeyi tekrar söylemesini isteyiniz. Yanlış söylediklerinde müdahale ederek </w:t>
      </w:r>
      <w:r>
        <w:rPr>
          <w:rFonts w:ascii="Times New Roman" w:hAnsi="Times New Roman"/>
        </w:rPr>
        <w:t>‘’</w:t>
      </w:r>
      <w:r>
        <w:rPr>
          <w:rFonts w:ascii="Hand writing Mutlu" w:hAnsi="Hand writing Mutlu"/>
        </w:rPr>
        <w:t>a</w:t>
      </w:r>
      <w:r>
        <w:rPr>
          <w:rFonts w:ascii="Times New Roman" w:hAnsi="Times New Roman"/>
        </w:rPr>
        <w:t>’’</w:t>
      </w:r>
      <w:r>
        <w:rPr>
          <w:rFonts w:ascii="Hand writing Mutlu" w:hAnsi="Hand writing Mutlu"/>
        </w:rPr>
        <w:t xml:space="preserve"> sesini bastırarak birkaç defa söyleyiniz. Resimlerin altındaki uygun seçeneği </w:t>
      </w:r>
      <w:r w:rsidRPr="00173835">
        <w:rPr>
          <w:rFonts w:ascii="Tahoma" w:hAnsi="Tahoma" w:cs="Tahoma"/>
        </w:rPr>
        <w:t>(X)</w:t>
      </w:r>
      <w:r>
        <w:rPr>
          <w:rFonts w:ascii="Hand writing Mutlu" w:hAnsi="Hand writing Mutlu"/>
        </w:rPr>
        <w:t xml:space="preserve"> işareti ile işaretletiniz.</w:t>
      </w:r>
    </w:p>
    <w:p w:rsidR="001401E2" w:rsidRPr="007C31E6" w:rsidRDefault="001401E2" w:rsidP="00173835">
      <w:pPr>
        <w:pStyle w:val="NoSpacing"/>
        <w:rPr>
          <w:rFonts w:ascii="Hand writing Mutlu" w:hAnsi="Hand writing Mutlu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http://t0.gstatic.com/images?q=tbn:ANd9GcSEq1DPm-l_UVrwP-DHT1Dc5Sw7_ceuWCDJTxM4uuPih9F3gfOatw" href="http://www.google.com.tr/imgres?q=rabbit.gif&amp;hl=tr&amp;biw=1280&amp;bih=608&amp;tbm=isch&amp;tbnid=hgU8dazs2kzN0M:&amp;imgrefurl=http://www.arthursclipart.org/justforkids/animals/page_02.htm&amp;docid=zrat5HWx2bjOWM&amp;imgurl=http://www.arthursclipart.org/justforkids/animals/rabbit 5.gif&amp;w=902&amp;h=922&amp;ei=IDqQUNLyFeTO4QTg7YHwBw&amp;zoom=1&amp;iact=hc&amp;vpx=447&amp;vpy=258&amp;dur=720&amp;hovh=227&amp;hovw=222&amp;tx=113&amp;ty=141&amp;sig=107227619840665548361&amp;page=2&amp;tbnh=143&amp;tbnw=140&amp;start=20&amp;ndsp=31&amp;ved=1t:429,i:1" style="position:absolute;margin-left:405.85pt;margin-top:23.8pt;width:89.65pt;height:91.65pt;z-index:-251651072;visibility:visible" o:button="t">
            <v:fill o:detectmouseclick="t"/>
            <v:imagedata r:id="rId4" o:title=""/>
          </v:shape>
        </w:pict>
      </w:r>
      <w:r>
        <w:rPr>
          <w:rFonts w:ascii="Hand writing Mutlu" w:hAnsi="Hand writing Mutlu"/>
        </w:rPr>
        <w:t xml:space="preserve">NOT: </w:t>
      </w:r>
      <w:r>
        <w:rPr>
          <w:rFonts w:ascii="Times New Roman" w:hAnsi="Times New Roman"/>
        </w:rPr>
        <w:t>‘’</w:t>
      </w:r>
      <w:r>
        <w:rPr>
          <w:rFonts w:ascii="Hand writing Mutlu" w:hAnsi="Hand writing Mutlu"/>
        </w:rPr>
        <w:t>a</w:t>
      </w:r>
      <w:r>
        <w:rPr>
          <w:rFonts w:ascii="Times New Roman" w:hAnsi="Times New Roman"/>
        </w:rPr>
        <w:t xml:space="preserve">’’ </w:t>
      </w:r>
      <w:r>
        <w:rPr>
          <w:rFonts w:ascii="Hand writing Mutlu" w:hAnsi="Hand writing Mutlu"/>
        </w:rPr>
        <w:t xml:space="preserve">sesini kavratmak için içinde </w:t>
      </w:r>
      <w:r>
        <w:rPr>
          <w:rFonts w:ascii="Times New Roman" w:hAnsi="Times New Roman"/>
        </w:rPr>
        <w:t>‘’</w:t>
      </w:r>
      <w:r>
        <w:rPr>
          <w:rFonts w:ascii="Hand writing Mutlu" w:hAnsi="Hand writing Mutlu"/>
        </w:rPr>
        <w:t>a</w:t>
      </w:r>
      <w:r>
        <w:rPr>
          <w:rFonts w:ascii="Times New Roman" w:hAnsi="Times New Roman"/>
        </w:rPr>
        <w:t>’’</w:t>
      </w:r>
      <w:r>
        <w:rPr>
          <w:rFonts w:ascii="Hand writing Mutlu" w:hAnsi="Hand writing Mutlu"/>
        </w:rPr>
        <w:t xml:space="preserve"> sesi olan şeyler (isim, bitki, hayvan vb) söylemelerini isteyiniz.</w:t>
      </w:r>
      <w:r w:rsidRPr="00173835">
        <w:rPr>
          <w:rFonts w:ascii="Hand writing Mutlu" w:hAnsi="Hand writing Mutlu"/>
        </w:rPr>
        <w:t xml:space="preserve">       </w:t>
      </w:r>
    </w:p>
    <w:p w:rsidR="001401E2" w:rsidRDefault="001401E2">
      <w:r>
        <w:rPr>
          <w:noProof/>
          <w:lang w:eastAsia="tr-TR"/>
        </w:rPr>
        <w:pict>
          <v:shape id="_x0000_s1027" type="#_x0000_t75" alt="http://t2.gstatic.com/images?q=tbn:ANd9GcTWdH4TKMaMZfb8_oNeSc3VV_cjvD9kNZM8UcBfCBzbEYoG7fdR-g" href="http://www.google.com.tr/imgres?q=bear.gif&amp;hl=tr&amp;biw=1280&amp;bih=608&amp;tbm=isch&amp;tbnid=hmO2lmkpMT9p4M:&amp;imgrefurl=http://www.arthursclipart.org/mammals/mammal/page_01.htm&amp;docid=ZyjD2id9aRLrnM&amp;imgurl=http://www.arthursclipart.org/mammals/mammal/bear.gif&amp;w=668&amp;h=542&amp;ei=yjmQUIaSEMaBhQeh5YGoDQ&amp;zoom=1&amp;iact=hc&amp;vpx=709&amp;vpy=71&amp;dur=2271&amp;hovh=202&amp;hovw=249&amp;tx=133&amp;ty=89&amp;sig=107227619840665548361&amp;page=3&amp;tbnh=135&amp;tbnw=166&amp;start=49&amp;ndsp=29&amp;ved=1t:429,i:2" style="position:absolute;margin-left:-6.7pt;margin-top:9.5pt;width:94pt;height:76.75pt;z-index:-251652096;visibility:visible" o:button="t">
            <v:fill o:detectmouseclick="t"/>
            <v:imagedata r:id="rId5" o:title=""/>
          </v:shape>
        </w:pict>
      </w:r>
      <w:r>
        <w:rPr>
          <w:noProof/>
          <w:lang w:eastAsia="tr-TR"/>
        </w:rPr>
        <w:pict>
          <v:shape id="Resim 1" o:spid="_x0000_s1028" type="#_x0000_t75" style="position:absolute;margin-left:105.35pt;margin-top:3.05pt;width:94.95pt;height:77.4pt;z-index:-251668480;visibility:visible">
            <v:imagedata r:id="rId6" o:title=""/>
          </v:shape>
        </w:pict>
      </w:r>
      <w:r>
        <w:rPr>
          <w:noProof/>
          <w:lang w:eastAsia="tr-TR"/>
        </w:rPr>
        <w:pict>
          <v:shape id="Resim 15" o:spid="_x0000_s1029" type="#_x0000_t75" style="position:absolute;margin-left:321.9pt;margin-top:3.1pt;width:83.7pt;height:86.9pt;z-index:-251666432;visibility:visible">
            <v:imagedata r:id="rId7" o:title=""/>
          </v:shape>
        </w:pict>
      </w:r>
      <w:r>
        <w:rPr>
          <w:noProof/>
          <w:lang w:eastAsia="tr-TR"/>
        </w:rPr>
        <w:pict>
          <v:shape id="rg_hi" o:spid="_x0000_s1030" type="#_x0000_t75" alt="http://t3.gstatic.com/images?q=tbn:ANd9GcTA0e0VDAeP7GMWVyYPiVpUAcPDNrIFkFLx9uRWFa4Q40GWDlsI" href="http://www.google.com.tr/imgres?q=bebek.gif&amp;hl=tr&amp;sa=X&amp;biw=1280&amp;bih=608&amp;tbm=isch&amp;prmd=imvns&amp;tbnid=s3nTbIdb0Qs3RM:&amp;imgrefurl=http://www.annelervekuzular.com/threads/bebek-avatarlar%C4%B1-%C3%A7ocuk-avatarlar%C4%B1.688/&amp;docid=Iw51z-gq2YFmaM&amp;imgurl=http://www.annelervekuzular.com/attachments/illustrasyon_bebekler-gif.783/&amp;w=255&amp;h=250&amp;ei=RQ17UI3dNOqD4gS76oCgDw&amp;zoom=1&amp;iact=hc&amp;vpx=742&amp;vpy=294&amp;dur=2103&amp;hovh=200&amp;hovw=204&amp;tx=78&amp;ty=83&amp;sig=103964483425693916744&amp;page=1&amp;tbnh=144&amp;tbnw=147&amp;start=0&amp;ndsp=22&amp;ved=1t:429,r:12,s:0,i:1" style="position:absolute;margin-left:223.3pt;margin-top:3.8pt;width:84.1pt;height:82.2pt;z-index:-251667456;visibility:visible" o:button="t">
            <v:fill o:detectmouseclick="t"/>
            <v:imagedata r:id="rId8" o:title=""/>
          </v:shape>
        </w:pict>
      </w:r>
      <w:r>
        <w:t xml:space="preserve">  </w:t>
      </w:r>
    </w:p>
    <w:p w:rsidR="001401E2" w:rsidRDefault="001401E2"/>
    <w:p w:rsidR="001401E2" w:rsidRDefault="001401E2"/>
    <w:tbl>
      <w:tblPr>
        <w:tblpPr w:leftFromText="141" w:rightFromText="141" w:vertAnchor="text" w:horzAnchor="margin" w:tblpY="2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1401E2" w:rsidRPr="00610884" w:rsidTr="00610884">
        <w:trPr>
          <w:trHeight w:val="147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Var</w:t>
            </w: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Yok</w:t>
            </w:r>
          </w:p>
        </w:tc>
      </w:tr>
      <w:tr w:rsidR="001401E2" w:rsidRPr="00610884" w:rsidTr="00610884">
        <w:trPr>
          <w:trHeight w:val="302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2896" w:tblpY="2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1401E2" w:rsidRPr="00610884" w:rsidTr="00610884">
        <w:trPr>
          <w:trHeight w:val="147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Var</w:t>
            </w: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Yok</w:t>
            </w:r>
          </w:p>
        </w:tc>
      </w:tr>
      <w:tr w:rsidR="001401E2" w:rsidRPr="00610884" w:rsidTr="00610884">
        <w:trPr>
          <w:trHeight w:val="302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margin" w:tblpXSpec="center" w:tblpY="2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1401E2" w:rsidRPr="00610884" w:rsidTr="00610884">
        <w:trPr>
          <w:trHeight w:val="147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Var</w:t>
            </w: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Yok</w:t>
            </w:r>
          </w:p>
        </w:tc>
      </w:tr>
      <w:tr w:rsidR="001401E2" w:rsidRPr="00610884" w:rsidTr="00610884">
        <w:trPr>
          <w:trHeight w:val="302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7228" w:tblpY="2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1401E2" w:rsidRPr="00610884" w:rsidTr="00610884">
        <w:trPr>
          <w:trHeight w:val="147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Var</w:t>
            </w: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Yok</w:t>
            </w:r>
          </w:p>
        </w:tc>
      </w:tr>
      <w:tr w:rsidR="001401E2" w:rsidRPr="00610884" w:rsidTr="00610884">
        <w:trPr>
          <w:trHeight w:val="302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9157" w:tblpY="3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1401E2" w:rsidRPr="00610884" w:rsidTr="00610884">
        <w:trPr>
          <w:trHeight w:val="147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Var</w:t>
            </w: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Yok</w:t>
            </w:r>
          </w:p>
        </w:tc>
      </w:tr>
      <w:tr w:rsidR="001401E2" w:rsidRPr="00610884" w:rsidTr="00610884">
        <w:trPr>
          <w:trHeight w:val="302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</w:tr>
    </w:tbl>
    <w:p w:rsidR="001401E2" w:rsidRDefault="001401E2"/>
    <w:p w:rsidR="001401E2" w:rsidRDefault="001401E2">
      <w:r>
        <w:t xml:space="preserve">   </w:t>
      </w:r>
    </w:p>
    <w:p w:rsidR="001401E2" w:rsidRDefault="001401E2"/>
    <w:p w:rsidR="001401E2" w:rsidRPr="00D546E8" w:rsidRDefault="001401E2" w:rsidP="00D546E8">
      <w:r>
        <w:rPr>
          <w:noProof/>
          <w:lang w:eastAsia="tr-TR"/>
        </w:rPr>
        <w:pict>
          <v:shape id="_x0000_s1031" type="#_x0000_t75" alt="http://t2.gstatic.com/images?q=tbn:ANd9GcRiS-QupjrQ06wXrhRKiXNRw4thcJYcs_h6Xdpj8w_xkiHaCZnbcg" href="http://www.google.com.tr/imgres?q=muzboyama&amp;hl=tr&amp;biw=1280&amp;bih=608&amp;tbm=isch&amp;tbnid=l34eHA_D5g1hrM:&amp;imgrefurl=http://www.webokur.com/boyama-kitabi/meyvelerle-ilgili-anaokulu-boyama-sayfalari-932/&amp;docid=3WxhWp8CZupE3M&amp;imgurl=http://img831.imageshack.us/img831/1061/webokurokuloncesiboyama.jpg&amp;w=531&amp;h=750&amp;ei=-xB7UJLIHeTj4QSXt4CYCw&amp;zoom=1&amp;iact=hc&amp;vpx=852&amp;vpy=2&amp;dur=592&amp;hovh=267&amp;hovw=189&amp;tx=99&amp;ty=91&amp;sig=103964483425693916744&amp;page=1&amp;tbnh=154&amp;tbnw=117&amp;start=0&amp;ndsp=24&amp;ved=1t:429,r:5,s:0,i:" style="position:absolute;margin-left:418.5pt;margin-top:6.9pt;width:67.75pt;height:96.15pt;z-index:251653120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32" type="#_x0000_t75" alt="http://t3.gstatic.com/images?q=tbn:ANd9GcTi7vtVuwvUURcRelDou8GqghLA4_RWByR7iPveNyDM7fI0AXsAPA" href="http://www.google.com.tr/imgres?q=door.gif&amp;hl=tr&amp;biw=1280&amp;bih=608&amp;tbm=isch&amp;tbnid=i_YL2Foej_ZUxM:&amp;imgrefurl=http://web.dsbn.edu.on.ca/~AnnMarie.DiLibero@dsbn.edu.on.ca/?OpenItemURL=S03D39770-03D39770&amp;docid=jgjb4O35jpc3hM&amp;imgurl=http://web.dsbn.edu.on.ca/~AnnMarie.DiLibero@dsbn.edu.on.ca/S03D39770-03D39770.6/door.gif&amp;w=442&amp;h=700&amp;ei=KxF7UKPQG6_44QTVvICYBA&amp;zoom=1&amp;iact=hc&amp;vpx=920&amp;vpy=62&amp;dur=484&amp;hovh=283&amp;hovw=178&amp;tx=81&amp;ty=143&amp;sig=103964483425693916744&amp;page=2&amp;tbnh=133&amp;tbnw=84&amp;start=26&amp;ndsp=28&amp;ved=1t:429,r:32,s:20,i:2" style="position:absolute;margin-left:328.85pt;margin-top:14.75pt;width:50.8pt;height:81.4pt;z-index:-251664384;visibility:visible" o:button="t">
            <v:fill o:detectmouseclick="t"/>
            <v:imagedata r:id="rId10" o:title=""/>
          </v:shape>
        </w:pict>
      </w:r>
      <w:r>
        <w:rPr>
          <w:noProof/>
          <w:lang w:eastAsia="tr-TR"/>
        </w:rPr>
        <w:pict>
          <v:shape id="_x0000_s1033" type="#_x0000_t75" alt="http://t3.gstatic.com/images?q=tbn:ANd9GcQbyoXI-1mDx1T-XffUO38YXnJsro_gl3IIE0fBONY0S4SCzbr0" href="http://www.google.com.tr/imgres?q=bird.gif&amp;hl=tr&amp;biw=1280&amp;bih=608&amp;tbm=isch&amp;tbnid=ilzrPpI50NkigM:&amp;imgrefurl=http://www.arthursclipart.org/birds/birds/page_04.htm&amp;docid=KkCcKLynlyyc4M&amp;imgurl=http://www.arthursclipart.org/birds/birds/flying 2.gif&amp;w=657&amp;h=473&amp;ei=ZTqQUMSSNJGChQf31IG4Bw&amp;zoom=1&amp;iact=hc&amp;vpx=157&amp;vpy=198&amp;dur=477&amp;hovh=190&amp;hovw=265&amp;tx=120&amp;ty=103&amp;sig=107227619840665548361&amp;page=3&amp;tbnh=143&amp;tbnw=219&amp;start=43&amp;ndsp=25&amp;ved=1t:429,i:2" style="position:absolute;margin-left:211.1pt;margin-top:13.45pt;width:111.15pt;height:79.45pt;z-index:-251650048;visibility:visible" o:button="t">
            <v:fill o:detectmouseclick="t"/>
            <v:imagedata r:id="rId11" o:title=""/>
          </v:shape>
        </w:pict>
      </w:r>
      <w:r>
        <w:rPr>
          <w:noProof/>
          <w:lang w:eastAsia="tr-TR"/>
        </w:rPr>
        <w:pict>
          <v:shape id="Resim 7" o:spid="_x0000_s1034" type="#_x0000_t75" style="position:absolute;margin-left:-10.35pt;margin-top:23pt;width:128.6pt;height:85.55pt;z-index:-251665408;visibility:visible">
            <v:imagedata r:id="rId12" o:title=""/>
          </v:shape>
        </w:pict>
      </w:r>
      <w:r>
        <w:t xml:space="preserve">                  </w:t>
      </w:r>
      <w:hyperlink r:id="rId13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1401E2" w:rsidRDefault="001401E2" w:rsidP="00516609">
      <w:r>
        <w:rPr>
          <w:noProof/>
          <w:lang w:eastAsia="tr-TR"/>
        </w:rPr>
        <w:pict>
          <v:shape id="_x0000_s1035" type="#_x0000_t75" alt="http://t3.gstatic.com/images?q=tbn:ANd9GcToLGRdEW2yBWx7K-2ckHnj8F8XCK3-ssUp57Yx3kBmBl6fTwtjZA" href="http://www.google.com.tr/imgres?q=%C3%BCz%C3%BCm.gif&amp;hl=tr&amp;biw=1280&amp;bih=608&amp;tbm=isch&amp;tbnid=NmQ7rYffSujB_M:&amp;imgrefurl=http://nalanogretmen.blogspot.com/2009/12/yerli-mallari-haftasi.html&amp;docid=CRlPHV2urn201M&amp;imgurl=http://www.sermons4kids.com/bearing_fruit_colorpg.gif&amp;w=552&amp;h=432&amp;ei=nDqQUN6lG9H64QSl04HwAQ&amp;zoom=1&amp;iact=hc&amp;vpx=269&amp;vpy=181&amp;dur=567&amp;hovh=199&amp;hovw=254&amp;tx=123&amp;ty=118&amp;sig=107227619840665548361&amp;page=1&amp;tbnh=139&amp;tbnw=177&amp;start=0&amp;ndsp=22&amp;ved=1t:429,i:1" style="position:absolute;margin-left:118.45pt;margin-top:3pt;width:92.6pt;height:72.7pt;z-index:-251649024;visibility:visible" o:button="t">
            <v:fill o:detectmouseclick="t"/>
            <v:imagedata r:id="rId14" o:title=""/>
          </v:shape>
        </w:pict>
      </w:r>
    </w:p>
    <w:p w:rsidR="001401E2" w:rsidRDefault="001401E2" w:rsidP="00244D9B">
      <w:pPr>
        <w:tabs>
          <w:tab w:val="left" w:pos="3057"/>
        </w:tabs>
      </w:pPr>
      <w:r>
        <w:tab/>
      </w:r>
    </w:p>
    <w:p w:rsidR="001401E2" w:rsidRDefault="001401E2" w:rsidP="00516609"/>
    <w:tbl>
      <w:tblPr>
        <w:tblpPr w:leftFromText="141" w:rightFromText="141" w:vertAnchor="text" w:horzAnchor="margin" w:tblpY="2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1401E2" w:rsidRPr="00610884" w:rsidTr="00610884">
        <w:trPr>
          <w:trHeight w:val="147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Var</w:t>
            </w: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Yok</w:t>
            </w:r>
          </w:p>
        </w:tc>
      </w:tr>
      <w:tr w:rsidR="001401E2" w:rsidRPr="00610884" w:rsidTr="00610884">
        <w:trPr>
          <w:trHeight w:val="302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3112" w:tblpY="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1401E2" w:rsidRPr="00610884" w:rsidTr="00610884">
        <w:trPr>
          <w:trHeight w:val="147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Var</w:t>
            </w: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Yok</w:t>
            </w:r>
          </w:p>
        </w:tc>
      </w:tr>
      <w:tr w:rsidR="001401E2" w:rsidRPr="00610884" w:rsidTr="00610884">
        <w:trPr>
          <w:trHeight w:val="302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margin" w:tblpXSpec="center" w:tblpY="2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1401E2" w:rsidRPr="00610884" w:rsidTr="00610884">
        <w:trPr>
          <w:trHeight w:val="147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Var</w:t>
            </w: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Yok</w:t>
            </w:r>
          </w:p>
        </w:tc>
      </w:tr>
      <w:tr w:rsidR="001401E2" w:rsidRPr="00610884" w:rsidTr="00610884">
        <w:trPr>
          <w:trHeight w:val="302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7188" w:tblpY="2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1401E2" w:rsidRPr="00610884" w:rsidTr="00610884">
        <w:trPr>
          <w:trHeight w:val="147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Var</w:t>
            </w: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Yok</w:t>
            </w:r>
          </w:p>
        </w:tc>
      </w:tr>
      <w:tr w:rsidR="001401E2" w:rsidRPr="00610884" w:rsidTr="00610884">
        <w:trPr>
          <w:trHeight w:val="302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9103" w:tblpY="2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1401E2" w:rsidRPr="00610884" w:rsidTr="00610884">
        <w:trPr>
          <w:trHeight w:val="147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Var</w:t>
            </w: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Yok</w:t>
            </w:r>
          </w:p>
        </w:tc>
      </w:tr>
      <w:tr w:rsidR="001401E2" w:rsidRPr="00610884" w:rsidTr="00610884">
        <w:trPr>
          <w:trHeight w:val="302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</w:tr>
    </w:tbl>
    <w:p w:rsidR="001401E2" w:rsidRDefault="001401E2" w:rsidP="00516609"/>
    <w:p w:rsidR="001401E2" w:rsidRDefault="001401E2" w:rsidP="00516609">
      <w:r>
        <w:t xml:space="preserve">  </w:t>
      </w:r>
    </w:p>
    <w:p w:rsidR="001401E2" w:rsidRDefault="001401E2" w:rsidP="00516609">
      <w:r>
        <w:rPr>
          <w:noProof/>
          <w:lang w:eastAsia="tr-TR"/>
        </w:rPr>
        <w:pict>
          <v:shape id="Resim 16" o:spid="_x0000_s1036" type="#_x0000_t75" style="position:absolute;margin-left:-85.75pt;margin-top:18.4pt;width:96.15pt;height:101.15pt;z-index:-251662336;visibility:visible">
            <v:imagedata r:id="rId15" o:title=""/>
          </v:shape>
        </w:pict>
      </w:r>
      <w:r>
        <w:rPr>
          <w:noProof/>
          <w:lang w:eastAsia="tr-TR"/>
        </w:rPr>
        <w:pict>
          <v:shape id="Resim 24" o:spid="_x0000_s1037" type="#_x0000_t75" style="position:absolute;margin-left:138.25pt;margin-top:18.4pt;width:83.7pt;height:101.2pt;z-index:-251660288;visibility:visible">
            <v:imagedata r:id="rId16" o:title=""/>
          </v:shape>
        </w:pict>
      </w:r>
      <w:r>
        <w:rPr>
          <w:noProof/>
          <w:lang w:eastAsia="tr-TR"/>
        </w:rPr>
        <w:pict>
          <v:shape id="Resim 20" o:spid="_x0000_s1038" type="#_x0000_t75" style="position:absolute;margin-left:10.45pt;margin-top:14.35pt;width:100.15pt;height:112.75pt;z-index:-251661312;visibility:visible">
            <v:imagedata r:id="rId17" o:title=""/>
          </v:shape>
        </w:pict>
      </w:r>
    </w:p>
    <w:p w:rsidR="001401E2" w:rsidRDefault="001401E2" w:rsidP="00516609">
      <w:r>
        <w:rPr>
          <w:noProof/>
          <w:lang w:eastAsia="tr-TR"/>
        </w:rPr>
        <w:pict>
          <v:shape id="_x0000_s1039" type="#_x0000_t75" alt="http://t1.gstatic.com/images?q=tbn:ANd9GcSBDesvVMKSSztPMQIGgowaK_P1EsXKe9tq_5ipMIj71nyy345o" href="http://www.google.com.tr/imgres?q=elma+boyama&amp;hl=tr&amp;biw=1280&amp;bih=608&amp;tbm=isch&amp;tbnid=vHgxCImh-l7_jM:&amp;imgrefurl=http://www.squidoo.com/apple-coloring-pages&amp;docid=BzUtkcLH-GMRAM&amp;imgurl=http://i3.squidoocdn.com/resize/squidoo_images/-1/draft_lens17588403module148828938photo_1299851854apple_coloring_pages.gif&amp;w=590&amp;h=737&amp;ei=ZRB7UMbCJaqL4gSoioHQDg&amp;zoom=1&amp;iact=hc&amp;vpx=381&amp;vpy=159&amp;dur=496&amp;hovh=251&amp;hovw=201&amp;tx=117&amp;ty=113&amp;sig=103964483425693916744&amp;page=1&amp;tbnh=143&amp;tbnw=115&amp;start=0&amp;ndsp=23&amp;ved=1t:429,r:2,s:0,i:1" style="position:absolute;margin-left:423.95pt;margin-top:-.2pt;width:75.75pt;height:94.4pt;z-index:-251658240;visibility:visible" o:button="t">
            <v:fill o:detectmouseclick="t"/>
            <v:imagedata r:id="rId18" o:title=""/>
          </v:shape>
        </w:pict>
      </w:r>
      <w:r>
        <w:rPr>
          <w:noProof/>
          <w:lang w:eastAsia="tr-TR"/>
        </w:rPr>
        <w:pict>
          <v:shape id="_x0000_s1040" type="#_x0000_t75" alt="http://t0.gstatic.com/images?q=tbn:ANd9GcR5LjPyO1R3PRmkdMHg76DzB_eZ7ksi7hc8IbYAI_Uz2cUkN9WU" href="http://www.google.com.tr/imgres?q=k%C3%B6pek.boyama&amp;hl=tr&amp;biw=1280&amp;bih=608&amp;tbm=isch&amp;tbnid=50EcymBpIz653M:&amp;imgrefurl=http://colouringsheets.net/puppy-colouring-sheets.php&amp;docid=JqSRWnAc1j0Q3M&amp;imgurl=http://colouringsheets.net/img/puppy-colouring-sheets-1.gif&amp;w=479&amp;h=675&amp;ei=RQ97UIXnNdDU4QTOkoDQBw&amp;zoom=1&amp;iact=hc&amp;vpx=639&amp;vpy=120&amp;dur=3159&amp;hovh=267&amp;hovw=189&amp;tx=95&amp;ty=124&amp;sig=103964483425693916744&amp;page=1&amp;tbnh=153&amp;tbnw=108&amp;start=0&amp;ndsp=24&amp;ved=1t:429,r:4,s:0,i:" style="position:absolute;margin-left:332.25pt;margin-top:1.15pt;width:65.15pt;height:93.05pt;z-index:-251659264;visibility:visible" o:button="t">
            <v:fill o:detectmouseclick="t"/>
            <v:imagedata r:id="rId19" o:title=""/>
          </v:shape>
        </w:pict>
      </w:r>
      <w:r>
        <w:t xml:space="preserve">            </w:t>
      </w:r>
    </w:p>
    <w:p w:rsidR="001401E2" w:rsidRDefault="001401E2" w:rsidP="00516609"/>
    <w:p w:rsidR="001401E2" w:rsidRDefault="001401E2" w:rsidP="00516609"/>
    <w:p w:rsidR="001401E2" w:rsidRDefault="001401E2" w:rsidP="00516609"/>
    <w:tbl>
      <w:tblPr>
        <w:tblpPr w:leftFromText="141" w:rightFromText="141" w:vertAnchor="text" w:horzAnchor="margin" w:tblpY="-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1401E2" w:rsidRPr="00610884" w:rsidTr="00610884">
        <w:trPr>
          <w:trHeight w:val="147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Var</w:t>
            </w: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E Sesi Yok</w:t>
            </w:r>
          </w:p>
        </w:tc>
      </w:tr>
      <w:tr w:rsidR="001401E2" w:rsidRPr="00610884" w:rsidTr="00610884">
        <w:trPr>
          <w:trHeight w:val="302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2814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1401E2" w:rsidRPr="00610884" w:rsidTr="00610884">
        <w:trPr>
          <w:trHeight w:val="147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Var</w:t>
            </w: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Yok</w:t>
            </w:r>
          </w:p>
        </w:tc>
      </w:tr>
      <w:tr w:rsidR="001401E2" w:rsidRPr="00610884" w:rsidTr="00610884">
        <w:trPr>
          <w:trHeight w:val="302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1401E2" w:rsidRPr="00610884" w:rsidTr="00610884">
        <w:trPr>
          <w:trHeight w:val="147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Var</w:t>
            </w: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Yok</w:t>
            </w:r>
          </w:p>
        </w:tc>
      </w:tr>
      <w:tr w:rsidR="001401E2" w:rsidRPr="00610884" w:rsidTr="00610884">
        <w:trPr>
          <w:trHeight w:val="302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7174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1401E2" w:rsidRPr="00610884" w:rsidTr="00610884">
        <w:trPr>
          <w:trHeight w:val="147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Var</w:t>
            </w: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Yok</w:t>
            </w:r>
          </w:p>
        </w:tc>
      </w:tr>
      <w:tr w:rsidR="001401E2" w:rsidRPr="00610884" w:rsidTr="00610884">
        <w:trPr>
          <w:trHeight w:val="302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9171" w:tblpY="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1401E2" w:rsidRPr="00610884" w:rsidTr="00610884">
        <w:trPr>
          <w:trHeight w:val="147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Var</w:t>
            </w: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Yok</w:t>
            </w:r>
          </w:p>
        </w:tc>
      </w:tr>
      <w:tr w:rsidR="001401E2" w:rsidRPr="00610884" w:rsidTr="00610884">
        <w:trPr>
          <w:trHeight w:val="302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</w:tr>
    </w:tbl>
    <w:p w:rsidR="001401E2" w:rsidRDefault="001401E2" w:rsidP="00516609"/>
    <w:p w:rsidR="001401E2" w:rsidRDefault="001401E2" w:rsidP="00516609"/>
    <w:p w:rsidR="001401E2" w:rsidRDefault="001401E2" w:rsidP="00516609">
      <w:r>
        <w:rPr>
          <w:noProof/>
          <w:lang w:eastAsia="tr-TR"/>
        </w:rPr>
        <w:pict>
          <v:shape id="_x0000_s1041" type="#_x0000_t75" alt="http://t3.gstatic.com/images?q=tbn:ANd9GcRtrTRCAjHQ7jRLDGhPf_DwWKcGRI_Lx_TnaJsFk6FeHrBDPf3C" href="http://www.google.com.tr/imgres?q=a%C4%9Fa%C3%A7+boyama&amp;hl=tr&amp;biw=1280&amp;bih=608&amp;tbm=isch&amp;tbnid=0XPfXBZnxrTf_M:&amp;imgrefurl=http://www.webokur.com/boyama-kitabi/sonbahar-agac-boyama-sayfasi-14015/&amp;docid=eOyKDkX57cJb2M&amp;imgurl=http://img29.imageshack.us/img29/5622/snbaharboyama1.jpg&amp;w=500&amp;h=423&amp;ei=qRB7UIa-GayB4ATr5IGYCg&amp;zoom=1&amp;iact=hc&amp;vpx=347&amp;vpy=179&amp;dur=923&amp;hovh=206&amp;hovw=244&amp;tx=138&amp;ty=93&amp;sig=103964483425693916744&amp;page=1&amp;tbnh=137&amp;tbnw=162&amp;start=0&amp;ndsp=25&amp;ved=1t:429,r:2,s:0,i:" style="position:absolute;margin-left:405.6pt;margin-top:17.1pt;width:99pt;height:83.7pt;z-index:-251653120;visibility:visible" o:button="t">
            <v:fill o:detectmouseclick="t"/>
            <v:imagedata r:id="rId20" o:title=""/>
          </v:shape>
        </w:pict>
      </w:r>
      <w:r>
        <w:rPr>
          <w:noProof/>
          <w:lang w:eastAsia="tr-TR"/>
        </w:rPr>
        <w:pict>
          <v:shape id="_x0000_s1042" type="#_x0000_t75" alt="http://t3.gstatic.com/images?q=tbn:ANd9GcSxRtohF41O-h-CY8fY0dqMhD4XK_xbaFFwvVNlgpERq2HzwjdjLw" href="http://www.google.com.tr/imgres?q=kelebek+boyama&amp;hl=tr&amp;biw=1280&amp;bih=608&amp;tbm=isch&amp;tbnid=GLHvFMgYoTyfgM:&amp;imgrefurl=http://jimmyneutronoyunlari.com/kelebek-boyama-oyunu.html&amp;docid=H9lEbQwHxW-T3M&amp;imgurl=http://jimmyneutronoyunlari.com/oyunlar/21917d1310381827-kelebek.gif&amp;w=600&amp;h=390&amp;ei=RBB7ULXsAeT44QSs1YDABA&amp;zoom=1&amp;iact=hc&amp;vpx=122&amp;vpy=154&amp;dur=566&amp;hovh=181&amp;hovw=279&amp;tx=152&amp;ty=102&amp;sig=103964483425693916744&amp;page=1&amp;tbnh=134&amp;tbnw=207&amp;start=0&amp;ndsp=21&amp;ved=1t:429,r:0,s:0,i:" style="position:absolute;margin-left:294.2pt;margin-top:18.05pt;width:96.95pt;height:70.25pt;z-index:-251654144;visibility:visible" o:button="t">
            <v:fill o:detectmouseclick="t"/>
            <v:imagedata r:id="rId21" o:title=""/>
          </v:shape>
        </w:pict>
      </w:r>
      <w:r>
        <w:rPr>
          <w:noProof/>
          <w:lang w:eastAsia="tr-TR"/>
        </w:rPr>
        <w:pict>
          <v:shape id="il_fi" o:spid="_x0000_s1043" type="#_x0000_t75" alt="http://www.google.com.tr/url?source=imglanding&amp;ct=img&amp;q=http://www.oyuncug.com/wp-content/thumbs/noel-evi-boyama.jpg&amp;sa=X&amp;ei=ChB7UIHaGci3hAfTmoHwBw&amp;ved=0CAsQ8wc4Kg&amp;usg=AFQjCNGcBmBQphpN2mfEgGIvieeyxJZziQ" style="position:absolute;margin-left:189.6pt;margin-top:5pt;width:86.1pt;height:95.75pt;z-index:-251655168;visibility:visible">
            <v:imagedata r:id="rId22" o:title=""/>
          </v:shape>
        </w:pict>
      </w:r>
      <w:r>
        <w:rPr>
          <w:noProof/>
          <w:lang w:eastAsia="tr-TR"/>
        </w:rPr>
        <w:pict>
          <v:shape id="_x0000_s1044" type="#_x0000_t75" alt="http://t0.gstatic.com/images?q=tbn:ANd9GcTQXxt46pws4QZhuwbBAJjP4q8pMItJ2czI-OGf1xG2MPy5U1zpRA" href="http://www.google.com.tr/imgres?q=saat+boyama&amp;hl=tr&amp;biw=1280&amp;bih=608&amp;tbm=isch&amp;tbnid=-anEVDSuUa9Z_M:&amp;imgrefurl=http://susam-susamsokagi.blogspot.com/2010/12/saat-%C3%A7e%C5%9Fitleri-boyama-sayfas%C4%B1.html&amp;docid=BooRxl3lKZhiMM&amp;imgurl=http://2.bp.blogspot.com/_EqmXuLkb6Ak/TQd6A0etBWI/AAAAAAAAFcs/T6hTwgnZn9g/s1600/clock.gif&amp;w=360&amp;h=440&amp;ei=5BN7UOunNpH14QSvnYG4BA&amp;zoom=1&amp;iact=hc&amp;vpx=467&amp;vpy=162&amp;dur=2120&amp;hovh=248&amp;hovw=203&amp;tx=109&amp;ty=107&amp;sig=103964483425693916744&amp;page=1&amp;tbnh=146&amp;tbnw=103&amp;start=0&amp;ndsp=22&amp;ved=1t:429,r:3,s:0,i:" style="position:absolute;margin-left:91.1pt;margin-top:6.8pt;width:76.6pt;height:93.9pt;z-index:-251657216;visibility:visible" o:button="t">
            <v:fill o:detectmouseclick="t"/>
            <v:imagedata r:id="rId23" o:title=""/>
          </v:shape>
        </w:pict>
      </w:r>
      <w:r>
        <w:rPr>
          <w:noProof/>
          <w:lang w:eastAsia="tr-TR"/>
        </w:rPr>
        <w:pict>
          <v:shape id="_x0000_s1045" type="#_x0000_t75" alt="http://t0.gstatic.com/images?q=tbn:ANd9GcTdSu8X_KuenAo5U0B7CSB6cCVcI_X9OBZ9XC7w_sBU1t25_cLGag" href="http://www.google.com.tr/imgres?q=kedi.boyama&amp;hl=tr&amp;biw=1280&amp;bih=608&amp;tbm=isch&amp;tbnid=UZK48WqkX0TdgM:&amp;imgrefurl=http://www.freecoloring.info/cat-coloring-pages.php&amp;docid=oTuFgErbFiV5RM&amp;imgurl=http://www.freecoloring.info/img/cat2-03.jpg&amp;w=613&amp;h=863&amp;ei=Xw97UN3ENILj4QSq1oGoDg&amp;zoom=1&amp;iact=hc&amp;vpx=496&amp;vpy=119&amp;dur=558&amp;hovh=266&amp;hovw=189&amp;tx=88&amp;ty=121&amp;sig=103964483425693916744&amp;page=1&amp;tbnh=149&amp;tbnw=117&amp;start=0&amp;ndsp=24&amp;ved=1t:429,r:3,s:0,i:" style="position:absolute;margin-left:1.45pt;margin-top:5.05pt;width:69.15pt;height:97.1pt;z-index:-251656192;visibility:visible" o:button="t">
            <v:fill o:detectmouseclick="t"/>
            <v:imagedata r:id="rId24" o:title=""/>
          </v:shape>
        </w:pict>
      </w:r>
      <w:r>
        <w:t xml:space="preserve">            </w:t>
      </w:r>
    </w:p>
    <w:p w:rsidR="001401E2" w:rsidRPr="00D546E8" w:rsidRDefault="001401E2" w:rsidP="00D546E8"/>
    <w:p w:rsidR="001401E2" w:rsidRPr="00D546E8" w:rsidRDefault="001401E2" w:rsidP="00D546E8"/>
    <w:p w:rsidR="001401E2" w:rsidRPr="00D546E8" w:rsidRDefault="001401E2" w:rsidP="00D546E8"/>
    <w:tbl>
      <w:tblPr>
        <w:tblpPr w:leftFromText="141" w:rightFromText="141" w:vertAnchor="text" w:horzAnchor="margin" w:tblpY="2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1401E2" w:rsidRPr="00610884" w:rsidTr="00610884">
        <w:trPr>
          <w:trHeight w:val="147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Var</w:t>
            </w: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Yok</w:t>
            </w:r>
          </w:p>
        </w:tc>
      </w:tr>
      <w:tr w:rsidR="001401E2" w:rsidRPr="00610884" w:rsidTr="00610884">
        <w:trPr>
          <w:trHeight w:val="302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2597" w:tblpY="2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1401E2" w:rsidRPr="00610884" w:rsidTr="00610884">
        <w:trPr>
          <w:trHeight w:val="147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Var</w:t>
            </w: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Yok</w:t>
            </w:r>
          </w:p>
        </w:tc>
      </w:tr>
      <w:tr w:rsidR="001401E2" w:rsidRPr="00610884" w:rsidTr="00610884">
        <w:trPr>
          <w:trHeight w:val="302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4580" w:tblpY="2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1401E2" w:rsidRPr="00610884" w:rsidTr="00610884">
        <w:trPr>
          <w:trHeight w:val="147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Var</w:t>
            </w: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Yok</w:t>
            </w:r>
          </w:p>
        </w:tc>
      </w:tr>
      <w:tr w:rsidR="001401E2" w:rsidRPr="00610884" w:rsidTr="00610884">
        <w:trPr>
          <w:trHeight w:val="302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6998" w:tblpY="2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1401E2" w:rsidRPr="00610884" w:rsidTr="00610884">
        <w:trPr>
          <w:trHeight w:val="147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Var</w:t>
            </w: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Yok</w:t>
            </w:r>
          </w:p>
        </w:tc>
      </w:tr>
      <w:tr w:rsidR="001401E2" w:rsidRPr="00610884" w:rsidTr="00610884">
        <w:trPr>
          <w:trHeight w:val="302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9144" w:tblpY="2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</w:tblGrid>
      <w:tr w:rsidR="001401E2" w:rsidRPr="00610884" w:rsidTr="00610884">
        <w:trPr>
          <w:trHeight w:val="147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Var</w:t>
            </w: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  <w:r w:rsidRPr="00610884">
              <w:t>A Sesi Yok</w:t>
            </w:r>
          </w:p>
        </w:tc>
      </w:tr>
      <w:tr w:rsidR="001401E2" w:rsidRPr="00610884" w:rsidTr="00610884">
        <w:trPr>
          <w:trHeight w:val="302"/>
        </w:trPr>
        <w:tc>
          <w:tcPr>
            <w:tcW w:w="817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  <w:tc>
          <w:tcPr>
            <w:tcW w:w="851" w:type="dxa"/>
          </w:tcPr>
          <w:p w:rsidR="001401E2" w:rsidRPr="00610884" w:rsidRDefault="001401E2" w:rsidP="00610884">
            <w:pPr>
              <w:spacing w:after="0" w:line="240" w:lineRule="auto"/>
            </w:pPr>
          </w:p>
        </w:tc>
      </w:tr>
    </w:tbl>
    <w:p w:rsidR="001401E2" w:rsidRDefault="001401E2" w:rsidP="00D546E8"/>
    <w:p w:rsidR="001401E2" w:rsidRPr="00D546E8" w:rsidRDefault="001401E2" w:rsidP="00D546E8"/>
    <w:sectPr w:rsidR="001401E2" w:rsidRPr="00D546E8" w:rsidSect="00FF2E46">
      <w:pgSz w:w="11906" w:h="16838"/>
      <w:pgMar w:top="794" w:right="567" w:bottom="567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6609"/>
    <w:rsid w:val="0006746B"/>
    <w:rsid w:val="001401E2"/>
    <w:rsid w:val="00173835"/>
    <w:rsid w:val="00244D9B"/>
    <w:rsid w:val="003718C9"/>
    <w:rsid w:val="003F52F5"/>
    <w:rsid w:val="00516609"/>
    <w:rsid w:val="00610884"/>
    <w:rsid w:val="00675A3C"/>
    <w:rsid w:val="006D07D6"/>
    <w:rsid w:val="007C31E6"/>
    <w:rsid w:val="00956AFA"/>
    <w:rsid w:val="009A0E6C"/>
    <w:rsid w:val="00BA1F53"/>
    <w:rsid w:val="00BB547E"/>
    <w:rsid w:val="00CE6C83"/>
    <w:rsid w:val="00D546E8"/>
    <w:rsid w:val="00E74DD1"/>
    <w:rsid w:val="00FF2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7D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16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660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51660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173835"/>
    <w:rPr>
      <w:lang w:eastAsia="en-US"/>
    </w:rPr>
  </w:style>
  <w:style w:type="character" w:styleId="Hyperlink">
    <w:name w:val="Hyperlink"/>
    <w:basedOn w:val="DefaultParagraphFont"/>
    <w:uiPriority w:val="99"/>
    <w:rsid w:val="003F52F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445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://www.sorubak.com/" TargetMode="External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gif"/><Relationship Id="rId12" Type="http://schemas.openxmlformats.org/officeDocument/2006/relationships/image" Target="media/image9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24" Type="http://schemas.openxmlformats.org/officeDocument/2006/relationships/image" Target="media/image20.jpeg"/><Relationship Id="rId5" Type="http://schemas.openxmlformats.org/officeDocument/2006/relationships/image" Target="media/image2.jpeg"/><Relationship Id="rId15" Type="http://schemas.openxmlformats.org/officeDocument/2006/relationships/image" Target="media/image11.gif"/><Relationship Id="rId23" Type="http://schemas.openxmlformats.org/officeDocument/2006/relationships/image" Target="media/image19.jpeg"/><Relationship Id="rId10" Type="http://schemas.openxmlformats.org/officeDocument/2006/relationships/image" Target="media/image7.jpeg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1</Pages>
  <Words>174</Words>
  <Characters>998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ZaFeR</dc:creator>
  <cp:keywords>www.sorubak.com</cp:keywords>
  <dc:description>www.sorubak.com</dc:description>
  <cp:lastModifiedBy>edanur</cp:lastModifiedBy>
  <cp:revision>9</cp:revision>
  <dcterms:created xsi:type="dcterms:W3CDTF">2012-10-14T18:55:00Z</dcterms:created>
  <dcterms:modified xsi:type="dcterms:W3CDTF">2012-11-17T17:13:00Z</dcterms:modified>
  <cp:category>www.sorubak.com</cp:category>
</cp:coreProperties>
</file>