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6C5A" w:rsidRPr="009E304D" w:rsidRDefault="009C6C5A">
      <w:pPr>
        <w:rPr>
          <w:rFonts w:ascii="Hand writing Mutlu" w:hAnsi="Hand writing Mutlu"/>
          <w:color w:val="C0C0C0"/>
          <w:sz w:val="52"/>
          <w:szCs w:val="52"/>
        </w:rPr>
      </w:pPr>
      <w:r w:rsidRPr="009E304D">
        <w:rPr>
          <w:rFonts w:ascii="Hand writing Mutlu" w:hAnsi="Hand writing Mutlu"/>
          <w:color w:val="C0C0C0"/>
          <w:sz w:val="52"/>
          <w:szCs w:val="52"/>
        </w:rPr>
        <w:t>al al al al al al al al al al</w:t>
      </w:r>
    </w:p>
    <w:p w:rsidR="009C6C5A" w:rsidRPr="009E304D" w:rsidRDefault="009C6C5A">
      <w:pPr>
        <w:rPr>
          <w:rFonts w:ascii="Hand writing Mutlu" w:hAnsi="Hand writing Mutlu"/>
          <w:color w:val="C0C0C0"/>
          <w:sz w:val="52"/>
          <w:szCs w:val="52"/>
        </w:rPr>
      </w:pPr>
      <w:r w:rsidRPr="009E304D">
        <w:rPr>
          <w:rFonts w:ascii="Hand writing Mutlu" w:hAnsi="Hand writing Mutlu"/>
          <w:color w:val="C0C0C0"/>
          <w:sz w:val="52"/>
          <w:szCs w:val="52"/>
        </w:rPr>
        <w:t>al al al al al al al al al al</w:t>
      </w:r>
    </w:p>
    <w:p w:rsidR="009C6C5A" w:rsidRPr="009E304D" w:rsidRDefault="009C6C5A">
      <w:pPr>
        <w:rPr>
          <w:rFonts w:ascii="Hand writing Mutlu" w:hAnsi="Hand writing Mutlu"/>
          <w:color w:val="C0C0C0"/>
          <w:sz w:val="52"/>
          <w:szCs w:val="52"/>
        </w:rPr>
      </w:pPr>
      <w:r w:rsidRPr="009E304D">
        <w:rPr>
          <w:rFonts w:ascii="Hand writing Mutlu" w:hAnsi="Hand writing Mutlu"/>
          <w:color w:val="C0C0C0"/>
          <w:sz w:val="52"/>
          <w:szCs w:val="52"/>
        </w:rPr>
        <w:t>la la la la la la la la la la</w:t>
      </w:r>
    </w:p>
    <w:p w:rsidR="009C6C5A" w:rsidRPr="009E304D" w:rsidRDefault="009C6C5A">
      <w:pPr>
        <w:rPr>
          <w:rFonts w:ascii="Hand writing Mutlu" w:hAnsi="Hand writing Mutlu"/>
          <w:color w:val="C0C0C0"/>
          <w:sz w:val="52"/>
          <w:szCs w:val="52"/>
        </w:rPr>
      </w:pPr>
      <w:r w:rsidRPr="009E304D">
        <w:rPr>
          <w:rFonts w:ascii="Hand writing Mutlu" w:hAnsi="Hand writing Mutlu"/>
          <w:color w:val="C0C0C0"/>
          <w:sz w:val="52"/>
          <w:szCs w:val="52"/>
        </w:rPr>
        <w:t>la la la la la la la la la la</w:t>
      </w:r>
    </w:p>
    <w:p w:rsidR="009C6C5A" w:rsidRPr="009E304D" w:rsidRDefault="009C6C5A">
      <w:pPr>
        <w:rPr>
          <w:rFonts w:ascii="Hand writing Mutlu" w:hAnsi="Hand writing Mutlu"/>
          <w:color w:val="C0C0C0"/>
          <w:sz w:val="52"/>
          <w:szCs w:val="52"/>
        </w:rPr>
      </w:pPr>
      <w:r w:rsidRPr="009E304D">
        <w:rPr>
          <w:rFonts w:ascii="Hand writing Mutlu" w:hAnsi="Hand writing Mutlu"/>
          <w:color w:val="C0C0C0"/>
          <w:sz w:val="52"/>
          <w:szCs w:val="52"/>
        </w:rPr>
        <w:t>ala ala ala ala ala ala ala</w:t>
      </w:r>
    </w:p>
    <w:p w:rsidR="009C6C5A" w:rsidRPr="009E304D" w:rsidRDefault="009C6C5A">
      <w:pPr>
        <w:rPr>
          <w:rFonts w:ascii="Hand writing Mutlu" w:hAnsi="Hand writing Mutlu"/>
          <w:color w:val="C0C0C0"/>
          <w:sz w:val="52"/>
          <w:szCs w:val="52"/>
        </w:rPr>
      </w:pPr>
      <w:r w:rsidRPr="009E304D">
        <w:rPr>
          <w:rFonts w:ascii="Hand writing Mutlu" w:hAnsi="Hand writing Mutlu"/>
          <w:color w:val="C0C0C0"/>
          <w:sz w:val="52"/>
          <w:szCs w:val="52"/>
        </w:rPr>
        <w:t xml:space="preserve">lale lale lale lale lale lale </w:t>
      </w:r>
    </w:p>
    <w:p w:rsidR="009C6C5A" w:rsidRPr="009E304D" w:rsidRDefault="009C6C5A">
      <w:pPr>
        <w:rPr>
          <w:rFonts w:ascii="Hand writing Mutlu" w:hAnsi="Hand writing Mutlu"/>
          <w:color w:val="C0C0C0"/>
          <w:sz w:val="52"/>
          <w:szCs w:val="52"/>
        </w:rPr>
      </w:pPr>
      <w:r w:rsidRPr="009E304D">
        <w:rPr>
          <w:rFonts w:ascii="Hand writing Mutlu" w:hAnsi="Hand writing Mutlu"/>
          <w:color w:val="C0C0C0"/>
          <w:sz w:val="52"/>
          <w:szCs w:val="52"/>
        </w:rPr>
        <w:t>Ela Ela Ela Ela Ela Ela Ela</w:t>
      </w:r>
    </w:p>
    <w:p w:rsidR="009C6C5A" w:rsidRPr="009E304D" w:rsidRDefault="009C6C5A">
      <w:pPr>
        <w:rPr>
          <w:rFonts w:ascii="Hand writing Mutlu" w:hAnsi="Hand writing Mutlu"/>
          <w:color w:val="C0C0C0"/>
          <w:sz w:val="52"/>
          <w:szCs w:val="52"/>
        </w:rPr>
      </w:pPr>
      <w:r w:rsidRPr="009E304D">
        <w:rPr>
          <w:rFonts w:ascii="Hand writing Mutlu" w:hAnsi="Hand writing Mutlu"/>
          <w:color w:val="C0C0C0"/>
          <w:sz w:val="52"/>
          <w:szCs w:val="52"/>
        </w:rPr>
        <w:t>Ela Lale el ele.Ela Lale el ele.</w:t>
      </w:r>
    </w:p>
    <w:p w:rsidR="009C6C5A" w:rsidRPr="009E304D" w:rsidRDefault="009C6C5A" w:rsidP="00BC32FA">
      <w:pPr>
        <w:rPr>
          <w:rFonts w:ascii="Hand writing Mutlu" w:hAnsi="Hand writing Mutlu"/>
          <w:color w:val="C0C0C0"/>
          <w:sz w:val="52"/>
          <w:szCs w:val="52"/>
        </w:rPr>
      </w:pPr>
      <w:r w:rsidRPr="009E304D">
        <w:rPr>
          <w:rFonts w:ascii="Hand writing Mutlu" w:hAnsi="Hand writing Mutlu"/>
          <w:color w:val="C0C0C0"/>
          <w:sz w:val="52"/>
          <w:szCs w:val="52"/>
        </w:rPr>
        <w:t>Ela Lale el ele.Ela Lale el ele.</w:t>
      </w:r>
    </w:p>
    <w:p w:rsidR="009C6C5A" w:rsidRPr="009E304D" w:rsidRDefault="009C6C5A">
      <w:pPr>
        <w:rPr>
          <w:rFonts w:ascii="Hand writing Mutlu" w:hAnsi="Hand writing Mutlu"/>
          <w:color w:val="C0C0C0"/>
          <w:sz w:val="52"/>
          <w:szCs w:val="52"/>
        </w:rPr>
      </w:pPr>
      <w:r w:rsidRPr="009E304D">
        <w:rPr>
          <w:rFonts w:ascii="Hand writing Mutlu" w:hAnsi="Hand writing Mutlu"/>
          <w:color w:val="C0C0C0"/>
          <w:sz w:val="52"/>
          <w:szCs w:val="52"/>
        </w:rPr>
        <w:t>Ela Lale el ele.Ela Lale el ele.</w:t>
      </w:r>
    </w:p>
    <w:sectPr w:rsidR="009C6C5A" w:rsidRPr="009E304D" w:rsidSect="00F4025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0256"/>
    <w:rsid w:val="00406FEA"/>
    <w:rsid w:val="00514AE6"/>
    <w:rsid w:val="007D3654"/>
    <w:rsid w:val="009C6C5A"/>
    <w:rsid w:val="009E304D"/>
    <w:rsid w:val="00B66B05"/>
    <w:rsid w:val="00BC32FA"/>
    <w:rsid w:val="00BE0EF9"/>
    <w:rsid w:val="00BE5B3F"/>
    <w:rsid w:val="00C100E2"/>
    <w:rsid w:val="00D95CA3"/>
    <w:rsid w:val="00F40256"/>
    <w:rsid w:val="00FC12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4AE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1</Pages>
  <Words>45</Words>
  <Characters>261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Sorubak; user</dc:creator>
  <cp:keywords>Sorubak.Com</cp:keywords>
  <dc:description/>
  <cp:lastModifiedBy>edanur</cp:lastModifiedBy>
  <cp:revision>4</cp:revision>
  <dcterms:created xsi:type="dcterms:W3CDTF">2012-10-30T21:57:00Z</dcterms:created>
  <dcterms:modified xsi:type="dcterms:W3CDTF">2012-10-31T18:58:00Z</dcterms:modified>
  <cp:category>Sorubak.Com</cp:category>
</cp:coreProperties>
</file>