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8646"/>
      </w:tblGrid>
      <w:tr w:rsidR="00D35CA9" w:rsidRPr="001C1E39" w:rsidTr="008C1D07">
        <w:trPr>
          <w:trHeight w:val="1457"/>
        </w:trPr>
        <w:tc>
          <w:tcPr>
            <w:tcW w:w="1668" w:type="dxa"/>
          </w:tcPr>
          <w:p w:rsidR="00D35CA9" w:rsidRPr="001C1E39" w:rsidRDefault="00D35CA9" w:rsidP="008C1D07">
            <w:pPr>
              <w:rPr>
                <w:rFonts w:ascii="Hand writing Mutlu" w:hAnsi="Hand writing Mutlu"/>
              </w:rPr>
            </w:pPr>
            <w:r w:rsidRPr="000F28A2">
              <w:rPr>
                <w:rFonts w:ascii="Hand writing Mutlu" w:hAnsi="Hand writing Mutl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75pt">
                  <v:imagedata r:id="rId6" o:title=""/>
                </v:shape>
              </w:pict>
            </w:r>
          </w:p>
        </w:tc>
        <w:tc>
          <w:tcPr>
            <w:tcW w:w="8646" w:type="dxa"/>
          </w:tcPr>
          <w:p w:rsidR="00D35CA9" w:rsidRPr="001C1E39" w:rsidRDefault="00D35CA9" w:rsidP="008C1D0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YEKÜV NİLÜFER GÖKAY İLKOKULU 1. SINIFLAR</w:t>
            </w:r>
          </w:p>
          <w:p w:rsidR="00D35CA9" w:rsidRPr="001C1E39" w:rsidRDefault="00D35CA9" w:rsidP="008C1D07">
            <w:pPr>
              <w:jc w:val="center"/>
              <w:rPr>
                <w:rFonts w:ascii="Hand writing Mutlu" w:hAnsi="Hand writing Mutlu"/>
              </w:rPr>
            </w:pPr>
            <w:r w:rsidRPr="001C1E39">
              <w:rPr>
                <w:rFonts w:ascii="Hand writing Mutlu" w:hAnsi="Hand writing Mutlu"/>
              </w:rPr>
              <w:t>TÜRKÇE DERSİ ÇALIŞMA KAĞIDI (</w:t>
            </w:r>
            <w:r>
              <w:rPr>
                <w:rFonts w:ascii="Hand writing Mutlu" w:hAnsi="Hand writing Mutlu"/>
              </w:rPr>
              <w:t>al- ala- ela- lale- alla)</w:t>
            </w:r>
          </w:p>
          <w:p w:rsidR="00D35CA9" w:rsidRPr="001C1E39" w:rsidRDefault="00D35CA9" w:rsidP="008C1D07">
            <w:pPr>
              <w:rPr>
                <w:rFonts w:ascii="Hand writing Mutlu" w:hAnsi="Hand writing Mutlu"/>
              </w:rPr>
            </w:pPr>
          </w:p>
          <w:p w:rsidR="00D35CA9" w:rsidRPr="001C1E39" w:rsidRDefault="00D35CA9" w:rsidP="008C1D07">
            <w:pPr>
              <w:rPr>
                <w:rFonts w:ascii="Hand writing Mutlu" w:hAnsi="Hand writing Mutlu"/>
              </w:rPr>
            </w:pPr>
            <w:r w:rsidRPr="001C1E39">
              <w:rPr>
                <w:rFonts w:ascii="Hand writing Mutlu" w:hAnsi="Hand writing Mutlu"/>
              </w:rPr>
              <w:t>Öğrencinin Adı-Soyadı:</w:t>
            </w:r>
            <w:r w:rsidRPr="001C1E39">
              <w:t>………………</w:t>
            </w:r>
            <w:r>
              <w:t>……</w:t>
            </w:r>
            <w:r w:rsidRPr="001C1E39">
              <w:rPr>
                <w:rFonts w:ascii="Hand writing Mutlu" w:hAnsi="Hand writing Mutlu"/>
              </w:rPr>
              <w:t xml:space="preserve">              Numarası:</w:t>
            </w:r>
            <w:r>
              <w:t>……</w:t>
            </w:r>
            <w:r w:rsidRPr="001C1E39">
              <w:rPr>
                <w:rFonts w:ascii="Hand writing Mutlu" w:hAnsi="Hand writing Mutlu"/>
              </w:rPr>
              <w:t xml:space="preserve">             </w:t>
            </w:r>
          </w:p>
        </w:tc>
      </w:tr>
    </w:tbl>
    <w:p w:rsidR="00D35CA9" w:rsidRDefault="00D35CA9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roundrect id="_x0000_s1026" style="position:absolute;margin-left:429.95pt;margin-top:21.35pt;width:45.55pt;height:70.3pt;z-index:251612160;mso-position-horizontal-relative:text;mso-position-vertical-relative:text" arcsize="10923f" strokecolor="#8064a2" strokeweight="2.5pt">
            <v:shadow color="#868686"/>
            <v:textbox style="mso-next-textbox:#_x0000_s1026">
              <w:txbxContent>
                <w:p w:rsidR="00D35CA9" w:rsidRPr="00374966" w:rsidRDefault="00D35CA9" w:rsidP="008A58EC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337.9pt;margin-top:21.35pt;width:68.6pt;height:70.3pt;z-index:251611136;mso-position-horizontal-relative:text;mso-position-vertical-relative:text" arcsize="10923f" strokecolor="#8064a2" strokeweight="2.5pt">
            <v:shadow color="#868686"/>
            <v:textbox style="mso-next-textbox:#_x0000_s1027">
              <w:txbxContent>
                <w:p w:rsidR="00D35CA9" w:rsidRPr="00374966" w:rsidRDefault="00D35CA9" w:rsidP="0037496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4.45pt;margin-top:26.8pt;width:70.55pt;height:77.25pt;z-index:251606016;mso-position-horizontal-relative:text;mso-position-vertical-relative:text" arcsize="12494f" strokecolor="#4bacc6" strokeweight="2.5pt">
            <v:shadow color="#868686"/>
            <v:textbox style="mso-next-textbox:#_x0000_s1028">
              <w:txbxContent>
                <w:p w:rsidR="00D35CA9" w:rsidRPr="008A58EC" w:rsidRDefault="00D35CA9" w:rsidP="008A58EC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</w:p>
                <w:p w:rsidR="00D35CA9" w:rsidRPr="008A58EC" w:rsidRDefault="00D35CA9" w:rsidP="008A58EC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85.05pt;margin-top:27.75pt;width:51.25pt;height:76.3pt;z-index:251607040;mso-position-horizontal-relative:text;mso-position-vertical-relative:text" arcsize="10923f" strokecolor="#f79646" strokeweight="2.5pt">
            <v:shadow color="#868686"/>
            <v:textbox style="mso-next-textbox:#_x0000_s1029">
              <w:txbxContent>
                <w:p w:rsidR="00D35CA9" w:rsidRPr="008A58EC" w:rsidRDefault="00D35CA9" w:rsidP="0037496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D35CA9" w:rsidRDefault="00D35CA9" w:rsidP="00AA75E5">
      <w:pPr>
        <w:tabs>
          <w:tab w:val="left" w:pos="8490"/>
        </w:tabs>
      </w:pPr>
      <w:r>
        <w:rPr>
          <w:noProof/>
        </w:rPr>
        <w:pict>
          <v:shape id="_x0000_s1030" type="#_x0000_t75" alt="Güzel Kız Gif" href="http://www.buyutec.net/p-Hareketli-Kalp-29568.ht" style="position:absolute;margin-left:156pt;margin-top:.15pt;width:159.75pt;height:152.25pt;z-index:-251607040" o:button="t">
            <v:imagedata r:id="rId7" o:title=""/>
          </v:shape>
        </w:pict>
      </w: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D35CA9" w:rsidRDefault="00D35CA9" w:rsidP="00C6533E">
      <w:pPr>
        <w:tabs>
          <w:tab w:val="left" w:pos="4470"/>
        </w:tabs>
      </w:pPr>
      <w:r>
        <w:tab/>
      </w:r>
    </w:p>
    <w:p w:rsidR="00D35CA9" w:rsidRDefault="00D35CA9" w:rsidP="00AA75E5">
      <w:pPr>
        <w:tabs>
          <w:tab w:val="left" w:pos="849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3.85pt;margin-top:11pt;width:26.9pt;height:63pt;z-index:251614208" o:connectortype="straight" strokeweight="3pt">
            <v:stroke endarrow="block"/>
          </v:shape>
        </w:pict>
      </w:r>
      <w:r>
        <w:rPr>
          <w:noProof/>
        </w:rPr>
        <w:pict>
          <v:shape id="_x0000_s1032" type="#_x0000_t32" style="position:absolute;margin-left:421.05pt;margin-top:11pt;width:29.35pt;height:63pt;flip:x;z-index:251613184" o:connectortype="straight" strokeweight="3pt">
            <v:stroke endarrow="block"/>
          </v:shape>
        </w:pict>
      </w:r>
    </w:p>
    <w:p w:rsidR="00D35CA9" w:rsidRDefault="00D35CA9" w:rsidP="00AA75E5">
      <w:pPr>
        <w:tabs>
          <w:tab w:val="left" w:pos="8490"/>
        </w:tabs>
      </w:pPr>
      <w:r>
        <w:rPr>
          <w:noProof/>
        </w:rPr>
        <w:pict>
          <v:shape id="_x0000_s1033" type="#_x0000_t32" style="position:absolute;margin-left:80.8pt;margin-top:2.85pt;width:31.15pt;height:57.35pt;flip:x;z-index:251609088" o:connectortype="straight" strokeweight="3pt">
            <v:stroke endarrow="block"/>
          </v:shape>
        </w:pict>
      </w:r>
      <w:r>
        <w:rPr>
          <w:noProof/>
        </w:rPr>
        <w:pict>
          <v:shape id="_x0000_s1034" type="#_x0000_t32" style="position:absolute;margin-left:31.3pt;margin-top:9.6pt;width:20.15pt;height:50.6pt;z-index:251610112" o:connectortype="straight" strokeweight="3pt">
            <v:stroke endarrow="block"/>
          </v:shape>
        </w:pict>
      </w:r>
    </w:p>
    <w:p w:rsidR="00D35CA9" w:rsidRDefault="00D35CA9" w:rsidP="00AA75E5">
      <w:pPr>
        <w:tabs>
          <w:tab w:val="left" w:pos="8490"/>
        </w:tabs>
      </w:pPr>
    </w:p>
    <w:p w:rsidR="00D35CA9" w:rsidRDefault="00D35CA9" w:rsidP="00AA75E5">
      <w:pPr>
        <w:tabs>
          <w:tab w:val="left" w:pos="8490"/>
        </w:tabs>
      </w:pPr>
    </w:p>
    <w:p w:rsidR="00D35CA9" w:rsidRDefault="00D35CA9" w:rsidP="00AA75E5">
      <w:pPr>
        <w:tabs>
          <w:tab w:val="left" w:pos="8490"/>
        </w:tabs>
      </w:pPr>
    </w:p>
    <w:p w:rsidR="00D35CA9" w:rsidRDefault="00D35CA9" w:rsidP="00AA75E5">
      <w:pPr>
        <w:tabs>
          <w:tab w:val="left" w:pos="8490"/>
        </w:tabs>
      </w:pPr>
      <w:r>
        <w:rPr>
          <w:noProof/>
        </w:rPr>
        <w:pict>
          <v:roundrect id="_x0000_s1035" style="position:absolute;margin-left:360.55pt;margin-top:5pt;width:99.95pt;height:70.3pt;z-index:251615232" arcsize="10923f" strokecolor="#8064a2" strokeweight="2.5pt">
            <v:shadow color="#868686"/>
            <v:textbox style="mso-next-textbox:#_x0000_s1035">
              <w:txbxContent>
                <w:p w:rsidR="00D35CA9" w:rsidRPr="005E08B7" w:rsidRDefault="00D35CA9" w:rsidP="008A58EC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0.35pt;margin-top:5pt;width:91.6pt;height:70.3pt;z-index:251608064" arcsize="10923f" strokecolor="#8064a2" strokeweight="2.5pt">
            <v:shadow color="#868686"/>
            <v:textbox style="mso-next-textbox:#_x0000_s1036">
              <w:txbxContent>
                <w:p w:rsidR="00D35CA9" w:rsidRPr="005E08B7" w:rsidRDefault="00D35CA9" w:rsidP="00AA75E5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el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a </w:t>
                  </w:r>
                </w:p>
              </w:txbxContent>
            </v:textbox>
          </v:roundrect>
        </w:pict>
      </w:r>
    </w:p>
    <w:p w:rsidR="00D35CA9" w:rsidRPr="00C6533E" w:rsidRDefault="00D35CA9" w:rsidP="00C6533E">
      <w:pPr>
        <w:tabs>
          <w:tab w:val="left" w:pos="4110"/>
        </w:tabs>
        <w:rPr>
          <w:rFonts w:ascii="Hand writing Mutlu" w:hAnsi="Hand writing Mutlu"/>
          <w:sz w:val="96"/>
          <w:szCs w:val="96"/>
        </w:rPr>
      </w:pPr>
    </w:p>
    <w:p w:rsidR="00D35CA9" w:rsidRPr="008A58EC" w:rsidRDefault="00D35CA9" w:rsidP="008A58E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Resim 1442" o:spid="_x0000_s1037" type="#_x0000_t75" alt="güzel yazı" style="position:absolute;margin-left:0;margin-top:10.2pt;width:540pt;height:46.2pt;z-index:-251664384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ela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ela  ela  ela  ela ela  ela  </w:t>
      </w:r>
    </w:p>
    <w:p w:rsidR="00D35CA9" w:rsidRPr="008A58EC" w:rsidRDefault="00D35CA9" w:rsidP="008A58E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38" type="#_x0000_t75" alt="güzel yazı" style="position:absolute;margin-left:0;margin-top:10.2pt;width:540pt;height:46.2pt;z-index:-25166336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ela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ela  ela  ela  ela ela  ela 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39" type="#_x0000_t75" alt="güzel yazı" style="position:absolute;margin-left:0;margin-top:10.2pt;width:540pt;height:46.2pt;z-index:-251662336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0" type="#_x0000_t75" alt="güzel yazı" style="position:absolute;margin-left:0;margin-top:10.2pt;width:540pt;height:46.2pt;z-index:-251661312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1" type="#_x0000_t75" alt="güzel yazı" style="position:absolute;margin-left:0;margin-top:10.2pt;width:540pt;height:46.2pt;z-index:-251660288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Ela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Ela  Ela Ela Ela Ela Ela 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2" type="#_x0000_t75" alt="güzel yazı" style="position:absolute;margin-left:0;margin-top:10.2pt;width:540pt;height:46.2pt;z-index:-251659264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Ela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Ela  Ela Ela Ela Ela Ela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3" type="#_x0000_t75" alt="güzel yazı" style="position:absolute;margin-left:0;margin-top:10.2pt;width:540pt;height:46.2pt;z-index:-25165824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 </w:t>
      </w:r>
    </w:p>
    <w:p w:rsidR="00D35CA9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44" type="#_x0000_t75" alt="güzel yazı" style="position:absolute;margin-left:0;margin-top:10.2pt;width:540pt;height:46.2pt;z-index:-251657216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3B1B86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roundrect id="_x0000_s1045" style="position:absolute;margin-left:429.95pt;margin-top:4.5pt;width:47.8pt;height:70.3pt;z-index:251622400" arcsize="10923f" strokecolor="#8064a2" strokeweight="2.5pt">
            <v:shadow color="#868686"/>
            <v:textbox style="mso-next-textbox:#_x0000_s1045">
              <w:txbxContent>
                <w:p w:rsidR="00D35CA9" w:rsidRPr="00374966" w:rsidRDefault="00D35CA9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337.9pt;margin-top:4.5pt;width:73.85pt;height:70.3pt;z-index:251621376" arcsize="10923f" strokecolor="#8064a2" strokeweight="2.5pt">
            <v:shadow color="#868686"/>
            <v:textbox style="mso-next-textbox:#_x0000_s1046">
              <w:txbxContent>
                <w:p w:rsidR="00D35CA9" w:rsidRPr="00374966" w:rsidRDefault="00D35CA9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80.8pt;margin-top:-.75pt;width:51.25pt;height:71.8pt;z-index:251617280" arcsize="10923f" strokecolor="#f79646" strokeweight="2.5pt">
            <v:shadow color="#868686"/>
            <v:textbox style="mso-next-textbox:#_x0000_s1047">
              <w:txbxContent>
                <w:p w:rsidR="00D35CA9" w:rsidRPr="008A58EC" w:rsidRDefault="00D35CA9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4.45pt;margin-top:-.75pt;width:57.8pt;height:71.8pt;z-index:251616256" arcsize="15249f" strokecolor="#4bacc6" strokeweight="2.5pt">
            <v:shadow color="#868686"/>
            <v:textbox style="mso-next-textbox:#_x0000_s1048">
              <w:txbxContent>
                <w:p w:rsidR="00D35CA9" w:rsidRPr="008A58EC" w:rsidRDefault="00D35CA9" w:rsidP="003B1B86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  <w:p w:rsidR="00D35CA9" w:rsidRPr="008A58EC" w:rsidRDefault="00D35CA9" w:rsidP="003B1B86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D35CA9" w:rsidRDefault="00D35CA9" w:rsidP="003B1B86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D35CA9" w:rsidRDefault="00D35CA9" w:rsidP="003B1B86">
      <w:pPr>
        <w:tabs>
          <w:tab w:val="left" w:pos="8490"/>
        </w:tabs>
      </w:pPr>
      <w:r>
        <w:rPr>
          <w:noProof/>
        </w:rPr>
        <w:pict>
          <v:shape id="_x0000_s1049" type="#_x0000_t32" style="position:absolute;margin-left:435pt;margin-top:7.95pt;width:15.4pt;height:33.95pt;flip:x;z-index:251623424" o:connectortype="straight" strokeweight="3pt">
            <v:stroke endarrow="block"/>
          </v:shape>
        </w:pict>
      </w:r>
      <w:r>
        <w:rPr>
          <w:noProof/>
        </w:rPr>
        <w:pict>
          <v:shape id="_x0000_s1050" type="#_x0000_t32" style="position:absolute;margin-left:367.35pt;margin-top:7.95pt;width:15.9pt;height:33.95pt;z-index:251624448" o:connectortype="straight" strokeweight="3pt">
            <v:stroke endarrow="block"/>
          </v:shape>
        </w:pict>
      </w:r>
      <w:r>
        <w:rPr>
          <w:noProof/>
        </w:rPr>
        <w:pict>
          <v:shape id="_x0000_s1051" type="#_x0000_t32" style="position:absolute;margin-left:31.3pt;margin-top:4.2pt;width:18.95pt;height:32.45pt;z-index:251620352" o:connectortype="straight" strokeweight="3pt">
            <v:stroke endarrow="block"/>
          </v:shape>
        </w:pict>
      </w:r>
      <w:r>
        <w:rPr>
          <w:noProof/>
        </w:rPr>
        <w:pict>
          <v:shape id="_x0000_s1052" type="#_x0000_t32" style="position:absolute;margin-left:80.8pt;margin-top:4.2pt;width:26.05pt;height:32.45pt;flip:x;z-index:251619328" o:connectortype="straight" strokeweight="3pt">
            <v:stroke endarrow="block"/>
          </v:shape>
        </w:pict>
      </w:r>
    </w:p>
    <w:p w:rsidR="00D35CA9" w:rsidRDefault="00D35CA9" w:rsidP="003B1B86">
      <w:pPr>
        <w:tabs>
          <w:tab w:val="left" w:pos="8490"/>
        </w:tabs>
      </w:pPr>
    </w:p>
    <w:p w:rsidR="00D35CA9" w:rsidRDefault="00D35CA9" w:rsidP="003B1B86">
      <w:pPr>
        <w:tabs>
          <w:tab w:val="left" w:pos="8490"/>
        </w:tabs>
      </w:pPr>
      <w:r>
        <w:rPr>
          <w:noProof/>
        </w:rPr>
        <w:pict>
          <v:roundrect id="_x0000_s1053" style="position:absolute;margin-left:24.1pt;margin-top:9.05pt;width:82.75pt;height:70.3pt;z-index:251618304" arcsize="10923f" strokecolor="#8064a2" strokeweight="2.5pt">
            <v:shadow color="#868686"/>
            <v:textbox style="mso-next-textbox:#_x0000_s1053">
              <w:txbxContent>
                <w:p w:rsidR="00D35CA9" w:rsidRPr="005E08B7" w:rsidRDefault="00D35CA9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</w:t>
                  </w:r>
                </w:p>
              </w:txbxContent>
            </v:textbox>
          </v:roundrect>
        </w:pict>
      </w:r>
    </w:p>
    <w:p w:rsidR="00D35CA9" w:rsidRDefault="00D35CA9" w:rsidP="003B1B86">
      <w:pPr>
        <w:tabs>
          <w:tab w:val="left" w:pos="8490"/>
        </w:tabs>
      </w:pPr>
      <w:r>
        <w:rPr>
          <w:noProof/>
        </w:rPr>
        <w:pict>
          <v:roundrect id="_x0000_s1054" style="position:absolute;margin-left:360.55pt;margin-top:.5pt;width:101.45pt;height:70.3pt;z-index:251625472" arcsize="10923f" strokecolor="#8064a2" strokeweight="2.5pt">
            <v:shadow color="#868686"/>
            <v:textbox style="mso-next-textbox:#_x0000_s1054">
              <w:txbxContent>
                <w:p w:rsidR="00D35CA9" w:rsidRPr="005E08B7" w:rsidRDefault="00D35CA9" w:rsidP="003B1B86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</w:p>
              </w:txbxContent>
            </v:textbox>
          </v:roundrect>
        </w:pict>
      </w:r>
    </w:p>
    <w:p w:rsidR="00D35CA9" w:rsidRDefault="00D35CA9" w:rsidP="003B1B86">
      <w:pPr>
        <w:tabs>
          <w:tab w:val="left" w:pos="8490"/>
        </w:tabs>
      </w:pPr>
    </w:p>
    <w:p w:rsidR="00D35CA9" w:rsidRDefault="00D35CA9" w:rsidP="003B1B86">
      <w:pPr>
        <w:tabs>
          <w:tab w:val="left" w:pos="8490"/>
        </w:tabs>
      </w:pPr>
    </w:p>
    <w:p w:rsidR="00D35CA9" w:rsidRDefault="00D35CA9" w:rsidP="003B1B86">
      <w:pPr>
        <w:tabs>
          <w:tab w:val="left" w:pos="8490"/>
        </w:tabs>
      </w:pPr>
    </w:p>
    <w:p w:rsidR="00D35CA9" w:rsidRDefault="00D35CA9" w:rsidP="003B1B86">
      <w:pPr>
        <w:tabs>
          <w:tab w:val="left" w:pos="8490"/>
        </w:tabs>
      </w:pP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5" type="#_x0000_t75" alt="güzel yazı" style="position:absolute;margin-left:0;margin-top:10.2pt;width:540pt;height:46.2pt;z-index:-251656192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al  al  al  al  al  al  al 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6" type="#_x0000_t75" alt="güzel yazı" style="position:absolute;margin-left:0;margin-top:10.2pt;width:540pt;height:46.2pt;z-index:-251655168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7" type="#_x0000_t75" alt="güzel yazı" style="position:absolute;margin-left:0;margin-top:10.2pt;width:540pt;height:46.2pt;z-index:-251654144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Al  Al  Al  Al  Al  </w:t>
      </w:r>
    </w:p>
    <w:p w:rsidR="00D35CA9" w:rsidRPr="003B1B86" w:rsidRDefault="00D35CA9" w:rsidP="003B1B86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58" type="#_x0000_t75" alt="güzel yazı" style="position:absolute;margin-left:0;margin-top:10.2pt;width:540pt;height:46.2pt;z-index:-25165312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59" type="#_x0000_t75" alt="güzel yazı" style="position:absolute;margin-left:0;margin-top:10.2pt;width:540pt;height:46.2pt;z-index:-251652096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ala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ala  ala  ala  ala  ala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0" type="#_x0000_t75" alt="güzel yazı" style="position:absolute;margin-left:0;margin-top:10.2pt;width:540pt;height:46.2pt;z-index:-251651072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1" type="#_x0000_t75" alt="güzel yazı" style="position:absolute;margin-left:0;margin-top:10.2pt;width:540pt;height:46.2pt;z-index:-251650048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2" type="#_x0000_t75" alt="güzel yazı" style="position:absolute;margin-left:0;margin-top:10.2pt;width:540pt;height:46.2pt;z-index:-251649024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Ala  Ala  Ala  Ala  Ala</w:t>
      </w:r>
    </w:p>
    <w:p w:rsidR="00D35CA9" w:rsidRPr="008A58EC" w:rsidRDefault="00D35CA9" w:rsidP="003B1B86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3" type="#_x0000_t75" alt="güzel yazı" style="position:absolute;margin-left:0;margin-top:10.2pt;width:540pt;height:46.2pt;z-index:-25164800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Pr="008A58EC" w:rsidRDefault="00D35CA9" w:rsidP="004E3C61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64" type="#_x0000_t75" alt="güzel yazı" style="position:absolute;margin-left:0;margin-top:10.2pt;width:540pt;height:46.2pt;z-index:-25163776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  <w:r>
        <w:rPr>
          <w:noProof/>
        </w:rPr>
        <w:pict>
          <v:roundrect id="_x0000_s1065" style="position:absolute;margin-left:363.85pt;margin-top:3.45pt;width:82.5pt;height:69.75pt;z-index:251629568" arcsize="10923f" strokecolor="#8064a2" strokeweight="2.5pt">
            <v:shadow color="#868686"/>
            <v:textbox style="mso-next-textbox:#_x0000_s1065">
              <w:txbxContent>
                <w:p w:rsidR="00D35CA9" w:rsidRPr="00E909BB" w:rsidRDefault="00D35CA9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170.95pt;margin-top:3.45pt;width:126.35pt;height:69.75pt;z-index:251627520" arcsize="10923f" strokecolor="#f79646" strokeweight="2.5pt">
            <v:shadow color="#868686"/>
            <v:textbox style="mso-next-textbox:#_x0000_s1066">
              <w:txbxContent>
                <w:p w:rsidR="00D35CA9" w:rsidRPr="00E909BB" w:rsidRDefault="00D35CA9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a-la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6.9pt;margin-top:3.45pt;width:101.1pt;height:69.75pt;z-index:251626496" arcsize="7048f" strokecolor="#4bacc6" strokeweight="2.5pt">
            <v:shadow color="#868686"/>
            <v:textbox style="mso-next-textbox:#_x0000_s1067">
              <w:txbxContent>
                <w:p w:rsidR="00D35CA9" w:rsidRPr="00AA75E5" w:rsidRDefault="00D35CA9" w:rsidP="004E3C61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ala</w:t>
                  </w:r>
                </w:p>
              </w:txbxContent>
            </v:textbox>
          </v:roundrect>
        </w:pict>
      </w:r>
    </w:p>
    <w:p w:rsidR="00D35CA9" w:rsidRPr="004E3C61" w:rsidRDefault="00D35CA9" w:rsidP="004E3C61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02.3pt;margin-top:13.95pt;width:53.75pt;height:40.5pt;z-index:251628544" stroked="f">
            <v:textbox>
              <w:txbxContent>
                <w:p w:rsidR="00D35CA9" w:rsidRDefault="00D35CA9" w:rsidP="00E909BB">
                  <w:r>
                    <w:pict>
                      <v:shape id="_x0000_i1027" type="#_x0000_t75" alt="" style="width:36.75pt;height:37.5pt">
                        <v:imagedata r:id="rId9" r:href="rId10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111.95pt;margin-top:13.95pt;width:53.75pt;height:40.5pt;z-index:251640832" stroked="f">
            <v:textbox>
              <w:txbxContent>
                <w:p w:rsidR="00D35CA9" w:rsidRDefault="00D35CA9" w:rsidP="004E3C61">
                  <w:r>
                    <w:pict>
                      <v:shape id="_x0000_i1029" type="#_x0000_t75" alt="" style="width:36.75pt;height:37.5pt">
                        <v:imagedata r:id="rId9" r:href="rId11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68"/>
          <w:szCs w:val="68"/>
        </w:rPr>
        <w:t xml:space="preserve">                       </w:t>
      </w: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D35CA9" w:rsidRPr="008A58EC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70" type="#_x0000_t75" alt="güzel yazı" style="position:absolute;margin-left:0;margin-top:10.2pt;width:540pt;height:46.2pt;z-index:-251646976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Nurhan Uz" w:hAnsi="Nurhan Uz"/>
          <w:sz w:val="72"/>
          <w:szCs w:val="72"/>
        </w:rPr>
        <w:t xml:space="preserve">la  la  la  la  la  la  la  </w:t>
      </w:r>
    </w:p>
    <w:p w:rsidR="00D35CA9" w:rsidRPr="008A58EC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71" type="#_x0000_t75" alt="güzel yazı" style="position:absolute;margin-left:0;margin-top:10.2pt;width:540pt;height:46.2pt;z-index:-251645952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Pr="00531814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72" type="#_x0000_t75" alt="güzel yazı" style="position:absolute;margin-left:0;margin-top:10.2pt;width:540pt;height:46.2pt;z-index:-251644928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E909BB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shape id="il_fi" o:spid="_x0000_s1073" type="#_x0000_t75" alt="" style="position:absolute;margin-left:170.95pt;margin-top:11.25pt;width:135pt;height:180.3pt;z-index:-251636736">
            <v:imagedata r:id="rId12" o:title=""/>
          </v:shape>
        </w:pict>
      </w:r>
      <w:r>
        <w:rPr>
          <w:noProof/>
        </w:rPr>
        <w:pict>
          <v:roundrect id="_x0000_s1074" style="position:absolute;margin-left:85.05pt;margin-top:8.25pt;width:69.45pt;height:70.35pt;z-index:251631616" arcsize="10923f" strokecolor="#f79646" strokeweight="2.5pt">
            <v:shadow color="#868686"/>
            <v:textbox style="mso-next-textbox:#_x0000_s1074">
              <w:txbxContent>
                <w:p w:rsidR="00D35CA9" w:rsidRPr="008A58EC" w:rsidRDefault="00D35CA9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330.75pt;margin-top:8.25pt;width:94.5pt;height:70.3pt;z-index:251635712" arcsize="10923f" strokecolor="#8064a2" strokeweight="2.5pt">
            <v:shadow color="#868686"/>
            <v:textbox style="mso-next-textbox:#_x0000_s1075">
              <w:txbxContent>
                <w:p w:rsidR="00D35CA9" w:rsidRPr="00374966" w:rsidRDefault="00D35CA9" w:rsidP="004E3C61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436.5pt;margin-top:8.3pt;width:63.75pt;height:70.3pt;z-index:251636736" arcsize="10923f" strokecolor="#8064a2" strokeweight="2.5pt">
            <v:shadow color="#868686"/>
            <v:textbox style="mso-next-textbox:#_x0000_s1076">
              <w:txbxContent>
                <w:p w:rsidR="00D35CA9" w:rsidRPr="00374966" w:rsidRDefault="00D35CA9" w:rsidP="004E3C61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6.9pt;margin-top:7.85pt;width:70.35pt;height:70.7pt;z-index:251630592" arcsize="12531f" strokecolor="#4bacc6" strokeweight="2.5pt">
            <v:shadow color="#868686"/>
            <v:textbox style="mso-next-textbox:#_x0000_s1077">
              <w:txbxContent>
                <w:p w:rsidR="00D35CA9" w:rsidRPr="008A58EC" w:rsidRDefault="00D35CA9" w:rsidP="00E909BB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</w:p>
                <w:p w:rsidR="00D35CA9" w:rsidRPr="008A58EC" w:rsidRDefault="00D35CA9" w:rsidP="00E909BB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sz w:val="68"/>
          <w:szCs w:val="68"/>
        </w:rPr>
        <w:t xml:space="preserve">      </w:t>
      </w:r>
    </w:p>
    <w:p w:rsidR="00D35CA9" w:rsidRDefault="00D35CA9" w:rsidP="00E909BB">
      <w:pPr>
        <w:tabs>
          <w:tab w:val="left" w:pos="8490"/>
        </w:tabs>
      </w:pPr>
      <w:r>
        <w:rPr>
          <w:rFonts w:ascii="Hand writing Mutlu" w:hAnsi="Hand writing Mutlu"/>
          <w:sz w:val="68"/>
          <w:szCs w:val="68"/>
        </w:rPr>
        <w:tab/>
      </w:r>
      <w:r>
        <w:t xml:space="preserve">      </w:t>
      </w:r>
    </w:p>
    <w:p w:rsidR="00D35CA9" w:rsidRDefault="00D35CA9" w:rsidP="00E909BB">
      <w:pPr>
        <w:tabs>
          <w:tab w:val="left" w:pos="8490"/>
        </w:tabs>
      </w:pPr>
      <w:r>
        <w:rPr>
          <w:noProof/>
        </w:rPr>
        <w:pict>
          <v:shape id="_x0000_s1078" type="#_x0000_t32" style="position:absolute;margin-left:108pt;margin-top:11.7pt;width:3.95pt;height:42.65pt;flip:x;z-index:251633664" o:connectortype="straight" strokeweight="3pt">
            <v:stroke endarrow="block"/>
          </v:shape>
        </w:pict>
      </w:r>
      <w:r>
        <w:rPr>
          <w:noProof/>
        </w:rPr>
        <w:pict>
          <v:shape id="_x0000_s1079" type="#_x0000_t32" style="position:absolute;margin-left:31.3pt;margin-top:11.65pt;width:26.45pt;height:42.7pt;z-index:251634688" o:connectortype="straight" strokeweight="3pt">
            <v:stroke endarrow="block"/>
          </v:shape>
        </w:pict>
      </w:r>
      <w:r>
        <w:rPr>
          <w:noProof/>
        </w:rPr>
        <w:pict>
          <v:shape id="_x0000_s1080" type="#_x0000_t32" style="position:absolute;margin-left:451.9pt;margin-top:11.65pt;width:16.15pt;height:46.45pt;flip:x;z-index:251637760" o:connectortype="straight" strokeweight="3pt">
            <v:stroke endarrow="block"/>
          </v:shape>
        </w:pict>
      </w:r>
      <w:r>
        <w:rPr>
          <w:noProof/>
        </w:rPr>
        <w:pict>
          <v:shape id="_x0000_s1081" type="#_x0000_t32" style="position:absolute;margin-left:367.35pt;margin-top:11.7pt;width:24.15pt;height:46.45pt;z-index:251638784" o:connectortype="straight" strokeweight="3pt">
            <v:stroke endarrow="block"/>
          </v:shape>
        </w:pict>
      </w: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  <w:r>
        <w:rPr>
          <w:noProof/>
        </w:rPr>
        <w:pict>
          <v:roundrect id="_x0000_s1082" style="position:absolute;margin-left:24.1pt;margin-top:12.95pt;width:121.4pt;height:70.3pt;z-index:251632640" arcsize="10923f" strokecolor="#8064a2" strokeweight="2.5pt">
            <v:shadow color="#868686"/>
            <v:textbox style="mso-next-textbox:#_x0000_s1082">
              <w:txbxContent>
                <w:p w:rsidR="00D35CA9" w:rsidRPr="005E08B7" w:rsidRDefault="00D35CA9" w:rsidP="00E909BB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ale</w:t>
                  </w:r>
                </w:p>
              </w:txbxContent>
            </v:textbox>
          </v:roundrect>
        </w:pict>
      </w:r>
    </w:p>
    <w:p w:rsidR="00D35CA9" w:rsidRDefault="00D35CA9" w:rsidP="00E909BB">
      <w:pPr>
        <w:tabs>
          <w:tab w:val="left" w:pos="8490"/>
        </w:tabs>
      </w:pPr>
      <w:r>
        <w:rPr>
          <w:noProof/>
        </w:rPr>
        <w:pict>
          <v:roundrect id="_x0000_s1083" style="position:absolute;margin-left:344.8pt;margin-top:2.95pt;width:140.45pt;height:70.3pt;z-index:251639808" arcsize="10923f" strokecolor="#8064a2" strokeweight="2.5pt">
            <v:shadow color="#868686"/>
            <v:textbox style="mso-next-textbox:#_x0000_s1083">
              <w:txbxContent>
                <w:p w:rsidR="00D35CA9" w:rsidRPr="005E08B7" w:rsidRDefault="00D35CA9" w:rsidP="004E3C61">
                  <w:pPr>
                    <w:pStyle w:val="NoSpacing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r w:rsidRPr="00374966"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</w:p>
              </w:txbxContent>
            </v:textbox>
          </v:roundrect>
        </w:pict>
      </w: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</w:p>
    <w:p w:rsidR="00D35CA9" w:rsidRDefault="00D35CA9" w:rsidP="00E909BB">
      <w:pPr>
        <w:tabs>
          <w:tab w:val="left" w:pos="8490"/>
        </w:tabs>
      </w:pPr>
    </w:p>
    <w:p w:rsidR="00D35CA9" w:rsidRPr="008A58EC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4" type="#_x0000_t75" alt="güzel yazı" style="position:absolute;margin-left:0;margin-top:10.2pt;width:540pt;height:46.2pt;z-index:-251643904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lale  lale  lale  lale lale lale</w:t>
      </w:r>
    </w:p>
    <w:p w:rsidR="00D35CA9" w:rsidRPr="003B1B86" w:rsidRDefault="00D35CA9" w:rsidP="00E909BB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85" type="#_x0000_t75" alt="güzel yazı" style="position:absolute;margin-left:0;margin-top:10.2pt;width:540pt;height:46.2pt;z-index:-251642880;visibility:visible">
            <v:imagedata r:id="rId8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D35CA9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6" type="#_x0000_t75" alt="güzel yazı" style="position:absolute;margin-left:0;margin-top:10.2pt;width:540pt;height:46.2pt;z-index:-251641856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E909BB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7" type="#_x0000_t75" alt="güzel yazı" style="position:absolute;margin-left:0;margin-top:9.75pt;width:540pt;height:46.2pt;z-index:-251640832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Lale  Lale  Lale  Lale Lale  </w:t>
      </w:r>
    </w:p>
    <w:p w:rsidR="00D35CA9" w:rsidRDefault="00D35CA9" w:rsidP="00531814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8" type="#_x0000_t75" alt="güzel yazı" style="position:absolute;margin-left:0;margin-top:9.75pt;width:540pt;height:46.2pt;z-index:-251639808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 </w:t>
      </w:r>
    </w:p>
    <w:p w:rsidR="00D35CA9" w:rsidRDefault="00D35CA9" w:rsidP="00531814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089" type="#_x0000_t75" alt="güzel yazı" style="position:absolute;margin-left:0;margin-top:9.75pt;width:540pt;height:46.2pt;z-index:-251638784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 </w:t>
      </w:r>
    </w:p>
    <w:p w:rsidR="00D35CA9" w:rsidRDefault="00D35CA9" w:rsidP="00531814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roundrect id="_x0000_s1090" style="position:absolute;margin-left:99.65pt;margin-top:4.1pt;width:70.6pt;height:70.3pt;z-index:251642880" arcsize="10923f" strokecolor="#8064a2" strokeweight="2.5pt">
            <v:shadow color="#868686"/>
            <v:textbox style="mso-next-textbox:#_x0000_s1090">
              <w:txbxContent>
                <w:p w:rsidR="00D35CA9" w:rsidRPr="00374966" w:rsidRDefault="00D35CA9" w:rsidP="00B51D64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18.9pt;margin-top:4.1pt;width:70.35pt;height:70.7pt;z-index:251641856" arcsize="12531f" strokecolor="#4bacc6" strokeweight="2.5pt">
            <v:shadow color="#868686"/>
            <v:textbox style="mso-next-textbox:#_x0000_s1091">
              <w:txbxContent>
                <w:p w:rsidR="00D35CA9" w:rsidRPr="008A58EC" w:rsidRDefault="00D35CA9" w:rsidP="00B51D64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</w:t>
                  </w:r>
                </w:p>
                <w:p w:rsidR="00D35CA9" w:rsidRPr="008A58EC" w:rsidRDefault="00D35CA9" w:rsidP="00B51D64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92" type="#_x0000_t32" style="position:absolute;margin-left:114.1pt;margin-top:74.8pt;width:14.15pt;height:42.65pt;flip:x;z-index:251643904" o:connectortype="straight" strokeweight="3pt">
            <v:stroke endarrow="block"/>
          </v:shape>
        </w:pict>
      </w:r>
      <w:r>
        <w:rPr>
          <w:noProof/>
        </w:rPr>
        <w:pict>
          <v:shape id="_x0000_s1093" type="#_x0000_t32" style="position:absolute;margin-left:56.05pt;margin-top:74.8pt;width:20.15pt;height:42.7pt;z-index:251644928" o:connectortype="straight" strokeweight="3pt">
            <v:stroke endarrow="block"/>
          </v:shape>
        </w:pict>
      </w:r>
      <w:r>
        <w:rPr>
          <w:noProof/>
        </w:rPr>
        <w:pict>
          <v:roundrect id="_x0000_s1094" style="position:absolute;margin-left:30.75pt;margin-top:117.45pt;width:121.4pt;height:70.3pt;z-index:251645952" arcsize="10923f" strokecolor="#8064a2" strokeweight="2.5pt">
            <v:shadow color="#868686"/>
            <v:textbox style="mso-next-textbox:#_x0000_s1094">
              <w:txbxContent>
                <w:p w:rsidR="00D35CA9" w:rsidRPr="005E08B7" w:rsidRDefault="00D35CA9" w:rsidP="00B51D64">
                  <w:pPr>
                    <w:pStyle w:val="NoSpacing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alla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5" type="#_x0000_t32" style="position:absolute;margin-left:341.35pt;margin-top:74.8pt;width:29.15pt;height:42.7pt;z-index:251650048" o:connectortype="straight" strokeweight="3pt">
            <v:stroke endarrow="block"/>
          </v:shape>
        </w:pict>
      </w:r>
      <w:r>
        <w:rPr>
          <w:noProof/>
        </w:rPr>
        <w:pict>
          <v:roundrect id="_x0000_s1096" style="position:absolute;margin-left:311.25pt;margin-top:117.5pt;width:138.75pt;height:70.3pt;z-index:251651072" arcsize="10923f" strokecolor="#8064a2" strokeweight="2.5pt">
            <v:shadow color="#868686"/>
            <v:textbox style="mso-next-textbox:#_x0000_s1096">
              <w:txbxContent>
                <w:p w:rsidR="00D35CA9" w:rsidRPr="005E08B7" w:rsidRDefault="00D35CA9" w:rsidP="00842CBC">
                  <w:pPr>
                    <w:pStyle w:val="NoSpacing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Alla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7" type="#_x0000_t32" style="position:absolute;margin-left:420.85pt;margin-top:74.8pt;width:14.15pt;height:42.65pt;flip:x;z-index:251649024" o:connectortype="straight" strokeweight="3pt">
            <v:stroke endarrow="block"/>
          </v:shape>
        </w:pict>
      </w:r>
      <w:r>
        <w:rPr>
          <w:noProof/>
        </w:rPr>
        <w:pict>
          <v:roundrect id="_x0000_s1098" style="position:absolute;margin-left:403.5pt;margin-top:4.5pt;width:70.5pt;height:70.3pt;z-index:251648000" arcsize="10923f" strokecolor="#8064a2" strokeweight="2.5pt">
            <v:shadow color="#868686"/>
            <v:textbox style="mso-next-textbox:#_x0000_s1098">
              <w:txbxContent>
                <w:p w:rsidR="00D35CA9" w:rsidRPr="00374966" w:rsidRDefault="00D35CA9" w:rsidP="00B51D64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298.5pt;margin-top:4.5pt;width:97.5pt;height:70.3pt;z-index:251646976" arcsize="10923f" strokecolor="#8064a2" strokeweight="2.5pt">
            <v:shadow color="#868686"/>
            <v:textbox style="mso-next-textbox:#_x0000_s1099">
              <w:txbxContent>
                <w:p w:rsidR="00D35CA9" w:rsidRPr="00374966" w:rsidRDefault="00D35CA9" w:rsidP="00B51D64">
                  <w:pPr>
                    <w:pStyle w:val="NoSpacing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</w:t>
                  </w:r>
                </w:p>
              </w:txbxContent>
            </v:textbox>
          </v:roundrect>
        </w:pict>
      </w:r>
    </w:p>
    <w:p w:rsidR="00D35CA9" w:rsidRPr="00842CBC" w:rsidRDefault="00D35CA9" w:rsidP="00842CBC">
      <w:pPr>
        <w:rPr>
          <w:rFonts w:ascii="Nurhan Uz" w:hAnsi="Nurhan Uz"/>
          <w:sz w:val="72"/>
          <w:szCs w:val="72"/>
        </w:rPr>
      </w:pPr>
    </w:p>
    <w:p w:rsidR="00D35CA9" w:rsidRDefault="00D35CA9" w:rsidP="00842CBC">
      <w:pPr>
        <w:rPr>
          <w:rFonts w:ascii="Nurhan Uz" w:hAnsi="Nurhan Uz"/>
          <w:sz w:val="72"/>
          <w:szCs w:val="72"/>
        </w:rPr>
      </w:pPr>
    </w:p>
    <w:p w:rsidR="00D35CA9" w:rsidRPr="00842CBC" w:rsidRDefault="00D35CA9" w:rsidP="00842CBC">
      <w:pPr>
        <w:rPr>
          <w:rFonts w:ascii="Nurhan Uz" w:hAnsi="Nurhan Uz"/>
        </w:rPr>
      </w:pP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0" type="#_x0000_t75" alt="güzel yazı" style="position:absolute;margin-left:0;margin-top:9.75pt;width:540pt;height:46.2pt;z-index:-251635712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alla alla alla alla alla alla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1" type="#_x0000_t75" alt="güzel yazı" style="position:absolute;margin-left:0;margin-top:9.75pt;width:540pt;height:46.2pt;z-index:-251634688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alla alla alla alla alla alla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2" type="#_x0000_t75" alt="güzel yazı" style="position:absolute;margin-left:0;margin-top:9.75pt;width:540pt;height:46.2pt;z-index:-251633664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3" type="#_x0000_t75" alt="güzel yazı" style="position:absolute;margin-left:0;margin-top:9.75pt;width:540pt;height:46.2pt;z-index:-251632640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4" type="#_x0000_t75" alt="güzel yazı" style="position:absolute;margin-left:0;margin-top:9.75pt;width:540pt;height:46.2pt;z-index:-251631616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Alla Alla Alla Alla Alla 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5" type="#_x0000_t75" alt="güzel yazı" style="position:absolute;margin-left:0;margin-top:9.75pt;width:540pt;height:46.2pt;z-index:-251630592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Alla Alla Alla Alla Alla 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6" type="#_x0000_t75" alt="güzel yazı" style="position:absolute;margin-left:0;margin-top:9.75pt;width:540pt;height:46.2pt;z-index:-251629568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7" type="#_x0000_t75" alt="güzel yazı" style="position:absolute;margin-left:0;margin-top:9.75pt;width:540pt;height:46.2pt;z-index:-251628544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</w:p>
    <w:p w:rsidR="00D35CA9" w:rsidRDefault="00D35CA9" w:rsidP="00547881">
      <w:pPr>
        <w:tabs>
          <w:tab w:val="left" w:pos="3540"/>
        </w:tabs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08" type="#_x0000_t75" alt="Güzel Kız Gif" href="http://www.buyutec.net/p-Hareketli-Kalp-29568.ht" style="position:absolute;margin-left:12.3pt;margin-top:-.25pt;width:68.2pt;height:65pt;z-index:-251627520" o:button="t">
            <v:imagedata r:id="rId7" o:title=""/>
          </v:shape>
        </w:pict>
      </w:r>
      <w:r>
        <w:rPr>
          <w:noProof/>
        </w:rPr>
        <w:pict>
          <v:shape id="_x0000_s1109" type="#_x0000_t75" alt="" style="position:absolute;margin-left:425.35pt;margin-top:3.9pt;width:58.4pt;height:65.75pt;z-index:-251626496">
            <v:imagedata r:id="rId13" o:title=""/>
          </v:shape>
        </w:pict>
      </w:r>
      <w:r>
        <w:rPr>
          <w:rFonts w:ascii="Nurhan Uz" w:hAnsi="Nurhan Uz"/>
          <w:sz w:val="72"/>
          <w:szCs w:val="72"/>
        </w:rPr>
        <w:tab/>
      </w:r>
    </w:p>
    <w:p w:rsidR="00D35CA9" w:rsidRDefault="00D35CA9" w:rsidP="00842CBC">
      <w:pPr>
        <w:rPr>
          <w:rFonts w:ascii="Nurhan Uz" w:hAnsi="Nurhan Uz"/>
          <w:sz w:val="72"/>
          <w:szCs w:val="72"/>
        </w:rPr>
      </w:pPr>
      <w:r>
        <w:rPr>
          <w:noProof/>
        </w:rPr>
        <w:pict>
          <v:shape id="_x0000_s1110" type="#_x0000_t75" alt="güzel yazı" style="position:absolute;margin-left:412.15pt;margin-top:9.7pt;width:94.1pt;height:46.2pt;z-index:-251624448;visibility:visible">
            <v:imagedata r:id="rId8" o:title=""/>
          </v:shape>
        </w:pict>
      </w:r>
      <w:r>
        <w:rPr>
          <w:noProof/>
        </w:rPr>
        <w:pict>
          <v:shape id="_x0000_s1111" type="#_x0000_t75" alt="güzel yazı" style="position:absolute;margin-left:12.3pt;margin-top:9.7pt;width:76.95pt;height:46.2pt;z-index:-251625472;visibility:visible">
            <v:imagedata r:id="rId8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  <w:r w:rsidRPr="009910F5">
        <w:rPr>
          <w:rFonts w:ascii="Hand writing Mutlu" w:hAnsi="Hand writing Mutlu"/>
          <w:sz w:val="72"/>
          <w:szCs w:val="72"/>
        </w:rPr>
        <w:t>Ela</w:t>
      </w:r>
      <w:r>
        <w:rPr>
          <w:rFonts w:ascii="Nurhan Uz" w:hAnsi="Nurhan Uz"/>
          <w:sz w:val="72"/>
          <w:szCs w:val="72"/>
        </w:rPr>
        <w:t xml:space="preserve">                      </w:t>
      </w:r>
      <w:r>
        <w:rPr>
          <w:rFonts w:ascii="Hand writing Mutlu" w:hAnsi="Hand writing Mutlu"/>
          <w:sz w:val="72"/>
          <w:szCs w:val="72"/>
        </w:rPr>
        <w:t>L</w:t>
      </w:r>
      <w:r w:rsidRPr="009910F5">
        <w:rPr>
          <w:rFonts w:ascii="Hand writing Mutlu" w:hAnsi="Hand writing Mutlu"/>
          <w:sz w:val="72"/>
          <w:szCs w:val="72"/>
        </w:rPr>
        <w:t>ale</w:t>
      </w:r>
      <w:r>
        <w:rPr>
          <w:rFonts w:ascii="Nurhan Uz" w:hAnsi="Nurhan Uz"/>
          <w:sz w:val="72"/>
          <w:szCs w:val="72"/>
        </w:rPr>
        <w:t xml:space="preserve">  </w:t>
      </w:r>
    </w:p>
    <w:p w:rsidR="00D35CA9" w:rsidRDefault="00D35CA9" w:rsidP="00842CBC">
      <w:pPr>
        <w:rPr>
          <w:rFonts w:ascii="Hand writing Mutlu" w:hAnsi="Hand writing Mutlu"/>
          <w:sz w:val="28"/>
          <w:szCs w:val="28"/>
        </w:rPr>
      </w:pPr>
      <w:r w:rsidRPr="00A61932">
        <w:rPr>
          <w:rFonts w:ascii="Hand writing Mutlu" w:hAnsi="Hand writing Mutlu"/>
          <w:sz w:val="28"/>
          <w:szCs w:val="28"/>
        </w:rPr>
        <w:t xml:space="preserve">Sayın Veli, </w:t>
      </w:r>
      <w:r>
        <w:rPr>
          <w:rFonts w:ascii="Hand writing Mutlu" w:hAnsi="Hand writing Mutlu"/>
          <w:sz w:val="28"/>
          <w:szCs w:val="28"/>
        </w:rPr>
        <w:t xml:space="preserve">aşağıdaki kelimeleri kesip </w:t>
      </w:r>
      <w:r>
        <w:rPr>
          <w:sz w:val="28"/>
          <w:szCs w:val="28"/>
        </w:rPr>
        <w:t>‘’</w:t>
      </w:r>
      <w:r>
        <w:rPr>
          <w:rFonts w:ascii="Hand writing Mutlu" w:hAnsi="Hand writing Mutlu"/>
          <w:sz w:val="28"/>
          <w:szCs w:val="28"/>
        </w:rPr>
        <w:t>Kelime Kumbarası</w:t>
      </w:r>
      <w:r>
        <w:rPr>
          <w:sz w:val="28"/>
          <w:szCs w:val="28"/>
        </w:rPr>
        <w:t>’’</w:t>
      </w:r>
      <w:r>
        <w:rPr>
          <w:rFonts w:ascii="Hand writing Mutlu" w:hAnsi="Hand writing Mutlu"/>
          <w:sz w:val="28"/>
          <w:szCs w:val="28"/>
        </w:rPr>
        <w:t>na atınız.</w:t>
      </w:r>
      <w:r w:rsidRPr="00A61932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Çocuğunuz içerisinden rastgele kelime çeksin. Çocuğunuza çektiği kelimeyi yüksek sesle okutun. Okuduğu kelimeyi 2 kere (bir büyük harf ile başlayarak, bir de küçük harf ile başlayarak) defterine yazmasını isteyiniz. Yazma sırasında zorlandığı harfin sesini çıkararak çocuğunuza yardımcı olabilirsiniz.</w:t>
      </w:r>
    </w:p>
    <w:p w:rsidR="00D35CA9" w:rsidRDefault="00D35CA9" w:rsidP="00842CB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Bakmadan yazma (Dikte) çalışması 1.sınıf için çok önemlidir. </w:t>
      </w:r>
    </w:p>
    <w:p w:rsidR="00D35CA9" w:rsidRDefault="00D35CA9" w:rsidP="00842CBC">
      <w:pPr>
        <w:rPr>
          <w:rFonts w:ascii="Hand writing Mutlu" w:hAnsi="Hand writing Mutlu"/>
          <w:sz w:val="28"/>
          <w:szCs w:val="28"/>
          <w:u w:val="single"/>
        </w:rPr>
      </w:pPr>
      <w:r w:rsidRPr="00C6533E">
        <w:rPr>
          <w:rFonts w:ascii="Hand writing Mutlu" w:hAnsi="Hand writing Mutlu"/>
          <w:sz w:val="28"/>
          <w:szCs w:val="28"/>
          <w:u w:val="single"/>
        </w:rPr>
        <w:t>Unutamayın, çocuklar bakmadan yazabildiği her kelimeyi okuyabilirler.</w:t>
      </w:r>
    </w:p>
    <w:p w:rsidR="00D35CA9" w:rsidRPr="00253D81" w:rsidRDefault="00D35CA9" w:rsidP="00842CB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u w:val="single"/>
        </w:rPr>
        <w:t>NOT 1</w:t>
      </w:r>
      <w:r w:rsidRPr="00253D81">
        <w:rPr>
          <w:rFonts w:ascii="Hand writing Mutlu" w:hAnsi="Hand writing Mutlu"/>
          <w:sz w:val="28"/>
          <w:szCs w:val="28"/>
        </w:rPr>
        <w:t xml:space="preserve">: </w:t>
      </w:r>
      <w:r>
        <w:rPr>
          <w:rFonts w:ascii="Hand writing Mutlu" w:hAnsi="Hand writing Mutlu"/>
          <w:sz w:val="28"/>
          <w:szCs w:val="28"/>
        </w:rPr>
        <w:t>Setin içindeki Okuma Kitaplarından Ela isimli 1. kitapçığı sayfa 9'a kadar hafta boyunca okutunuz.</w:t>
      </w:r>
    </w:p>
    <w:p w:rsidR="00D35CA9" w:rsidRDefault="00D35CA9" w:rsidP="00842CBC">
      <w:pPr>
        <w:rPr>
          <w:rFonts w:ascii="Hand writing Mutlu" w:hAnsi="Hand writing Mutlu"/>
          <w:sz w:val="28"/>
          <w:szCs w:val="28"/>
        </w:rPr>
      </w:pPr>
      <w:r w:rsidRPr="00253D81">
        <w:rPr>
          <w:rFonts w:ascii="Hand writing Mutlu" w:hAnsi="Hand writing Mutlu"/>
          <w:sz w:val="28"/>
          <w:szCs w:val="28"/>
          <w:u w:val="single"/>
        </w:rPr>
        <w:t>NOT 2</w:t>
      </w:r>
      <w:r>
        <w:rPr>
          <w:rFonts w:ascii="Hand writing Mutlu" w:hAnsi="Hand writing Mutlu"/>
          <w:sz w:val="28"/>
          <w:szCs w:val="28"/>
        </w:rPr>
        <w:t>: Toplantıya katılmayan veliler için bilgilendirme;</w:t>
      </w:r>
    </w:p>
    <w:p w:rsidR="00D35CA9" w:rsidRPr="00A61932" w:rsidRDefault="00D35CA9" w:rsidP="00842CB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Kelime Kumbarası: Çocuğunuzun yeni öğrendiği kelimeleri içine koymak için bezden yapılmış herhangi bir torba olabilir. </w:t>
      </w:r>
    </w:p>
    <w:p w:rsidR="00D35CA9" w:rsidRDefault="00D35CA9" w:rsidP="00842CBC">
      <w:pPr>
        <w:rPr>
          <w:rFonts w:ascii="Hand writing Mutlu" w:hAnsi="Hand writing Mutlu"/>
          <w:sz w:val="96"/>
          <w:szCs w:val="96"/>
        </w:rPr>
      </w:pPr>
      <w:r>
        <w:rPr>
          <w:noProof/>
        </w:rPr>
        <w:pict>
          <v:shape id="_x0000_s1112" type="#_x0000_t75" alt="güzel yazı" style="position:absolute;margin-left:328.5pt;margin-top:12pt;width:106.5pt;height:63pt;z-index:-251619328;visibility:visible">
            <v:imagedata r:id="rId8" o:title=""/>
          </v:shape>
        </w:pict>
      </w:r>
      <w:r>
        <w:rPr>
          <w:noProof/>
        </w:rPr>
        <w:pict>
          <v:shape id="_x0000_s1113" type="#_x0000_t75" alt="güzel yazı" style="position:absolute;margin-left:204pt;margin-top:12pt;width:95.25pt;height:63pt;z-index:-251620352;visibility:visible">
            <v:imagedata r:id="rId8" o:title=""/>
          </v:shape>
        </w:pict>
      </w:r>
      <w:r>
        <w:rPr>
          <w:noProof/>
        </w:rPr>
        <w:pict>
          <v:shape id="_x0000_s1114" type="#_x0000_t75" alt="güzel yazı" style="position:absolute;margin-left:110.25pt;margin-top:12pt;width:73.5pt;height:63pt;z-index:-251621376;visibility:visible">
            <v:imagedata r:id="rId8" o:title=""/>
          </v:shape>
        </w:pict>
      </w:r>
      <w:r>
        <w:rPr>
          <w:noProof/>
        </w:rPr>
        <w:pict>
          <v:shape id="_x0000_s1115" type="#_x0000_t75" alt="güzel yazı" style="position:absolute;margin-left:0;margin-top:12pt;width:87.75pt;height:63pt;z-index:-251622400;visibility:visible">
            <v:imagedata r:id="rId8" o:title=""/>
          </v:shape>
        </w:pict>
      </w:r>
      <w:r>
        <w:rPr>
          <w:rFonts w:ascii="Hand writing Mutlu" w:hAnsi="Hand writing Mutlu"/>
          <w:sz w:val="96"/>
          <w:szCs w:val="96"/>
        </w:rPr>
        <w:t xml:space="preserve"> el   El   ele   Ele</w:t>
      </w:r>
    </w:p>
    <w:p w:rsidR="00D35CA9" w:rsidRPr="00253D81" w:rsidRDefault="00D35CA9" w:rsidP="00842CBC">
      <w:pPr>
        <w:rPr>
          <w:rFonts w:ascii="Hand writing Mutlu" w:hAnsi="Hand writing Mutlu"/>
          <w:sz w:val="72"/>
          <w:szCs w:val="72"/>
        </w:rPr>
      </w:pPr>
    </w:p>
    <w:p w:rsidR="00D35CA9" w:rsidRPr="005543C4" w:rsidRDefault="00D35CA9" w:rsidP="00842CBC">
      <w:pPr>
        <w:rPr>
          <w:rFonts w:ascii="Hand writing Mutlu" w:hAnsi="Hand writing Mutlu"/>
          <w:sz w:val="96"/>
          <w:szCs w:val="96"/>
        </w:rPr>
      </w:pPr>
      <w:r>
        <w:rPr>
          <w:noProof/>
        </w:rPr>
        <w:pict>
          <v:shape id="_x0000_s1116" type="#_x0000_t75" alt="güzel yazı" style="position:absolute;margin-left:351pt;margin-top:12.8pt;width:106.5pt;height:63pt;z-index:-251616256;visibility:visible">
            <v:imagedata r:id="rId8" o:title=""/>
          </v:shape>
        </w:pict>
      </w:r>
      <w:r>
        <w:rPr>
          <w:noProof/>
        </w:rPr>
        <w:pict>
          <v:shape id="_x0000_s1117" type="#_x0000_t75" alt="güzel yazı" style="position:absolute;margin-left:247.5pt;margin-top:12.8pt;width:81pt;height:63pt;z-index:-251617280;visibility:visible">
            <v:imagedata r:id="rId8" o:title=""/>
          </v:shape>
        </w:pict>
      </w:r>
      <w:r>
        <w:rPr>
          <w:noProof/>
        </w:rPr>
        <w:pict>
          <v:shape id="_x0000_s1118" type="#_x0000_t75" alt="güzel yazı" style="position:absolute;margin-left:126pt;margin-top:12.8pt;width:102.75pt;height:63pt;z-index:-251618304;visibility:visible">
            <v:imagedata r:id="rId8" o:title=""/>
          </v:shape>
        </w:pict>
      </w:r>
      <w:r>
        <w:rPr>
          <w:noProof/>
        </w:rPr>
        <w:pict>
          <v:shape id="_x0000_s1119" type="#_x0000_t75" alt="güzel yazı" style="position:absolute;margin-left:0;margin-top:12.8pt;width:110.25pt;height:63pt;z-index:-251623424;visibility:visible">
            <v:imagedata r:id="rId8" o:title=""/>
          </v:shape>
        </w:pict>
      </w:r>
      <w:r>
        <w:rPr>
          <w:rFonts w:ascii="Hand writing Mutlu" w:hAnsi="Hand writing Mutlu"/>
          <w:sz w:val="96"/>
          <w:szCs w:val="96"/>
        </w:rPr>
        <w:t xml:space="preserve"> </w:t>
      </w:r>
      <w:r w:rsidRPr="005543C4">
        <w:rPr>
          <w:rFonts w:ascii="Hand writing Mutlu" w:hAnsi="Hand writing Mutlu"/>
          <w:sz w:val="96"/>
          <w:szCs w:val="96"/>
        </w:rPr>
        <w:t>elle</w:t>
      </w:r>
      <w:r>
        <w:rPr>
          <w:rFonts w:ascii="Hand writing Mutlu" w:hAnsi="Hand writing Mutlu"/>
          <w:sz w:val="96"/>
          <w:szCs w:val="96"/>
        </w:rPr>
        <w:t xml:space="preserve">  Elle  al   Al</w:t>
      </w:r>
    </w:p>
    <w:p w:rsidR="00D35CA9" w:rsidRPr="00253D81" w:rsidRDefault="00D35CA9" w:rsidP="00842CBC">
      <w:pPr>
        <w:rPr>
          <w:rFonts w:ascii="Nurhan Uz" w:hAnsi="Nurhan Uz"/>
          <w:sz w:val="72"/>
          <w:szCs w:val="72"/>
        </w:rPr>
      </w:pPr>
    </w:p>
    <w:p w:rsidR="00D35CA9" w:rsidRDefault="00D35CA9" w:rsidP="00842CBC">
      <w:pPr>
        <w:rPr>
          <w:rFonts w:ascii="Hand writing Mutlu" w:hAnsi="Hand writing Mutlu"/>
          <w:sz w:val="96"/>
          <w:szCs w:val="96"/>
        </w:rPr>
      </w:pPr>
      <w:r>
        <w:rPr>
          <w:noProof/>
        </w:rPr>
        <w:pict>
          <v:shape id="_x0000_s1120" type="#_x0000_t75" alt="güzel yazı" style="position:absolute;margin-left:369.75pt;margin-top:11.45pt;width:104.25pt;height:63pt;z-index:-251612160;visibility:visible">
            <v:imagedata r:id="rId8" o:title=""/>
          </v:shape>
        </w:pict>
      </w:r>
      <w:r>
        <w:rPr>
          <w:noProof/>
        </w:rPr>
        <w:pict>
          <v:shape id="_x0000_s1121" type="#_x0000_t75" alt="güzel yazı" style="position:absolute;margin-left:267.75pt;margin-top:11.45pt;width:87.75pt;height:63pt;z-index:-251613184;visibility:visible">
            <v:imagedata r:id="rId8" o:title=""/>
          </v:shape>
        </w:pict>
      </w:r>
      <w:r>
        <w:rPr>
          <w:noProof/>
        </w:rPr>
        <w:pict>
          <v:shape id="_x0000_s1122" type="#_x0000_t75" alt="güzel yazı" style="position:absolute;margin-left:130.5pt;margin-top:11.45pt;width:117pt;height:63pt;z-index:-251614208;visibility:visible">
            <v:imagedata r:id="rId8" o:title=""/>
          </v:shape>
        </w:pict>
      </w:r>
      <w:r>
        <w:rPr>
          <w:noProof/>
        </w:rPr>
        <w:pict>
          <v:shape id="_x0000_s1123" type="#_x0000_t75" alt="güzel yazı" style="position:absolute;margin-left:0;margin-top:11.45pt;width:105.75pt;height:63pt;z-index:-251615232;visibility:visible">
            <v:imagedata r:id="rId8" o:title=""/>
          </v:shape>
        </w:pict>
      </w:r>
      <w:r w:rsidRPr="00A61932">
        <w:rPr>
          <w:rFonts w:ascii="Hand writing Mutlu" w:hAnsi="Hand writing Mutlu"/>
          <w:sz w:val="96"/>
          <w:szCs w:val="96"/>
        </w:rPr>
        <w:t xml:space="preserve"> ala</w:t>
      </w:r>
      <w:r>
        <w:rPr>
          <w:rFonts w:ascii="Hand writing Mutlu" w:hAnsi="Hand writing Mutlu"/>
          <w:sz w:val="96"/>
          <w:szCs w:val="96"/>
        </w:rPr>
        <w:t xml:space="preserve">  Ala  ela  Ela</w:t>
      </w:r>
    </w:p>
    <w:p w:rsidR="00D35CA9" w:rsidRDefault="00D35CA9" w:rsidP="00EE62F5">
      <w:hyperlink r:id="rId1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35CA9" w:rsidRPr="00253D81" w:rsidRDefault="00D35CA9" w:rsidP="00A61932">
      <w:pPr>
        <w:rPr>
          <w:rFonts w:ascii="Hand writing Mutlu" w:hAnsi="Hand writing Mutlu"/>
          <w:sz w:val="72"/>
          <w:szCs w:val="72"/>
        </w:rPr>
      </w:pPr>
    </w:p>
    <w:p w:rsidR="00D35CA9" w:rsidRDefault="00D35CA9" w:rsidP="00A83E77">
      <w:pPr>
        <w:rPr>
          <w:rFonts w:ascii="Hand writing Mutlu" w:hAnsi="Hand writing Mutlu"/>
          <w:sz w:val="96"/>
          <w:szCs w:val="96"/>
        </w:rPr>
      </w:pPr>
      <w:r>
        <w:rPr>
          <w:noProof/>
        </w:rPr>
        <w:pict>
          <v:shape id="_x0000_s1124" type="#_x0000_t75" alt="güzel yazı" style="position:absolute;margin-left:407.25pt;margin-top:11.45pt;width:127.5pt;height:63pt;z-index:-251608064;visibility:visible">
            <v:imagedata r:id="rId8" o:title=""/>
          </v:shape>
        </w:pict>
      </w:r>
      <w:r>
        <w:rPr>
          <w:noProof/>
        </w:rPr>
        <w:pict>
          <v:shape id="_x0000_s1125" type="#_x0000_t75" alt="güzel yazı" style="position:absolute;margin-left:273.75pt;margin-top:11.45pt;width:126pt;height:63pt;z-index:-251609088;visibility:visible">
            <v:imagedata r:id="rId8" o:title=""/>
          </v:shape>
        </w:pict>
      </w:r>
      <w:r>
        <w:rPr>
          <w:noProof/>
        </w:rPr>
        <w:pict>
          <v:shape id="_x0000_s1126" type="#_x0000_t75" alt="güzel yazı" style="position:absolute;margin-left:140.25pt;margin-top:11.45pt;width:127.5pt;height:63pt;z-index:-251610112;visibility:visible">
            <v:imagedata r:id="rId8" o:title=""/>
          </v:shape>
        </w:pict>
      </w:r>
      <w:r>
        <w:rPr>
          <w:noProof/>
        </w:rPr>
        <w:pict>
          <v:shape id="_x0000_s1127" type="#_x0000_t75" alt="güzel yazı" style="position:absolute;margin-left:0;margin-top:11.45pt;width:126pt;height:63pt;z-index:-251611136;visibility:visible">
            <v:imagedata r:id="rId8" o:title=""/>
          </v:shape>
        </w:pict>
      </w:r>
      <w:r>
        <w:rPr>
          <w:rFonts w:ascii="Hand writing Mutlu" w:hAnsi="Hand writing Mutlu"/>
          <w:sz w:val="96"/>
          <w:szCs w:val="96"/>
        </w:rPr>
        <w:t xml:space="preserve"> lale  Lale  alla Alla </w:t>
      </w:r>
    </w:p>
    <w:sectPr w:rsidR="00D35CA9" w:rsidSect="00B80C92">
      <w:footerReference w:type="default" r:id="rId15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CA9" w:rsidRDefault="00D35CA9" w:rsidP="00B80C92">
      <w:r>
        <w:separator/>
      </w:r>
    </w:p>
  </w:endnote>
  <w:endnote w:type="continuationSeparator" w:id="0">
    <w:p w:rsidR="00D35CA9" w:rsidRDefault="00D35CA9" w:rsidP="00B80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CA9" w:rsidRPr="00B80C92" w:rsidRDefault="00D35CA9">
    <w:pPr>
      <w:pStyle w:val="Footer"/>
      <w:jc w:val="center"/>
      <w:rPr>
        <w:b/>
      </w:rPr>
    </w:pPr>
    <w:r w:rsidRPr="00B80C92">
      <w:rPr>
        <w:b/>
      </w:rPr>
      <w:fldChar w:fldCharType="begin"/>
    </w:r>
    <w:r w:rsidRPr="00B80C92">
      <w:rPr>
        <w:b/>
      </w:rPr>
      <w:instrText xml:space="preserve"> PAGE   \* MERGEFORMAT </w:instrText>
    </w:r>
    <w:r w:rsidRPr="00B80C92">
      <w:rPr>
        <w:b/>
      </w:rPr>
      <w:fldChar w:fldCharType="separate"/>
    </w:r>
    <w:r>
      <w:rPr>
        <w:b/>
        <w:noProof/>
      </w:rPr>
      <w:t>1</w:t>
    </w:r>
    <w:r w:rsidRPr="00B80C92">
      <w:rPr>
        <w:b/>
      </w:rPr>
      <w:fldChar w:fldCharType="end"/>
    </w:r>
  </w:p>
  <w:p w:rsidR="00D35CA9" w:rsidRDefault="00D35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CA9" w:rsidRDefault="00D35CA9" w:rsidP="00B80C92">
      <w:r>
        <w:separator/>
      </w:r>
    </w:p>
  </w:footnote>
  <w:footnote w:type="continuationSeparator" w:id="0">
    <w:p w:rsidR="00D35CA9" w:rsidRDefault="00D35CA9" w:rsidP="00B80C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031CD8"/>
    <w:rsid w:val="00044607"/>
    <w:rsid w:val="000F28A2"/>
    <w:rsid w:val="00105A19"/>
    <w:rsid w:val="00154803"/>
    <w:rsid w:val="001C1E39"/>
    <w:rsid w:val="00253D81"/>
    <w:rsid w:val="002B0A76"/>
    <w:rsid w:val="002E3DEB"/>
    <w:rsid w:val="00374966"/>
    <w:rsid w:val="003B1B86"/>
    <w:rsid w:val="004064DC"/>
    <w:rsid w:val="004E3C61"/>
    <w:rsid w:val="00521865"/>
    <w:rsid w:val="00531814"/>
    <w:rsid w:val="00547881"/>
    <w:rsid w:val="005543C4"/>
    <w:rsid w:val="0056377D"/>
    <w:rsid w:val="005E08B7"/>
    <w:rsid w:val="00673D89"/>
    <w:rsid w:val="006F75CD"/>
    <w:rsid w:val="00731EDA"/>
    <w:rsid w:val="00734623"/>
    <w:rsid w:val="007B3A80"/>
    <w:rsid w:val="0081002F"/>
    <w:rsid w:val="00812A17"/>
    <w:rsid w:val="00842CBC"/>
    <w:rsid w:val="008A58EC"/>
    <w:rsid w:val="008C1D07"/>
    <w:rsid w:val="00940499"/>
    <w:rsid w:val="00974ECA"/>
    <w:rsid w:val="009910F5"/>
    <w:rsid w:val="00A61932"/>
    <w:rsid w:val="00A83E77"/>
    <w:rsid w:val="00AA75E5"/>
    <w:rsid w:val="00AD6333"/>
    <w:rsid w:val="00B01DBC"/>
    <w:rsid w:val="00B51D64"/>
    <w:rsid w:val="00B80C92"/>
    <w:rsid w:val="00BB2752"/>
    <w:rsid w:val="00C211BD"/>
    <w:rsid w:val="00C6533E"/>
    <w:rsid w:val="00C77668"/>
    <w:rsid w:val="00C961E2"/>
    <w:rsid w:val="00D35CA9"/>
    <w:rsid w:val="00D4585F"/>
    <w:rsid w:val="00E149DF"/>
    <w:rsid w:val="00E537A6"/>
    <w:rsid w:val="00E909BB"/>
    <w:rsid w:val="00EB351A"/>
    <w:rsid w:val="00EE62F5"/>
    <w:rsid w:val="00F16C59"/>
    <w:rsid w:val="00F27824"/>
    <w:rsid w:val="00F3558B"/>
    <w:rsid w:val="00FB5428"/>
    <w:rsid w:val="00FD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2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75E5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B80C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0C9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80C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C92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E62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s://encrypted-tbn1.gstatic.com/images?q=tbn:ANd9GcRSAp9dfvh6LmH-g-IC0psfgraej79yMCr4hrmWJ7oaMm88949M1Q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https://encrypted-tbn1.gstatic.com/images?q=tbn:ANd9GcRSAp9dfvh6LmH-g-IC0psfgraej79yMCr4hrmWJ7oaMm88949M1Q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5</Pages>
  <Words>278</Words>
  <Characters>1590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aksam</dc:creator>
  <cp:keywords>www.sorubak.com</cp:keywords>
  <dc:description>www.sorubak.com</dc:description>
  <cp:lastModifiedBy>edanur</cp:lastModifiedBy>
  <cp:revision>13</cp:revision>
  <cp:lastPrinted>2012-11-12T14:13:00Z</cp:lastPrinted>
  <dcterms:created xsi:type="dcterms:W3CDTF">2012-11-07T23:16:00Z</dcterms:created>
  <dcterms:modified xsi:type="dcterms:W3CDTF">2012-11-17T17:10:00Z</dcterms:modified>
  <cp:category>www.sorubak.com</cp:category>
</cp:coreProperties>
</file>