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641" w:rsidRPr="00576440" w:rsidRDefault="00584641" w:rsidP="00A27788">
      <w:pPr>
        <w:pStyle w:val="Heading1"/>
        <w:jc w:val="left"/>
        <w:rPr>
          <w:rFonts w:ascii="Nurhan Uz" w:hAnsi="Nurhan Uz"/>
          <w:i/>
          <w:iCs/>
          <w:outline/>
          <w:color w:val="auto"/>
          <w:sz w:val="60"/>
          <w:szCs w:val="60"/>
        </w:rPr>
      </w:pPr>
      <w:r>
        <w:rPr>
          <w:noProof/>
        </w:rPr>
        <w:pict>
          <v:group id="_x0000_s1026" style="position:absolute;margin-left:0;margin-top:11.65pt;width:540.85pt;height:30pt;z-index:251649536" coordorigin="1413,7777" coordsize="9004,600">
            <v:line id="_x0000_s1027" style="position:absolute" from="1413,7777" to="10413,7777"/>
            <v:line id="_x0000_s1028" style="position:absolute" from="1413,7957" to="10413,7957"/>
            <v:line id="_x0000_s1029" style="position:absolute" from="1417,8197" to="10417,8197"/>
            <v:line id="_x0000_s1030" style="position:absolute" from="1417,8377" to="10417,8377"/>
            <v:line id="_x0000_s1031" style="position:absolute" from="10417,7777" to="10417,8344"/>
            <v:line id="_x0000_s1032" style="position:absolute" from="1417,7777" to="1417,8344"/>
            <w10:wrap side="left"/>
          </v:group>
        </w:pict>
      </w:r>
      <w:r w:rsidRPr="00576440">
        <w:rPr>
          <w:rFonts w:ascii="Nurhan Uz" w:hAnsi="Nurhan Uz"/>
          <w:i/>
          <w:iCs/>
          <w:outline/>
          <w:color w:val="auto"/>
          <w:sz w:val="60"/>
          <w:szCs w:val="60"/>
        </w:rPr>
        <w:t>Aa Aa Aa Aa Aa Aa Aa</w:t>
      </w:r>
      <w:r>
        <w:rPr>
          <w:rFonts w:ascii="Nurhan Uz" w:hAnsi="Nurhan Uz"/>
          <w:i/>
          <w:iCs/>
          <w:outline/>
          <w:color w:val="auto"/>
          <w:sz w:val="60"/>
          <w:szCs w:val="60"/>
        </w:rPr>
        <w:t xml:space="preserve"> Aa</w:t>
      </w:r>
    </w:p>
    <w:p w:rsidR="00584641" w:rsidRPr="00576440" w:rsidRDefault="00584641" w:rsidP="00AE7FE0">
      <w:pPr>
        <w:pStyle w:val="Heading1"/>
        <w:jc w:val="left"/>
        <w:rPr>
          <w:rFonts w:ascii="Nurhan Uz" w:hAnsi="Nurhan Uz"/>
          <w:i/>
          <w:iCs/>
          <w:outline/>
          <w:color w:val="auto"/>
          <w:sz w:val="60"/>
          <w:szCs w:val="60"/>
        </w:rPr>
      </w:pPr>
      <w:r>
        <w:rPr>
          <w:noProof/>
        </w:rPr>
        <w:pict>
          <v:group id="_x0000_s1033" style="position:absolute;margin-left:-.4pt;margin-top:11.65pt;width:541pt;height:30pt;z-index:251650560" coordorigin="1413,7777" coordsize="9004,600">
            <v:line id="_x0000_s1034" style="position:absolute" from="1413,7777" to="10413,7777"/>
            <v:line id="_x0000_s1035" style="position:absolute" from="1413,7957" to="10413,7957"/>
            <v:line id="_x0000_s1036" style="position:absolute" from="1417,8197" to="10417,8197"/>
            <v:line id="_x0000_s1037" style="position:absolute" from="1417,8377" to="10417,8377"/>
            <v:line id="_x0000_s1038" style="position:absolute" from="10417,7777" to="10417,8344"/>
            <v:line id="_x0000_s1039" style="position:absolute" from="1417,7777" to="1417,8344"/>
            <w10:wrap side="left"/>
          </v:group>
        </w:pict>
      </w:r>
      <w:r w:rsidRPr="00576440">
        <w:rPr>
          <w:rFonts w:ascii="Nurhan Uz" w:hAnsi="Nurhan Uz"/>
          <w:i/>
          <w:iCs/>
          <w:outline/>
          <w:color w:val="auto"/>
          <w:sz w:val="60"/>
          <w:szCs w:val="60"/>
        </w:rPr>
        <w:t>Aa</w:t>
      </w:r>
    </w:p>
    <w:p w:rsidR="00584641" w:rsidRPr="00BE5A1E" w:rsidRDefault="00584641" w:rsidP="00A27788">
      <w:pPr>
        <w:pStyle w:val="Heading1"/>
        <w:jc w:val="left"/>
        <w:rPr>
          <w:rFonts w:ascii="Nurhan Uz" w:hAnsi="Nurhan Uz"/>
          <w:i/>
          <w:iCs/>
          <w:outline/>
          <w:color w:val="000000"/>
          <w:sz w:val="60"/>
          <w:szCs w:val="60"/>
        </w:rPr>
      </w:pPr>
      <w:r>
        <w:rPr>
          <w:noProof/>
        </w:rPr>
        <w:pict>
          <v:group id="_x0000_s1040" style="position:absolute;margin-left:-.4pt;margin-top:11.65pt;width:540.75pt;height:30pt;z-index:251651584" coordorigin="1413,7777" coordsize="9004,600">
            <v:line id="_x0000_s1041" style="position:absolute" from="1413,7777" to="10413,7777"/>
            <v:line id="_x0000_s1042" style="position:absolute" from="1413,7957" to="10413,7957"/>
            <v:line id="_x0000_s1043" style="position:absolute" from="1417,8197" to="10417,8197"/>
            <v:line id="_x0000_s1044" style="position:absolute" from="1417,8377" to="10417,8377"/>
            <v:line id="_x0000_s1045" style="position:absolute" from="10417,7777" to="10417,8344"/>
            <v:line id="_x0000_s1046" style="position:absolute" from="1417,7777" to="1417,8344"/>
            <w10:wrap side="left"/>
          </v:group>
        </w:pict>
      </w:r>
      <w:r>
        <w:rPr>
          <w:noProof/>
        </w:rPr>
        <w:pict>
          <v:group id="_x0000_s1047" style="position:absolute;margin-left:-.2pt;margin-top:11.65pt;width:540.3pt;height:30pt;z-index:251652608" coordorigin="1413,7777" coordsize="9004,600">
            <v:line id="_x0000_s1048" style="position:absolute" from="1413,7777" to="10413,7777"/>
            <v:line id="_x0000_s1049" style="position:absolute" from="1413,7957" to="10413,7957"/>
            <v:line id="_x0000_s1050" style="position:absolute" from="1417,8197" to="10417,8197"/>
            <v:line id="_x0000_s1051" style="position:absolute" from="1417,8377" to="10417,8377"/>
            <v:line id="_x0000_s1052" style="position:absolute" from="10417,7777" to="10417,8344"/>
            <v:line id="_x0000_s1053" style="position:absolute" from="1417,7777" to="1417,8344"/>
            <w10:wrap side="left"/>
          </v:group>
        </w:pict>
      </w:r>
      <w:r w:rsidRPr="00BE5A1E">
        <w:rPr>
          <w:rFonts w:ascii="Nurhan Uz" w:hAnsi="Nurhan Uz"/>
          <w:i/>
          <w:iCs/>
          <w:outline/>
          <w:color w:val="000000"/>
          <w:sz w:val="60"/>
          <w:szCs w:val="60"/>
        </w:rPr>
        <w:t xml:space="preserve">Ee ee Ee Ee Ee Ee Ee Ee Ee Ee Ee </w:t>
      </w:r>
    </w:p>
    <w:p w:rsidR="00584641" w:rsidRPr="00BE5A1E" w:rsidRDefault="00584641" w:rsidP="00A66F76">
      <w:pPr>
        <w:pStyle w:val="Heading1"/>
        <w:jc w:val="left"/>
        <w:rPr>
          <w:rFonts w:ascii="Nurhan Uz" w:hAnsi="Nurhan Uz"/>
          <w:i/>
          <w:iCs/>
          <w:outline/>
          <w:color w:val="auto"/>
          <w:sz w:val="60"/>
          <w:szCs w:val="60"/>
        </w:rPr>
      </w:pPr>
      <w:r>
        <w:rPr>
          <w:noProof/>
        </w:rPr>
        <w:pict>
          <v:group id="_x0000_s1054" style="position:absolute;margin-left:0;margin-top:11.65pt;width:539.85pt;height:30pt;z-index:251653632" coordorigin="1413,7777" coordsize="9004,600">
            <v:line id="_x0000_s1055" style="position:absolute" from="1413,7777" to="10413,7777"/>
            <v:line id="_x0000_s1056" style="position:absolute" from="1413,7957" to="10413,7957"/>
            <v:line id="_x0000_s1057" style="position:absolute" from="1417,8197" to="10417,8197"/>
            <v:line id="_x0000_s1058" style="position:absolute" from="1417,8377" to="10417,8377"/>
            <v:line id="_x0000_s1059" style="position:absolute" from="10417,7777" to="10417,8344"/>
            <v:line id="_x0000_s1060" style="position:absolute" from="1417,7777" to="1417,8344"/>
            <w10:wrap side="left"/>
          </v:group>
        </w:pict>
      </w:r>
      <w:r w:rsidRPr="00BE5A1E">
        <w:rPr>
          <w:rFonts w:ascii="Nurhan Uz" w:hAnsi="Nurhan Uz"/>
          <w:i/>
          <w:iCs/>
          <w:outline/>
          <w:noProof/>
          <w:color w:val="auto"/>
          <w:sz w:val="60"/>
          <w:szCs w:val="60"/>
        </w:rPr>
        <w:t>Ee</w:t>
      </w:r>
    </w:p>
    <w:p w:rsidR="00584641" w:rsidRPr="00BE5A1E" w:rsidRDefault="00584641" w:rsidP="00A66F76">
      <w:pPr>
        <w:pStyle w:val="Heading1"/>
        <w:jc w:val="left"/>
        <w:rPr>
          <w:rFonts w:ascii="Nurhan Uz" w:hAnsi="Nurhan Uz"/>
          <w:i/>
          <w:iCs/>
          <w:outline/>
          <w:color w:val="auto"/>
          <w:sz w:val="60"/>
          <w:szCs w:val="60"/>
        </w:rPr>
      </w:pPr>
      <w:r>
        <w:rPr>
          <w:noProof/>
        </w:rPr>
        <w:pict>
          <v:group id="_x0000_s1061" style="position:absolute;margin-left:0;margin-top:11.65pt;width:539.6pt;height:30pt;z-index:251654656" coordorigin="1413,7777" coordsize="9004,600">
            <v:line id="_x0000_s1062" style="position:absolute" from="1413,7777" to="10413,7777"/>
            <v:line id="_x0000_s1063" style="position:absolute" from="1413,7957" to="10413,7957"/>
            <v:line id="_x0000_s1064" style="position:absolute" from="1417,8197" to="10417,8197"/>
            <v:line id="_x0000_s1065" style="position:absolute" from="1417,8377" to="10417,8377"/>
            <v:line id="_x0000_s1066" style="position:absolute" from="10417,7777" to="10417,8344"/>
            <v:line id="_x0000_s1067" style="position:absolute" from="1417,7777" to="1417,8344"/>
            <w10:wrap side="left"/>
          </v:group>
        </w:pict>
      </w:r>
      <w:r>
        <w:rPr>
          <w:rFonts w:ascii="Nurhan Uz" w:hAnsi="Nurhan Uz"/>
          <w:i/>
          <w:iCs/>
          <w:outline/>
          <w:noProof/>
          <w:color w:val="auto"/>
          <w:sz w:val="60"/>
          <w:szCs w:val="60"/>
        </w:rPr>
        <w:t>İi İi İi İi İi İi İi İi İi İi İi İi İi İi</w:t>
      </w:r>
    </w:p>
    <w:p w:rsidR="00584641" w:rsidRPr="00BE5A1E" w:rsidRDefault="00584641" w:rsidP="00A66F76">
      <w:pPr>
        <w:pStyle w:val="Heading1"/>
        <w:jc w:val="left"/>
        <w:rPr>
          <w:rFonts w:ascii="Nurhan Uz" w:hAnsi="Nurhan Uz"/>
          <w:i/>
          <w:iCs/>
          <w:outline/>
          <w:color w:val="auto"/>
          <w:sz w:val="60"/>
          <w:szCs w:val="60"/>
        </w:rPr>
      </w:pPr>
      <w:r>
        <w:rPr>
          <w:noProof/>
        </w:rPr>
        <w:pict>
          <v:group id="_x0000_s1068" style="position:absolute;margin-left:0;margin-top:11.65pt;width:539.35pt;height:30pt;z-index:251655680" coordorigin="1413,7777" coordsize="9004,600">
            <v:line id="_x0000_s1069" style="position:absolute" from="1413,7777" to="10413,7777"/>
            <v:line id="_x0000_s1070" style="position:absolute" from="1413,7957" to="10413,7957"/>
            <v:line id="_x0000_s1071" style="position:absolute" from="1417,8197" to="10417,8197"/>
            <v:line id="_x0000_s1072" style="position:absolute" from="1417,8377" to="10417,8377"/>
            <v:line id="_x0000_s1073" style="position:absolute" from="10417,7777" to="10417,8344"/>
            <v:line id="_x0000_s1074" style="position:absolute" from="1417,7777" to="1417,8344"/>
            <w10:wrap side="left"/>
          </v:group>
        </w:pict>
      </w:r>
      <w:r>
        <w:rPr>
          <w:rFonts w:ascii="Nurhan Uz" w:hAnsi="Nurhan Uz"/>
          <w:i/>
          <w:iCs/>
          <w:outline/>
          <w:noProof/>
          <w:color w:val="auto"/>
          <w:sz w:val="60"/>
          <w:szCs w:val="60"/>
        </w:rPr>
        <w:t>İi</w:t>
      </w:r>
    </w:p>
    <w:p w:rsidR="00584641" w:rsidRPr="00BE5A1E" w:rsidRDefault="00584641" w:rsidP="00A66F76">
      <w:pPr>
        <w:pStyle w:val="Heading1"/>
        <w:jc w:val="left"/>
        <w:rPr>
          <w:rFonts w:ascii="Nurhan Uz" w:hAnsi="Nurhan Uz"/>
          <w:i/>
          <w:iCs/>
          <w:outline/>
          <w:color w:val="auto"/>
          <w:sz w:val="60"/>
          <w:szCs w:val="60"/>
        </w:rPr>
      </w:pPr>
      <w:r>
        <w:rPr>
          <w:noProof/>
        </w:rPr>
        <w:pict>
          <v:group id="_x0000_s1075" style="position:absolute;margin-left:1.8pt;margin-top:11.65pt;width:539.1pt;height:30pt;z-index:251656704" coordorigin="1413,7777" coordsize="9004,600">
            <v:line id="_x0000_s1076" style="position:absolute" from="1413,7777" to="10413,7777"/>
            <v:line id="_x0000_s1077" style="position:absolute" from="1413,7957" to="10413,7957"/>
            <v:line id="_x0000_s1078" style="position:absolute" from="1417,8197" to="10417,8197"/>
            <v:line id="_x0000_s1079" style="position:absolute" from="1417,8377" to="10417,8377"/>
            <v:line id="_x0000_s1080" style="position:absolute" from="10417,7777" to="10417,8344"/>
            <v:line id="_x0000_s1081" style="position:absolute" from="1417,7777" to="1417,8344"/>
            <w10:wrap side="left"/>
          </v:group>
        </w:pict>
      </w:r>
      <w:r>
        <w:rPr>
          <w:rFonts w:ascii="Nurhan Uz" w:hAnsi="Nurhan Uz"/>
          <w:i/>
          <w:iCs/>
          <w:outline/>
          <w:noProof/>
          <w:color w:val="auto"/>
          <w:sz w:val="60"/>
          <w:szCs w:val="60"/>
        </w:rPr>
        <w:t xml:space="preserve">Ae Ae Ae Ae Ae Ae Ae Ae Ae </w:t>
      </w:r>
    </w:p>
    <w:p w:rsidR="00584641" w:rsidRPr="00BE5A1E" w:rsidRDefault="00584641" w:rsidP="00A66F76">
      <w:pPr>
        <w:pStyle w:val="Heading1"/>
        <w:jc w:val="left"/>
        <w:rPr>
          <w:rFonts w:ascii="Nurhan Uz" w:hAnsi="Nurhan Uz"/>
          <w:i/>
          <w:iCs/>
          <w:outline/>
          <w:color w:val="auto"/>
          <w:sz w:val="60"/>
          <w:szCs w:val="60"/>
        </w:rPr>
      </w:pPr>
      <w:r>
        <w:rPr>
          <w:noProof/>
        </w:rPr>
        <w:pict>
          <v:group id="_x0000_s1082" style="position:absolute;margin-left:0;margin-top:11.65pt;width:540.1pt;height:30pt;z-index:251657728" coordorigin="1413,7777" coordsize="9004,600">
            <v:line id="_x0000_s1083" style="position:absolute" from="1413,7777" to="10413,7777"/>
            <v:line id="_x0000_s1084" style="position:absolute" from="1413,7957" to="10413,7957"/>
            <v:line id="_x0000_s1085" style="position:absolute" from="1417,8197" to="10417,8197"/>
            <v:line id="_x0000_s1086" style="position:absolute" from="1417,8377" to="10417,8377"/>
            <v:line id="_x0000_s1087" style="position:absolute" from="10417,7777" to="10417,8344"/>
            <v:line id="_x0000_s1088" style="position:absolute" from="1417,7777" to="1417,8344"/>
            <w10:wrap side="left"/>
          </v:group>
        </w:pict>
      </w:r>
      <w:r>
        <w:rPr>
          <w:rFonts w:ascii="Nurhan Uz" w:hAnsi="Nurhan Uz"/>
          <w:i/>
          <w:iCs/>
          <w:outline/>
          <w:noProof/>
          <w:color w:val="auto"/>
          <w:sz w:val="60"/>
          <w:szCs w:val="60"/>
        </w:rPr>
        <w:t xml:space="preserve">Ae </w:t>
      </w:r>
    </w:p>
    <w:p w:rsidR="00584641" w:rsidRPr="00BE5A1E" w:rsidRDefault="00584641" w:rsidP="00BE5A1E">
      <w:pPr>
        <w:pStyle w:val="Heading1"/>
        <w:jc w:val="left"/>
        <w:rPr>
          <w:rFonts w:ascii="Nurhan Uz" w:hAnsi="Nurhan Uz"/>
          <w:i/>
          <w:iCs/>
          <w:outline/>
          <w:color w:val="auto"/>
          <w:sz w:val="60"/>
          <w:szCs w:val="60"/>
        </w:rPr>
      </w:pPr>
      <w:r>
        <w:rPr>
          <w:noProof/>
        </w:rPr>
        <w:pict>
          <v:group id="_x0000_s1089" style="position:absolute;margin-left:0;margin-top:11.65pt;width:540.1pt;height:30pt;z-index:251659776" coordorigin="1413,7777" coordsize="9004,600">
            <v:line id="_x0000_s1090" style="position:absolute" from="1413,7777" to="10413,7777"/>
            <v:line id="_x0000_s1091" style="position:absolute" from="1413,7957" to="10413,7957"/>
            <v:line id="_x0000_s1092" style="position:absolute" from="1417,8197" to="10417,8197"/>
            <v:line id="_x0000_s1093" style="position:absolute" from="1417,8377" to="10417,8377"/>
            <v:line id="_x0000_s1094" style="position:absolute" from="10417,7777" to="10417,8344"/>
            <v:line id="_x0000_s1095" style="position:absolute" from="1417,7777" to="1417,8344"/>
            <w10:wrap side="left"/>
          </v:group>
        </w:pict>
      </w:r>
      <w:r>
        <w:rPr>
          <w:rFonts w:ascii="Nurhan Uz" w:hAnsi="Nurhan Uz"/>
          <w:i/>
          <w:iCs/>
          <w:outline/>
          <w:noProof/>
          <w:color w:val="auto"/>
          <w:sz w:val="60"/>
          <w:szCs w:val="60"/>
        </w:rPr>
        <w:t xml:space="preserve">Ea Ea Ea Ea Ea Ea Ea Ea Ea Ea Ea </w:t>
      </w:r>
    </w:p>
    <w:p w:rsidR="00584641" w:rsidRDefault="00584641" w:rsidP="00A66F76">
      <w:pPr>
        <w:pStyle w:val="Heading1"/>
        <w:jc w:val="left"/>
        <w:rPr>
          <w:rFonts w:ascii="Nurhan Uz" w:hAnsi="Nurhan Uz"/>
          <w:i/>
          <w:iCs/>
          <w:outline/>
          <w:noProof/>
          <w:color w:val="auto"/>
          <w:sz w:val="60"/>
          <w:szCs w:val="60"/>
        </w:rPr>
      </w:pPr>
      <w:r>
        <w:rPr>
          <w:noProof/>
        </w:rPr>
        <w:pict>
          <v:group id="_x0000_s1096" style="position:absolute;margin-left:0;margin-top:11.65pt;width:540.85pt;height:30pt;z-index:251658752" coordorigin="1413,7777" coordsize="9004,600">
            <v:line id="_x0000_s1097" style="position:absolute" from="1413,7777" to="10413,7777"/>
            <v:line id="_x0000_s1098" style="position:absolute" from="1413,7957" to="10413,7957"/>
            <v:line id="_x0000_s1099" style="position:absolute" from="1417,8197" to="10417,8197"/>
            <v:line id="_x0000_s1100" style="position:absolute" from="1417,8377" to="10417,8377"/>
            <v:line id="_x0000_s1101" style="position:absolute" from="10417,7777" to="10417,8344"/>
            <v:line id="_x0000_s1102" style="position:absolute" from="1417,7777" to="1417,8344"/>
            <w10:wrap side="left"/>
          </v:group>
        </w:pict>
      </w:r>
      <w:r>
        <w:rPr>
          <w:rFonts w:ascii="Nurhan Uz" w:hAnsi="Nurhan Uz"/>
          <w:i/>
          <w:iCs/>
          <w:outline/>
          <w:noProof/>
          <w:color w:val="auto"/>
          <w:sz w:val="60"/>
          <w:szCs w:val="60"/>
        </w:rPr>
        <w:t>Ea</w:t>
      </w:r>
    </w:p>
    <w:p w:rsidR="00584641" w:rsidRPr="00BE5A1E" w:rsidRDefault="00584641" w:rsidP="00BE5A1E">
      <w:pPr>
        <w:pStyle w:val="Heading1"/>
        <w:jc w:val="left"/>
        <w:rPr>
          <w:rFonts w:ascii="Nurhan Uz" w:hAnsi="Nurhan Uz"/>
          <w:i/>
          <w:iCs/>
          <w:outline/>
          <w:color w:val="auto"/>
          <w:sz w:val="60"/>
          <w:szCs w:val="60"/>
        </w:rPr>
      </w:pPr>
      <w:r>
        <w:rPr>
          <w:noProof/>
        </w:rPr>
        <w:pict>
          <v:group id="_x0000_s1103" style="position:absolute;margin-left:0;margin-top:11.65pt;width:540.1pt;height:30pt;z-index:251660800" coordorigin="1413,7777" coordsize="9004,600">
            <v:line id="_x0000_s1104" style="position:absolute" from="1413,7777" to="10413,7777"/>
            <v:line id="_x0000_s1105" style="position:absolute" from="1413,7957" to="10413,7957"/>
            <v:line id="_x0000_s1106" style="position:absolute" from="1417,8197" to="10417,8197"/>
            <v:line id="_x0000_s1107" style="position:absolute" from="1417,8377" to="10417,8377"/>
            <v:line id="_x0000_s1108" style="position:absolute" from="10417,7777" to="10417,8344"/>
            <v:line id="_x0000_s1109" style="position:absolute" from="1417,7777" to="1417,8344"/>
            <w10:wrap side="left"/>
          </v:group>
        </w:pict>
      </w:r>
      <w:r>
        <w:rPr>
          <w:rFonts w:ascii="Nurhan Uz" w:hAnsi="Nurhan Uz"/>
          <w:i/>
          <w:iCs/>
          <w:outline/>
          <w:noProof/>
          <w:color w:val="auto"/>
          <w:sz w:val="60"/>
          <w:szCs w:val="60"/>
        </w:rPr>
        <w:t>İa İa İa İa İa İa İa İa İa İa İa İ</w:t>
      </w:r>
    </w:p>
    <w:p w:rsidR="00584641" w:rsidRPr="00BE5A1E" w:rsidRDefault="00584641" w:rsidP="00BE5A1E">
      <w:pPr>
        <w:pStyle w:val="Heading1"/>
        <w:jc w:val="left"/>
        <w:rPr>
          <w:rFonts w:ascii="Nurhan Uz" w:hAnsi="Nurhan Uz"/>
          <w:i/>
          <w:iCs/>
          <w:outline/>
          <w:color w:val="auto"/>
          <w:sz w:val="60"/>
          <w:szCs w:val="60"/>
        </w:rPr>
      </w:pPr>
      <w:r>
        <w:rPr>
          <w:noProof/>
        </w:rPr>
        <w:pict>
          <v:group id="_x0000_s1110" style="position:absolute;margin-left:2.05pt;margin-top:11.65pt;width:540.1pt;height:30pt;z-index:251661824" coordorigin="1413,7777" coordsize="9004,600">
            <v:line id="_x0000_s1111" style="position:absolute" from="1413,7777" to="10413,7777"/>
            <v:line id="_x0000_s1112" style="position:absolute" from="1413,7957" to="10413,7957"/>
            <v:line id="_x0000_s1113" style="position:absolute" from="1417,8197" to="10417,8197"/>
            <v:line id="_x0000_s1114" style="position:absolute" from="1417,8377" to="10417,8377"/>
            <v:line id="_x0000_s1115" style="position:absolute" from="10417,7777" to="10417,8344"/>
            <v:line id="_x0000_s1116" style="position:absolute" from="1417,7777" to="1417,8344"/>
            <w10:wrap side="left"/>
          </v:group>
        </w:pict>
      </w:r>
      <w:r>
        <w:rPr>
          <w:rFonts w:ascii="Nurhan Uz" w:hAnsi="Nurhan Uz"/>
          <w:i/>
          <w:iCs/>
          <w:outline/>
          <w:noProof/>
          <w:color w:val="auto"/>
          <w:sz w:val="60"/>
          <w:szCs w:val="60"/>
        </w:rPr>
        <w:t xml:space="preserve">İa </w:t>
      </w:r>
    </w:p>
    <w:p w:rsidR="00584641" w:rsidRPr="00BE5A1E" w:rsidRDefault="00584641" w:rsidP="00BE5A1E">
      <w:pPr>
        <w:pStyle w:val="Heading1"/>
        <w:jc w:val="left"/>
        <w:rPr>
          <w:rFonts w:ascii="Nurhan Uz" w:hAnsi="Nurhan Uz"/>
          <w:i/>
          <w:iCs/>
          <w:outline/>
          <w:color w:val="auto"/>
          <w:sz w:val="60"/>
          <w:szCs w:val="60"/>
        </w:rPr>
      </w:pPr>
      <w:r>
        <w:rPr>
          <w:noProof/>
        </w:rPr>
        <w:pict>
          <v:group id="_x0000_s1117" style="position:absolute;margin-left:0;margin-top:11.65pt;width:540.1pt;height:30pt;z-index:251662848" coordorigin="1413,7777" coordsize="9004,600">
            <v:line id="_x0000_s1118" style="position:absolute" from="1413,7777" to="10413,7777"/>
            <v:line id="_x0000_s1119" style="position:absolute" from="1413,7957" to="10413,7957"/>
            <v:line id="_x0000_s1120" style="position:absolute" from="1417,8197" to="10417,8197"/>
            <v:line id="_x0000_s1121" style="position:absolute" from="1417,8377" to="10417,8377"/>
            <v:line id="_x0000_s1122" style="position:absolute" from="10417,7777" to="10417,8344"/>
            <v:line id="_x0000_s1123" style="position:absolute" from="1417,7777" to="1417,8344"/>
            <w10:wrap side="left"/>
          </v:group>
        </w:pict>
      </w:r>
      <w:r>
        <w:rPr>
          <w:rFonts w:ascii="Nurhan Uz" w:hAnsi="Nurhan Uz"/>
          <w:i/>
          <w:iCs/>
          <w:outline/>
          <w:noProof/>
          <w:color w:val="auto"/>
          <w:sz w:val="60"/>
          <w:szCs w:val="60"/>
        </w:rPr>
        <w:t xml:space="preserve">Ai Ai Ai Ai Ai Aİ Ai Ai Ai  </w:t>
      </w:r>
    </w:p>
    <w:p w:rsidR="00584641" w:rsidRPr="00BE5A1E" w:rsidRDefault="00584641" w:rsidP="00BE5A1E">
      <w:pPr>
        <w:pStyle w:val="Heading1"/>
        <w:jc w:val="left"/>
        <w:rPr>
          <w:rFonts w:ascii="Nurhan Uz" w:hAnsi="Nurhan Uz"/>
          <w:i/>
          <w:iCs/>
          <w:outline/>
          <w:color w:val="auto"/>
          <w:sz w:val="60"/>
          <w:szCs w:val="60"/>
        </w:rPr>
      </w:pPr>
      <w:r>
        <w:rPr>
          <w:noProof/>
        </w:rPr>
        <w:pict>
          <v:group id="_x0000_s1124" style="position:absolute;margin-left:0;margin-top:11.65pt;width:540.1pt;height:30pt;z-index:251663872" coordorigin="1413,7777" coordsize="9004,600">
            <v:line id="_x0000_s1125" style="position:absolute" from="1413,7777" to="10413,7777"/>
            <v:line id="_x0000_s1126" style="position:absolute" from="1413,7957" to="10413,7957"/>
            <v:line id="_x0000_s1127" style="position:absolute" from="1417,8197" to="10417,8197"/>
            <v:line id="_x0000_s1128" style="position:absolute" from="1417,8377" to="10417,8377"/>
            <v:line id="_x0000_s1129" style="position:absolute" from="10417,7777" to="10417,8344"/>
            <v:line id="_x0000_s1130" style="position:absolute" from="1417,7777" to="1417,8344"/>
            <w10:wrap side="left"/>
          </v:group>
        </w:pict>
      </w:r>
      <w:r>
        <w:rPr>
          <w:rFonts w:ascii="Nurhan Uz" w:hAnsi="Nurhan Uz"/>
          <w:i/>
          <w:iCs/>
          <w:outline/>
          <w:noProof/>
          <w:color w:val="auto"/>
          <w:sz w:val="60"/>
          <w:szCs w:val="60"/>
        </w:rPr>
        <w:t xml:space="preserve">Ai </w:t>
      </w:r>
    </w:p>
    <w:p w:rsidR="00584641" w:rsidRPr="00BE5A1E" w:rsidRDefault="00584641" w:rsidP="00BE5A1E">
      <w:pPr>
        <w:pStyle w:val="Heading1"/>
        <w:jc w:val="left"/>
        <w:rPr>
          <w:rFonts w:ascii="Nurhan Uz" w:hAnsi="Nurhan Uz"/>
          <w:i/>
          <w:iCs/>
          <w:outline/>
          <w:color w:val="auto"/>
          <w:sz w:val="60"/>
          <w:szCs w:val="60"/>
        </w:rPr>
      </w:pPr>
      <w:r>
        <w:rPr>
          <w:noProof/>
        </w:rPr>
        <w:pict>
          <v:group id="_x0000_s1131" style="position:absolute;margin-left:0;margin-top:11.65pt;width:540.1pt;height:30pt;z-index:251664896" coordorigin="1413,7777" coordsize="9004,600">
            <v:line id="_x0000_s1132" style="position:absolute" from="1413,7777" to="10413,7777"/>
            <v:line id="_x0000_s1133" style="position:absolute" from="1413,7957" to="10413,7957"/>
            <v:line id="_x0000_s1134" style="position:absolute" from="1417,8197" to="10417,8197"/>
            <v:line id="_x0000_s1135" style="position:absolute" from="1417,8377" to="10417,8377"/>
            <v:line id="_x0000_s1136" style="position:absolute" from="10417,7777" to="10417,8344"/>
            <v:line id="_x0000_s1137" style="position:absolute" from="1417,7777" to="1417,8344"/>
            <w10:wrap side="left"/>
          </v:group>
        </w:pict>
      </w:r>
      <w:r>
        <w:rPr>
          <w:rFonts w:ascii="Nurhan Uz" w:hAnsi="Nurhan Uz"/>
          <w:i/>
          <w:iCs/>
          <w:outline/>
          <w:noProof/>
          <w:color w:val="auto"/>
          <w:sz w:val="60"/>
          <w:szCs w:val="60"/>
        </w:rPr>
        <w:t>İe İe İe İe İe İe İe İe İe İe İe İe İe İe</w:t>
      </w:r>
    </w:p>
    <w:p w:rsidR="00584641" w:rsidRPr="00BE5A1E" w:rsidRDefault="00584641" w:rsidP="00BE5A1E">
      <w:pPr>
        <w:pStyle w:val="Heading1"/>
        <w:jc w:val="left"/>
        <w:rPr>
          <w:rFonts w:ascii="Nurhan Uz" w:hAnsi="Nurhan Uz"/>
          <w:i/>
          <w:iCs/>
          <w:outline/>
          <w:color w:val="auto"/>
          <w:sz w:val="60"/>
          <w:szCs w:val="60"/>
        </w:rPr>
      </w:pPr>
      <w:r>
        <w:rPr>
          <w:noProof/>
        </w:rPr>
        <w:pict>
          <v:group id="_x0000_s1138" style="position:absolute;margin-left:0;margin-top:11.65pt;width:540.1pt;height:30pt;z-index:251665920" coordorigin="1413,7777" coordsize="9004,600">
            <v:line id="_x0000_s1139" style="position:absolute" from="1413,7777" to="10413,7777"/>
            <v:line id="_x0000_s1140" style="position:absolute" from="1413,7957" to="10413,7957"/>
            <v:line id="_x0000_s1141" style="position:absolute" from="1417,8197" to="10417,8197"/>
            <v:line id="_x0000_s1142" style="position:absolute" from="1417,8377" to="10417,8377"/>
            <v:line id="_x0000_s1143" style="position:absolute" from="10417,7777" to="10417,8344"/>
            <v:line id="_x0000_s1144" style="position:absolute" from="1417,7777" to="1417,8344"/>
            <w10:wrap side="left"/>
          </v:group>
        </w:pict>
      </w:r>
      <w:r>
        <w:rPr>
          <w:rFonts w:ascii="Nurhan Uz" w:hAnsi="Nurhan Uz"/>
          <w:i/>
          <w:iCs/>
          <w:outline/>
          <w:noProof/>
          <w:color w:val="auto"/>
          <w:sz w:val="60"/>
          <w:szCs w:val="60"/>
        </w:rPr>
        <w:t>İe</w:t>
      </w:r>
    </w:p>
    <w:p w:rsidR="00584641" w:rsidRPr="00BE5A1E" w:rsidRDefault="00584641" w:rsidP="00BE5A1E">
      <w:hyperlink r:id="rId4" w:history="1">
        <w:r w:rsidRPr="00DC2501">
          <w:rPr>
            <w:rStyle w:val="Hyperlink"/>
          </w:rPr>
          <w:t>www.sorubak.com</w:t>
        </w:r>
      </w:hyperlink>
      <w:r>
        <w:t xml:space="preserve"> </w:t>
      </w:r>
    </w:p>
    <w:sectPr w:rsidR="00584641" w:rsidRPr="00BE5A1E" w:rsidSect="00A66F76">
      <w:pgSz w:w="11906" w:h="16838"/>
      <w:pgMar w:top="79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27788"/>
    <w:rsid w:val="00123ECF"/>
    <w:rsid w:val="00290B77"/>
    <w:rsid w:val="003F05F1"/>
    <w:rsid w:val="005528C6"/>
    <w:rsid w:val="00576440"/>
    <w:rsid w:val="005821EA"/>
    <w:rsid w:val="00584641"/>
    <w:rsid w:val="007E541B"/>
    <w:rsid w:val="00807EE4"/>
    <w:rsid w:val="008A08D9"/>
    <w:rsid w:val="008F7626"/>
    <w:rsid w:val="00A136BA"/>
    <w:rsid w:val="00A27788"/>
    <w:rsid w:val="00A66F76"/>
    <w:rsid w:val="00AE7FE0"/>
    <w:rsid w:val="00BE5A1E"/>
    <w:rsid w:val="00DC2501"/>
    <w:rsid w:val="00F63D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0B77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A27788"/>
    <w:pPr>
      <w:keepNext/>
      <w:spacing w:after="0" w:line="240" w:lineRule="auto"/>
      <w:jc w:val="center"/>
      <w:outlineLvl w:val="0"/>
    </w:pPr>
    <w:rPr>
      <w:rFonts w:ascii="Verdana" w:hAnsi="Verdana"/>
      <w:b/>
      <w:bCs/>
      <w:color w:val="FF0000"/>
      <w:sz w:val="20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27788"/>
    <w:rPr>
      <w:rFonts w:ascii="Verdana" w:hAnsi="Verdana" w:cs="Times New Roman"/>
      <w:b/>
      <w:bCs/>
      <w:color w:val="FF0000"/>
      <w:sz w:val="24"/>
      <w:szCs w:val="24"/>
    </w:rPr>
  </w:style>
  <w:style w:type="character" w:styleId="Hyperlink">
    <w:name w:val="Hyperlink"/>
    <w:basedOn w:val="DefaultParagraphFont"/>
    <w:uiPriority w:val="99"/>
    <w:rsid w:val="003F05F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39</TotalTime>
  <Pages>1</Pages>
  <Words>55</Words>
  <Characters>314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kullanıcı</dc:creator>
  <cp:keywords>www.sorubak.com</cp:keywords>
  <dc:description>www.sorubak.com</dc:description>
  <cp:lastModifiedBy>edanur</cp:lastModifiedBy>
  <cp:revision>16</cp:revision>
  <dcterms:created xsi:type="dcterms:W3CDTF">2012-11-07T08:48:00Z</dcterms:created>
  <dcterms:modified xsi:type="dcterms:W3CDTF">2012-11-17T17:09:00Z</dcterms:modified>
  <cp:category>www.sorubak.com</cp:category>
</cp:coreProperties>
</file>