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81"/>
      </w:tblGrid>
      <w:tr w:rsidR="006D0930" w:rsidRPr="002672A5" w:rsidTr="002672A5">
        <w:tc>
          <w:tcPr>
            <w:tcW w:w="10881" w:type="dxa"/>
          </w:tcPr>
          <w:p w:rsidR="006D0930" w:rsidRPr="002672A5" w:rsidRDefault="006D0930" w:rsidP="002672A5">
            <w:pPr>
              <w:spacing w:after="0" w:line="240" w:lineRule="auto"/>
            </w:pPr>
            <w:r w:rsidRPr="002672A5">
              <w:t>ADI-SOYADI: .......................................................................................................NO: ..............................SINIF:     9/............</w:t>
            </w:r>
          </w:p>
        </w:tc>
      </w:tr>
    </w:tbl>
    <w:p w:rsidR="006D0930" w:rsidRPr="008C4AF1" w:rsidRDefault="006D0930" w:rsidP="008C4AF1">
      <w:pPr>
        <w:ind w:left="-142"/>
        <w:contextualSpacing/>
        <w:jc w:val="center"/>
        <w:rPr>
          <w:b/>
        </w:rPr>
      </w:pPr>
      <w:r w:rsidRPr="008C4AF1">
        <w:rPr>
          <w:b/>
        </w:rPr>
        <w:t>2012-2013 Öğretim Yılı Sungurlu Kız Teknik ve Meslek Lisesi  9.Sınıflar Kimya Dersi 1. Yazılı Sınavı Sorularıdır</w:t>
      </w:r>
    </w:p>
    <w:p w:rsidR="006D0930" w:rsidRPr="00CD6065" w:rsidRDefault="006D0930" w:rsidP="00226501">
      <w:pPr>
        <w:ind w:left="-142"/>
        <w:contextualSpacing/>
        <w:rPr>
          <w:b/>
        </w:rPr>
      </w:pPr>
      <w:r>
        <w:rPr>
          <w:noProof/>
          <w:lang w:eastAsia="tr-TR"/>
        </w:rPr>
        <w:pict>
          <v:oval id="Oval 1" o:spid="_x0000_s1026" style="position:absolute;left:0;text-align:left;margin-left:266.4pt;margin-top:1pt;width:10.5pt;height:11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" fillcolor="black" strokeweight="2pt"/>
        </w:pict>
      </w:r>
      <w:r w:rsidRPr="00CD6065">
        <w:rPr>
          <w:b/>
        </w:rPr>
        <w:t xml:space="preserve">A)Aşağıdaki test sorularında doğru olan seçeneğin üzerini         </w:t>
      </w:r>
      <w:r>
        <w:rPr>
          <w:b/>
        </w:rPr>
        <w:t xml:space="preserve">  </w:t>
      </w:r>
      <w:r w:rsidRPr="00CD6065">
        <w:rPr>
          <w:b/>
        </w:rPr>
        <w:t>şeklinde iyice karalayınız:</w:t>
      </w:r>
    </w:p>
    <w:p w:rsidR="006D0930" w:rsidRDefault="006D0930" w:rsidP="00226501">
      <w:pPr>
        <w:ind w:left="-142"/>
        <w:contextualSpacing/>
      </w:pPr>
      <w:r>
        <w:t>S1.Simyacıların açıklamaları ile ilgili olarak aşağıdakilerden hangisi yanlıştır?</w:t>
      </w:r>
    </w:p>
    <w:p w:rsidR="006D0930" w:rsidRDefault="006D0930" w:rsidP="00226501">
      <w:pPr>
        <w:ind w:left="-142"/>
        <w:contextualSpacing/>
      </w:pPr>
      <w:r>
        <w:t>A)Metallerdeki kir yok edilerek altın elde edilebilir</w:t>
      </w:r>
    </w:p>
    <w:p w:rsidR="006D0930" w:rsidRDefault="006D0930" w:rsidP="00226501">
      <w:pPr>
        <w:ind w:left="-142"/>
        <w:contextualSpacing/>
      </w:pPr>
      <w:r>
        <w:t>B)İnsanlar hayat iksirini içerlerse hastalık ve ölümlerden kurtulabilirler</w:t>
      </w:r>
    </w:p>
    <w:p w:rsidR="006D0930" w:rsidRDefault="006D0930" w:rsidP="00226501">
      <w:pPr>
        <w:ind w:left="-142"/>
        <w:contextualSpacing/>
      </w:pPr>
      <w:r>
        <w:t>C)Madde metal ve ametallerden oluşmuştur</w:t>
      </w:r>
    </w:p>
    <w:p w:rsidR="006D0930" w:rsidRDefault="006D0930" w:rsidP="00226501">
      <w:pPr>
        <w:ind w:left="-142"/>
        <w:contextualSpacing/>
      </w:pPr>
      <w:r>
        <w:t>D)Maddenin dört unsuru su,toprak , hava ve ateştir</w:t>
      </w:r>
    </w:p>
    <w:p w:rsidR="006D0930" w:rsidRDefault="006D0930" w:rsidP="00226501">
      <w:pPr>
        <w:ind w:left="-142"/>
        <w:contextualSpacing/>
      </w:pPr>
      <w:r>
        <w:t>E)Ateş havaya ,  hava suya , su toprağa   ve toprak ateşe dönüşür</w:t>
      </w:r>
    </w:p>
    <w:p w:rsidR="006D0930" w:rsidRDefault="006D0930" w:rsidP="00383DEA">
      <w:pPr>
        <w:ind w:left="-142"/>
        <w:contextualSpacing/>
      </w:pPr>
      <w:r>
        <w:t>S2. I-Cabir İbn-i Hayyan imbiği geliştirerek damıtma metodunu bulmuştur , II-El-Biruni laboratuvarlarda cam kapların üretilip geliştirilmesini sağlamıştır. III-Al-Khazini  el kantarı ve su terazisini geliştirmiştir. Yukarıda verilen yargılardan  hangileri doğrudur?</w:t>
      </w:r>
    </w:p>
    <w:p w:rsidR="006D0930" w:rsidRDefault="006D0930" w:rsidP="00383DEA">
      <w:pPr>
        <w:ind w:left="-142"/>
        <w:contextualSpacing/>
      </w:pPr>
      <w:r>
        <w:t>A)Yalnız I</w:t>
      </w:r>
      <w:r>
        <w:tab/>
      </w:r>
      <w:r>
        <w:tab/>
        <w:t>B)Yalnız II</w:t>
      </w:r>
      <w:r>
        <w:tab/>
        <w:t>C)I ve II</w:t>
      </w:r>
      <w:r>
        <w:tab/>
      </w:r>
      <w:r>
        <w:tab/>
        <w:t>D)II ve III</w:t>
      </w:r>
      <w:r>
        <w:tab/>
        <w:t>E)I ,II ve III</w:t>
      </w:r>
    </w:p>
    <w:p w:rsidR="006D0930" w:rsidRDefault="006D0930" w:rsidP="00383DEA">
      <w:pPr>
        <w:ind w:left="-142"/>
        <w:contextualSpacing/>
      </w:pPr>
      <w:r>
        <w:t>S3.Aşağıdakilerden hangisi Huneyn Bin İshak’a ait eserlerden biridir?</w:t>
      </w:r>
    </w:p>
    <w:p w:rsidR="006D0930" w:rsidRDefault="006D0930" w:rsidP="00383DEA">
      <w:pPr>
        <w:ind w:left="-142"/>
        <w:contextualSpacing/>
      </w:pPr>
      <w:r>
        <w:t>A)Kralın Kitabı</w:t>
      </w:r>
      <w:r>
        <w:tab/>
        <w:t>B)Aristonun Taşlar Kitabı</w:t>
      </w:r>
      <w:r>
        <w:tab/>
        <w:t>C)Hafifliğin Kitabı</w:t>
      </w:r>
      <w:r>
        <w:tab/>
        <w:t>D)Ağırlığın Kitabı</w:t>
      </w:r>
      <w:r>
        <w:tab/>
        <w:t>E)Cıvanın kitabı</w:t>
      </w:r>
      <w:r>
        <w:tab/>
      </w:r>
    </w:p>
    <w:p w:rsidR="006D0930" w:rsidRDefault="006D0930" w:rsidP="00383DEA">
      <w:pPr>
        <w:ind w:left="-142"/>
        <w:contextualSpacing/>
      </w:pPr>
      <w:r>
        <w:t>S4.Eski yunan filozoflarının element ile iligili görüşlerinden hangisi doğru değildir?</w:t>
      </w:r>
    </w:p>
    <w:p w:rsidR="006D0930" w:rsidRDefault="006D0930" w:rsidP="00383DEA">
      <w:pPr>
        <w:ind w:left="-142"/>
        <w:contextualSpacing/>
      </w:pPr>
      <w:r>
        <w:t>A)Thalese göre her şey topraktan meydana gelmiştir</w:t>
      </w:r>
    </w:p>
    <w:p w:rsidR="006D0930" w:rsidRDefault="006D0930" w:rsidP="00383DEA">
      <w:pPr>
        <w:ind w:left="-142"/>
        <w:contextualSpacing/>
      </w:pPr>
      <w:r>
        <w:t>B)Anaximenes’e göre  tüm evren  havadan oluşmuştur</w:t>
      </w:r>
    </w:p>
    <w:p w:rsidR="006D0930" w:rsidRDefault="006D0930" w:rsidP="00383DEA">
      <w:pPr>
        <w:ind w:left="-142"/>
        <w:contextualSpacing/>
      </w:pPr>
      <w:r>
        <w:t>C)Empedokles evrenin dört elementten yani hava,su,toprak ve ateşten oluştuğunu ifade eder</w:t>
      </w:r>
    </w:p>
    <w:p w:rsidR="006D0930" w:rsidRDefault="006D0930" w:rsidP="00383DEA">
      <w:pPr>
        <w:ind w:left="-142"/>
        <w:contextualSpacing/>
      </w:pPr>
      <w:r>
        <w:t>D)Aristo ve Platon Empedoklesin ortaya attığı dört element  fikrini olgunlaştırmışlardır</w:t>
      </w:r>
    </w:p>
    <w:p w:rsidR="006D0930" w:rsidRDefault="006D0930" w:rsidP="00383DEA">
      <w:pPr>
        <w:ind w:left="-142"/>
        <w:contextualSpacing/>
      </w:pPr>
      <w:r>
        <w:t>E)Simyacılara göre Aristo doğanın tüm yasalarını tanımlamıştır</w:t>
      </w:r>
    </w:p>
    <w:p w:rsidR="006D0930" w:rsidRDefault="006D0930" w:rsidP="00383DEA">
      <w:pPr>
        <w:ind w:left="-142"/>
        <w:contextualSpacing/>
      </w:pPr>
      <w:r>
        <w:t>S5.Aşağıdakilerden hangisi İslam simyacısı değildir?</w:t>
      </w:r>
    </w:p>
    <w:p w:rsidR="006D0930" w:rsidRDefault="006D0930" w:rsidP="00383DEA">
      <w:pPr>
        <w:ind w:left="-142"/>
        <w:contextualSpacing/>
      </w:pPr>
      <w:r>
        <w:t>A)Cabir ibn-i Hayyan</w:t>
      </w:r>
      <w:r>
        <w:tab/>
        <w:t>B)Huneyn bin İshak</w:t>
      </w:r>
      <w:r>
        <w:tab/>
        <w:t>C)İbn-i Sina</w:t>
      </w:r>
      <w:r>
        <w:tab/>
        <w:t>D)Amedeo Avogadro</w:t>
      </w:r>
      <w:r>
        <w:tab/>
        <w:t>E)Fahreddin Razi</w:t>
      </w:r>
    </w:p>
    <w:p w:rsidR="006D0930" w:rsidRDefault="006D0930" w:rsidP="00D55B63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1027" type="#_x0000_t32" style="position:absolute;margin-left:65.25pt;margin-top:6.75pt;width:33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">
            <v:stroke endarrow="block"/>
          </v:shape>
        </w:pict>
      </w:r>
      <w:r>
        <w:t>S6.</w:t>
      </w:r>
      <w:r w:rsidRPr="00CE7D78">
        <w:t xml:space="preserve"> </w:t>
      </w:r>
      <w:r>
        <w:t>Cu +   4X                        Cu(NO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 +  2NO</w:t>
      </w:r>
      <w:r>
        <w:rPr>
          <w:vertAlign w:val="subscript"/>
        </w:rPr>
        <w:t>2</w:t>
      </w:r>
      <w:r>
        <w:t xml:space="preserve">   +  2H</w:t>
      </w:r>
      <w:r>
        <w:rPr>
          <w:vertAlign w:val="subscript"/>
        </w:rPr>
        <w:t>2</w:t>
      </w:r>
      <w:r>
        <w:t>O</w:t>
      </w:r>
    </w:p>
    <w:p w:rsidR="006D0930" w:rsidRDefault="006D0930" w:rsidP="00D55B63">
      <w:pPr>
        <w:spacing w:after="0"/>
      </w:pPr>
      <w:r>
        <w:t xml:space="preserve">      25         ?                           75                  36           14</w:t>
      </w:r>
    </w:p>
    <w:p w:rsidR="006D0930" w:rsidRDefault="006D0930" w:rsidP="00D55B63">
      <w:pPr>
        <w:spacing w:after="0" w:line="240" w:lineRule="auto"/>
      </w:pPr>
      <w:r>
        <w:t>Yukarıdaki tepkime denkleminde  X ile simgelenen bileşiğin kütlesi nedir?</w:t>
      </w:r>
    </w:p>
    <w:p w:rsidR="006D0930" w:rsidRDefault="006D0930" w:rsidP="00D55B63">
      <w:pPr>
        <w:spacing w:after="0" w:line="240" w:lineRule="auto"/>
      </w:pPr>
      <w:r>
        <w:t>A)50</w:t>
      </w:r>
      <w:r>
        <w:tab/>
      </w:r>
      <w:r>
        <w:tab/>
        <w:t>B)100</w:t>
      </w:r>
      <w:r>
        <w:tab/>
      </w:r>
      <w:r>
        <w:tab/>
        <w:t>C)125</w:t>
      </w:r>
      <w:r>
        <w:tab/>
      </w:r>
      <w:r>
        <w:tab/>
        <w:t>D)150</w:t>
      </w:r>
      <w:r>
        <w:tab/>
      </w:r>
      <w:r>
        <w:tab/>
        <w:t>E)Hiç biri</w:t>
      </w:r>
    </w:p>
    <w:p w:rsidR="006D0930" w:rsidRDefault="006D0930" w:rsidP="00D55B63">
      <w:pPr>
        <w:spacing w:after="0" w:line="240" w:lineRule="auto"/>
      </w:pPr>
      <w:r>
        <w:t>S6.Kütlenin Korunumu Kanunu kim tarafından ortaya atılmıştır?</w:t>
      </w:r>
    </w:p>
    <w:p w:rsidR="006D0930" w:rsidRDefault="006D0930" w:rsidP="00D55B63">
      <w:pPr>
        <w:spacing w:after="0" w:line="240" w:lineRule="auto"/>
      </w:pPr>
      <w:r>
        <w:t>A)Antoine Lavoiser</w:t>
      </w:r>
      <w:r>
        <w:tab/>
        <w:t>B)Joseph Proust</w:t>
      </w:r>
      <w:r>
        <w:tab/>
        <w:t>C)John Dalton</w:t>
      </w:r>
      <w:r>
        <w:tab/>
      </w:r>
      <w:r>
        <w:tab/>
        <w:t>D)Robert Boyle</w:t>
      </w:r>
      <w:r>
        <w:tab/>
      </w:r>
      <w:r>
        <w:tab/>
        <w:t>E)Amedeo Avogadro</w:t>
      </w:r>
      <w:r>
        <w:tab/>
      </w:r>
    </w:p>
    <w:p w:rsidR="006D0930" w:rsidRDefault="006D0930" w:rsidP="00D55B63">
      <w:pPr>
        <w:spacing w:after="0" w:line="240" w:lineRule="auto"/>
      </w:pPr>
      <w:r>
        <w:t>S7.Dalton Atom Modeline göre aşağıdakilerden hangisi yanlıştır?</w:t>
      </w:r>
    </w:p>
    <w:p w:rsidR="006D0930" w:rsidRDefault="006D0930" w:rsidP="00D55B63">
      <w:pPr>
        <w:spacing w:after="0" w:line="240" w:lineRule="auto"/>
      </w:pPr>
      <w:r>
        <w:t xml:space="preserve">A)Atomlar içi dolu kürelerdir </w:t>
      </w:r>
    </w:p>
    <w:p w:rsidR="006D0930" w:rsidRDefault="006D0930" w:rsidP="00D55B63">
      <w:pPr>
        <w:spacing w:after="0" w:line="240" w:lineRule="auto"/>
      </w:pPr>
      <w:r>
        <w:t>B)Aynı cins elementlerin atomları büyüklük ve kütlece birbirinin aynıdır</w:t>
      </w:r>
    </w:p>
    <w:p w:rsidR="006D0930" w:rsidRDefault="006D0930" w:rsidP="00D55B63">
      <w:pPr>
        <w:spacing w:after="0" w:line="240" w:lineRule="auto"/>
      </w:pPr>
      <w:r>
        <w:t>C)Maddenin en küçük yapı taşı atomdur</w:t>
      </w:r>
    </w:p>
    <w:p w:rsidR="006D0930" w:rsidRDefault="006D0930" w:rsidP="00D55B63">
      <w:pPr>
        <w:spacing w:after="0" w:line="240" w:lineRule="auto"/>
      </w:pPr>
      <w:r>
        <w:t>D)Farklı cins atomlar aynı kütleye sahiptirler</w:t>
      </w:r>
    </w:p>
    <w:p w:rsidR="006D0930" w:rsidRDefault="006D0930" w:rsidP="00D55B63">
      <w:pPr>
        <w:spacing w:after="0" w:line="240" w:lineRule="auto"/>
      </w:pPr>
      <w:r>
        <w:t>E)Bir bileşiği oluşturan atomların kütleleri arasında tam sayılarla ifade edilen bir oran vardır</w:t>
      </w:r>
    </w:p>
    <w:p w:rsidR="006D0930" w:rsidRDefault="006D0930" w:rsidP="00D55B63">
      <w:pPr>
        <w:spacing w:after="0" w:line="240" w:lineRule="auto"/>
      </w:pPr>
      <w:r>
        <w:t>S8.</w:t>
      </w:r>
      <w:r w:rsidRPr="00440E6F">
        <w:t xml:space="preserve"> </w:t>
      </w:r>
      <w:r>
        <w:t>X</w:t>
      </w:r>
      <w:r>
        <w:rPr>
          <w:vertAlign w:val="subscript"/>
        </w:rPr>
        <w:t>2</w:t>
      </w:r>
      <w:r>
        <w:t>Y bileşiğinde  kütllece sabit oran  7/4 tür. Buna  göre  16 gr  Y harcandığında kaç gr</w:t>
      </w:r>
      <w:r w:rsidRPr="00440E6F">
        <w:t xml:space="preserve"> </w:t>
      </w:r>
      <w:r>
        <w:t>X</w:t>
      </w:r>
      <w:r>
        <w:rPr>
          <w:vertAlign w:val="subscript"/>
        </w:rPr>
        <w:t>2</w:t>
      </w:r>
      <w:r>
        <w:t>Y bileşiği oluşur</w:t>
      </w:r>
    </w:p>
    <w:p w:rsidR="006D0930" w:rsidRDefault="006D0930" w:rsidP="00D55B63">
      <w:pPr>
        <w:spacing w:after="0" w:line="240" w:lineRule="auto"/>
      </w:pPr>
      <w:r>
        <w:t>A)28</w:t>
      </w:r>
      <w:r>
        <w:tab/>
      </w:r>
      <w:r>
        <w:tab/>
        <w:t>B)11</w:t>
      </w:r>
      <w:r>
        <w:tab/>
      </w:r>
      <w:r>
        <w:tab/>
        <w:t>C)20</w:t>
      </w:r>
      <w:r>
        <w:tab/>
      </w:r>
      <w:r>
        <w:tab/>
        <w:t>D)40</w:t>
      </w:r>
      <w:r>
        <w:tab/>
      </w:r>
      <w:r>
        <w:tab/>
        <w:t>E)44</w:t>
      </w:r>
    </w:p>
    <w:p w:rsidR="006D0930" w:rsidRDefault="006D0930" w:rsidP="00D55B63">
      <w:pPr>
        <w:spacing w:after="0" w:line="240" w:lineRule="auto"/>
      </w:pPr>
      <w:r>
        <w:t>S9.</w:t>
      </w:r>
      <w:r w:rsidRPr="00440E6F">
        <w:rPr>
          <w:vertAlign w:val="subscript"/>
        </w:rPr>
        <w:t xml:space="preserve"> </w:t>
      </w:r>
      <w:r>
        <w:rPr>
          <w:vertAlign w:val="subscript"/>
        </w:rPr>
        <w:t xml:space="preserve"> 11</w:t>
      </w:r>
      <w:r>
        <w:t>Na atomunun kararlı hale gelmesi  için ;</w:t>
      </w:r>
    </w:p>
    <w:p w:rsidR="006D0930" w:rsidRDefault="006D0930" w:rsidP="00D55B63">
      <w:pPr>
        <w:spacing w:after="0" w:line="240" w:lineRule="auto"/>
      </w:pPr>
      <w:r>
        <w:t xml:space="preserve">A)Bir elektron alması gerekir </w:t>
      </w:r>
      <w:r>
        <w:tab/>
        <w:t xml:space="preserve">B)İki elektron vermesi gerekir </w:t>
      </w:r>
      <w:r>
        <w:tab/>
        <w:t xml:space="preserve">C)Bir elektron vermesi gerekir </w:t>
      </w:r>
    </w:p>
    <w:p w:rsidR="006D0930" w:rsidRDefault="006D0930" w:rsidP="00345E3D">
      <w:pPr>
        <w:spacing w:after="0" w:line="240" w:lineRule="auto"/>
        <w:ind w:firstLine="708"/>
      </w:pPr>
      <w:r>
        <w:t>D)Üç elektron alması gerekir</w:t>
      </w:r>
      <w:r>
        <w:tab/>
        <w:t>E)Üç elektron vermesi gerekir</w:t>
      </w:r>
    </w:p>
    <w:p w:rsidR="006D0930" w:rsidRDefault="006D0930" w:rsidP="00345E3D">
      <w:pPr>
        <w:spacing w:after="0" w:line="240" w:lineRule="auto"/>
      </w:pPr>
      <w:r>
        <w:t>S10.Aşağıdakilerden hangisi bir geçiş metali değildir?</w:t>
      </w:r>
    </w:p>
    <w:p w:rsidR="006D0930" w:rsidRDefault="006D0930" w:rsidP="00345E3D">
      <w:pPr>
        <w:spacing w:after="0" w:line="240" w:lineRule="auto"/>
      </w:pPr>
      <w:r>
        <w:t>A)Fe</w:t>
      </w:r>
      <w:r>
        <w:tab/>
      </w:r>
      <w:r>
        <w:tab/>
      </w:r>
      <w:r>
        <w:tab/>
        <w:t>B)Au</w:t>
      </w:r>
      <w:r>
        <w:tab/>
      </w:r>
      <w:r>
        <w:tab/>
      </w:r>
      <w:r>
        <w:tab/>
        <w:t>C)Zn</w:t>
      </w:r>
      <w:r>
        <w:tab/>
      </w:r>
      <w:r>
        <w:tab/>
      </w:r>
      <w:r>
        <w:tab/>
        <w:t>D)Na</w:t>
      </w:r>
      <w:r>
        <w:tab/>
      </w:r>
      <w:r>
        <w:tab/>
      </w:r>
      <w:r>
        <w:tab/>
        <w:t>E)Hg</w:t>
      </w:r>
    </w:p>
    <w:p w:rsidR="006D0930" w:rsidRDefault="006D0930" w:rsidP="00345E3D">
      <w:pPr>
        <w:spacing w:after="0" w:line="240" w:lineRule="auto"/>
      </w:pPr>
      <w:r>
        <w:t>S11.Katı , sıvı ve gaz hallerindeki maddelerin özellikleri ile ilgili olarak aşağıdakilerden hangisi yanlıştır?</w:t>
      </w:r>
    </w:p>
    <w:p w:rsidR="006D0930" w:rsidRDefault="006D0930" w:rsidP="00345E3D">
      <w:pPr>
        <w:spacing w:after="0" w:line="240" w:lineRule="auto"/>
      </w:pPr>
      <w:r>
        <w:t>A)Maddenin en düzensiz hali katı haldir</w:t>
      </w:r>
    </w:p>
    <w:p w:rsidR="006D0930" w:rsidRDefault="006D0930" w:rsidP="00345E3D">
      <w:pPr>
        <w:spacing w:after="0" w:line="240" w:lineRule="auto"/>
      </w:pPr>
      <w:r>
        <w:t>B)Sıvılar belirli hacime olup bulundukları kabın şeklini alırlar</w:t>
      </w:r>
    </w:p>
    <w:p w:rsidR="006D0930" w:rsidRDefault="006D0930" w:rsidP="00345E3D">
      <w:pPr>
        <w:spacing w:after="0" w:line="240" w:lineRule="auto"/>
      </w:pPr>
      <w:r>
        <w:t>C)Gazların belirli hacim ve şekilleri yoktur</w:t>
      </w:r>
    </w:p>
    <w:p w:rsidR="006D0930" w:rsidRDefault="006D0930" w:rsidP="00345E3D">
      <w:pPr>
        <w:spacing w:after="0" w:line="240" w:lineRule="auto"/>
      </w:pPr>
      <w:r>
        <w:t>D)Sıvıların ve gazların akışkan özelliği vardır</w:t>
      </w:r>
    </w:p>
    <w:p w:rsidR="006D0930" w:rsidRDefault="006D0930" w:rsidP="00345E3D">
      <w:pPr>
        <w:spacing w:after="0" w:line="240" w:lineRule="auto"/>
      </w:pPr>
      <w:r>
        <w:t>E)Katıları oluşturan tanecikler birbirine çok yakındır</w:t>
      </w:r>
    </w:p>
    <w:p w:rsidR="006D0930" w:rsidRDefault="006D0930" w:rsidP="00345E3D">
      <w:pPr>
        <w:spacing w:after="0" w:line="240" w:lineRule="auto"/>
      </w:pPr>
      <w:r>
        <w:t>S12.Aşağıdaki tabloya göre aynı miktar azot (N) için oksijen kütleleri arasındaki katlı oran nedir?</w:t>
      </w:r>
    </w:p>
    <w:tbl>
      <w:tblPr>
        <w:tblpPr w:leftFromText="141" w:rightFromText="141" w:vertAnchor="text" w:horzAnchor="margin" w:tblpX="108" w:tblpY="81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"/>
        <w:gridCol w:w="934"/>
        <w:gridCol w:w="934"/>
      </w:tblGrid>
      <w:tr w:rsidR="006D0930" w:rsidRPr="002672A5" w:rsidTr="00186D46">
        <w:trPr>
          <w:trHeight w:val="272"/>
        </w:trPr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b/>
                <w:sz w:val="16"/>
              </w:rPr>
            </w:pPr>
            <w:r w:rsidRPr="002672A5">
              <w:rPr>
                <w:rFonts w:cs="Calibri"/>
                <w:b/>
                <w:sz w:val="16"/>
              </w:rPr>
              <w:t>Bileşik</w:t>
            </w:r>
          </w:p>
        </w:tc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sz w:val="16"/>
              </w:rPr>
            </w:pPr>
            <w:r w:rsidRPr="002672A5">
              <w:rPr>
                <w:rFonts w:cs="Calibri"/>
                <w:b/>
                <w:sz w:val="16"/>
              </w:rPr>
              <w:t xml:space="preserve">N </w:t>
            </w:r>
            <w:r w:rsidRPr="002672A5">
              <w:rPr>
                <w:rFonts w:cs="Calibri"/>
                <w:sz w:val="16"/>
                <w:szCs w:val="18"/>
              </w:rPr>
              <w:t>(gr)</w:t>
            </w:r>
          </w:p>
        </w:tc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sz w:val="16"/>
              </w:rPr>
            </w:pPr>
            <w:r w:rsidRPr="002672A5">
              <w:rPr>
                <w:rFonts w:cs="Calibri"/>
                <w:b/>
                <w:sz w:val="16"/>
              </w:rPr>
              <w:t>O</w:t>
            </w:r>
            <w:r w:rsidRPr="002672A5">
              <w:rPr>
                <w:rFonts w:cs="Calibri"/>
                <w:sz w:val="16"/>
              </w:rPr>
              <w:t xml:space="preserve"> </w:t>
            </w:r>
            <w:r w:rsidRPr="002672A5">
              <w:rPr>
                <w:rFonts w:cs="Calibri"/>
                <w:sz w:val="16"/>
                <w:szCs w:val="18"/>
              </w:rPr>
              <w:t>(gr)</w:t>
            </w:r>
          </w:p>
        </w:tc>
      </w:tr>
      <w:tr w:rsidR="006D0930" w:rsidRPr="002672A5" w:rsidTr="00186D46">
        <w:trPr>
          <w:trHeight w:val="133"/>
        </w:trPr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ind w:firstLine="34"/>
              <w:rPr>
                <w:rFonts w:cs="Calibri"/>
                <w:sz w:val="16"/>
              </w:rPr>
            </w:pPr>
            <w:r w:rsidRPr="002672A5">
              <w:rPr>
                <w:rFonts w:cs="Calibri"/>
                <w:sz w:val="16"/>
              </w:rPr>
              <w:t>I.Bileşik</w:t>
            </w:r>
          </w:p>
        </w:tc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sz w:val="16"/>
              </w:rPr>
            </w:pPr>
            <w:r w:rsidRPr="002672A5">
              <w:rPr>
                <w:rFonts w:cs="Calibri"/>
                <w:sz w:val="16"/>
              </w:rPr>
              <w:t>21 gr</w:t>
            </w:r>
          </w:p>
        </w:tc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sz w:val="16"/>
              </w:rPr>
            </w:pPr>
            <w:r w:rsidRPr="002672A5">
              <w:rPr>
                <w:rFonts w:cs="Calibri"/>
                <w:sz w:val="16"/>
              </w:rPr>
              <w:t>12 gr</w:t>
            </w:r>
          </w:p>
        </w:tc>
      </w:tr>
      <w:tr w:rsidR="006D0930" w:rsidRPr="002672A5" w:rsidTr="00186D46">
        <w:trPr>
          <w:trHeight w:val="275"/>
        </w:trPr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ind w:left="720" w:hanging="686"/>
              <w:rPr>
                <w:rFonts w:cs="Calibri"/>
                <w:sz w:val="16"/>
              </w:rPr>
            </w:pPr>
            <w:r w:rsidRPr="002672A5">
              <w:rPr>
                <w:rFonts w:cs="Calibri"/>
                <w:sz w:val="16"/>
              </w:rPr>
              <w:t>II.Bileşik</w:t>
            </w:r>
          </w:p>
        </w:tc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sz w:val="16"/>
              </w:rPr>
            </w:pPr>
            <w:r w:rsidRPr="002672A5">
              <w:rPr>
                <w:rFonts w:cs="Calibri"/>
                <w:sz w:val="16"/>
              </w:rPr>
              <w:t>7 gr</w:t>
            </w:r>
          </w:p>
        </w:tc>
        <w:tc>
          <w:tcPr>
            <w:tcW w:w="934" w:type="dxa"/>
          </w:tcPr>
          <w:p w:rsidR="006D0930" w:rsidRPr="002672A5" w:rsidRDefault="006D0930" w:rsidP="00186D46">
            <w:pPr>
              <w:widowControl w:val="0"/>
              <w:rPr>
                <w:rFonts w:cs="Calibri"/>
                <w:sz w:val="16"/>
              </w:rPr>
            </w:pPr>
            <w:r w:rsidRPr="002672A5">
              <w:rPr>
                <w:rFonts w:cs="Calibri"/>
                <w:sz w:val="16"/>
              </w:rPr>
              <w:t>20 gr</w:t>
            </w:r>
          </w:p>
        </w:tc>
      </w:tr>
    </w:tbl>
    <w:p w:rsidR="006D0930" w:rsidRDefault="006D0930" w:rsidP="00345E3D">
      <w:pPr>
        <w:spacing w:after="0" w:line="240" w:lineRule="auto"/>
      </w:pPr>
    </w:p>
    <w:p w:rsidR="006D0930" w:rsidRDefault="006D0930" w:rsidP="00D55B63">
      <w:pPr>
        <w:ind w:left="-142"/>
      </w:pPr>
      <w:r>
        <w:t>A)1/2</w:t>
      </w:r>
      <w:r>
        <w:tab/>
      </w:r>
      <w:r>
        <w:tab/>
        <w:t>B)2/5</w:t>
      </w:r>
      <w:r>
        <w:tab/>
      </w:r>
      <w:r>
        <w:tab/>
        <w:t>C)5/1</w:t>
      </w:r>
      <w:r>
        <w:tab/>
      </w:r>
      <w:r>
        <w:tab/>
        <w:t>D)1/5</w:t>
      </w:r>
      <w:r>
        <w:tab/>
      </w:r>
      <w:r>
        <w:tab/>
        <w:t>E)5/2</w:t>
      </w:r>
    </w:p>
    <w:p w:rsidR="006D0930" w:rsidRDefault="006D0930" w:rsidP="00D55B63">
      <w:pPr>
        <w:ind w:left="-142"/>
      </w:pPr>
    </w:p>
    <w:p w:rsidR="006D0930" w:rsidRDefault="006D0930" w:rsidP="00CD6065">
      <w:pPr>
        <w:spacing w:after="0"/>
        <w:ind w:left="-142"/>
      </w:pPr>
    </w:p>
    <w:p w:rsidR="006D0930" w:rsidRDefault="006D0930" w:rsidP="00CD6065">
      <w:pPr>
        <w:spacing w:after="0"/>
        <w:ind w:left="-142"/>
      </w:pPr>
    </w:p>
    <w:p w:rsidR="006D0930" w:rsidRDefault="006D0930" w:rsidP="00CD6065">
      <w:pPr>
        <w:spacing w:after="0"/>
        <w:ind w:left="-142"/>
      </w:pPr>
      <w:bookmarkStart w:id="0" w:name="_GoBack"/>
      <w:bookmarkEnd w:id="0"/>
      <w:r>
        <w:t>S13.Aşağıda atom ile ilgili verilen bilgilerden hangisi Bohr’a aittir?</w:t>
      </w:r>
    </w:p>
    <w:p w:rsidR="006D0930" w:rsidRDefault="006D0930" w:rsidP="00CD6065">
      <w:pPr>
        <w:spacing w:after="0"/>
        <w:ind w:left="-142"/>
      </w:pPr>
      <w:r>
        <w:t>A)Atomlar    “+”   ve   “-“ yüklü taneciklerden oluşmuştur.Bu tanecikler atom içinde eşit şekilde dağılmıştır</w:t>
      </w:r>
    </w:p>
    <w:p w:rsidR="006D0930" w:rsidRDefault="006D0930" w:rsidP="00CD6065">
      <w:pPr>
        <w:spacing w:after="0"/>
        <w:ind w:left="-142"/>
      </w:pPr>
      <w:r>
        <w:t>B)(+) yüklü protonlar atomun merkezi çekirdekte , (-) yüklü elektronlar çekirdek etrafında bulunurlar</w:t>
      </w:r>
    </w:p>
    <w:p w:rsidR="006D0930" w:rsidRDefault="006D0930" w:rsidP="00CD6065">
      <w:pPr>
        <w:spacing w:after="0"/>
        <w:ind w:left="-142"/>
      </w:pPr>
      <w:r>
        <w:t>C)Atomlar içi dolu kürelerdir.Bir elementim tüm atomları birbirinin aynıdır.</w:t>
      </w:r>
    </w:p>
    <w:p w:rsidR="006D0930" w:rsidRDefault="006D0930" w:rsidP="00CD6065">
      <w:pPr>
        <w:spacing w:after="0"/>
        <w:ind w:left="-142"/>
      </w:pPr>
      <w:r>
        <w:t>D)Elektronlar çekirdekten belirli uzaklıktaki katmanlarda sürekli hareket halindedirler</w:t>
      </w:r>
    </w:p>
    <w:p w:rsidR="006D0930" w:rsidRDefault="006D0930" w:rsidP="00CD6065">
      <w:pPr>
        <w:spacing w:after="0"/>
        <w:ind w:left="-142"/>
      </w:pPr>
      <w:r>
        <w:t>E)Hepsi</w:t>
      </w:r>
    </w:p>
    <w:p w:rsidR="006D0930" w:rsidRDefault="006D0930" w:rsidP="00CD6065">
      <w:pPr>
        <w:spacing w:after="0"/>
        <w:ind w:left="-142"/>
        <w:rPr>
          <w:b/>
        </w:rPr>
      </w:pPr>
    </w:p>
    <w:p w:rsidR="006D0930" w:rsidRDefault="006D0930" w:rsidP="00CD6065">
      <w:pPr>
        <w:spacing w:after="0"/>
        <w:ind w:left="-142"/>
        <w:rPr>
          <w:b/>
        </w:rPr>
      </w:pPr>
      <w:r w:rsidRPr="008F184F">
        <w:rPr>
          <w:b/>
        </w:rPr>
        <w:t>B)Aşağıdaki sorulara “D” ya da “Y” olarak cevap veriniz</w:t>
      </w:r>
    </w:p>
    <w:p w:rsidR="006D0930" w:rsidRDefault="006D0930" w:rsidP="00CD6065">
      <w:pPr>
        <w:spacing w:after="0"/>
        <w:ind w:left="-142"/>
      </w:pPr>
      <w:r>
        <w:t>S14.Gazlar basınç etkisi ile sıkıştırılabilir (..........)</w:t>
      </w:r>
    </w:p>
    <w:p w:rsidR="006D0930" w:rsidRDefault="006D0930" w:rsidP="00CD6065">
      <w:pPr>
        <w:spacing w:after="0"/>
        <w:ind w:left="-142"/>
      </w:pPr>
      <w:r>
        <w:t>S15.Sodyum elementi bir halojendir (..........)</w:t>
      </w:r>
    </w:p>
    <w:p w:rsidR="006D0930" w:rsidRDefault="006D0930" w:rsidP="00CD6065">
      <w:pPr>
        <w:spacing w:after="0"/>
        <w:ind w:left="-142"/>
      </w:pPr>
      <w:r>
        <w:t>S16.Soygazlar kararlı yapıya sahip değillerdir?</w:t>
      </w:r>
    </w:p>
    <w:p w:rsidR="006D0930" w:rsidRDefault="006D0930" w:rsidP="00CD6065">
      <w:pPr>
        <w:spacing w:after="0"/>
        <w:ind w:left="-142"/>
      </w:pPr>
      <w:r>
        <w:t>S17.Altın bir geçiş metalidir (.....)</w:t>
      </w:r>
    </w:p>
    <w:p w:rsidR="006D0930" w:rsidRDefault="006D0930" w:rsidP="00CD6065">
      <w:pPr>
        <w:spacing w:after="0"/>
        <w:ind w:left="-142"/>
      </w:pPr>
      <w:r>
        <w:t>S18.Sabit Oranlar Kanunu Lavoiser Yasası olarakta bilinir (.......)</w:t>
      </w:r>
    </w:p>
    <w:p w:rsidR="006D0930" w:rsidRDefault="006D0930" w:rsidP="00CD6065">
      <w:pPr>
        <w:spacing w:after="0"/>
        <w:ind w:left="-142"/>
      </w:pPr>
      <w:r>
        <w:t>S19.Gaz tepkimelerinde aynı basınç ve sıcaklıkta belirli hacim oranı vardır (........)</w:t>
      </w:r>
    </w:p>
    <w:p w:rsidR="006D0930" w:rsidRDefault="006D0930" w:rsidP="00CD6065">
      <w:pPr>
        <w:spacing w:after="0"/>
        <w:ind w:left="-142"/>
      </w:pPr>
      <w:r>
        <w:t>S20.Altın son elli yıl içerisinde bulunmuş bir elementtir  (.......)</w:t>
      </w:r>
    </w:p>
    <w:p w:rsidR="006D0930" w:rsidRDefault="006D0930" w:rsidP="00CD6065">
      <w:pPr>
        <w:spacing w:after="0"/>
        <w:ind w:left="-142"/>
        <w:rPr>
          <w:b/>
        </w:rPr>
      </w:pPr>
    </w:p>
    <w:p w:rsidR="006D0930" w:rsidRDefault="006D0930" w:rsidP="00CD6065">
      <w:pPr>
        <w:spacing w:after="0"/>
        <w:ind w:left="-142"/>
        <w:rPr>
          <w:b/>
        </w:rPr>
      </w:pPr>
      <w:r w:rsidRPr="0084145B">
        <w:rPr>
          <w:b/>
        </w:rPr>
        <w:t xml:space="preserve">C)Aşağıda verilen </w:t>
      </w:r>
      <w:r>
        <w:rPr>
          <w:b/>
        </w:rPr>
        <w:t>elementlerin sembollerini yazınız</w:t>
      </w:r>
    </w:p>
    <w:p w:rsidR="006D0930" w:rsidRDefault="006D0930" w:rsidP="00CD6065">
      <w:pPr>
        <w:spacing w:after="0"/>
        <w:ind w:left="-142"/>
      </w:pPr>
    </w:p>
    <w:p w:rsidR="006D0930" w:rsidRDefault="006D0930" w:rsidP="00CD6065">
      <w:pPr>
        <w:spacing w:after="0"/>
        <w:ind w:left="-142"/>
      </w:pPr>
      <w:r>
        <w:t>a)Altın : ..................b)Azot : ......................c)Bakır : ............... d)Krom : ............ e)Kalsiyum : ............</w:t>
      </w:r>
    </w:p>
    <w:p w:rsidR="006D0930" w:rsidRDefault="006D0930" w:rsidP="00CD6065">
      <w:pPr>
        <w:spacing w:after="0"/>
        <w:ind w:left="-142"/>
        <w:rPr>
          <w:b/>
        </w:rPr>
      </w:pPr>
    </w:p>
    <w:p w:rsidR="006D0930" w:rsidRPr="00DB6705" w:rsidRDefault="006D0930" w:rsidP="00CD6065">
      <w:pPr>
        <w:spacing w:after="0"/>
        <w:ind w:left="-142"/>
        <w:rPr>
          <w:b/>
        </w:rPr>
      </w:pPr>
      <w:r w:rsidRPr="00DB6705">
        <w:rPr>
          <w:b/>
        </w:rPr>
        <w:t>D)Aşağıdaki tabloda boş olan yerleri doldurunuz</w:t>
      </w:r>
    </w:p>
    <w:tbl>
      <w:tblPr>
        <w:tblpPr w:leftFromText="141" w:rightFromText="141" w:vertAnchor="text" w:horzAnchor="margin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50"/>
        <w:gridCol w:w="3242"/>
        <w:gridCol w:w="3733"/>
        <w:gridCol w:w="1417"/>
        <w:gridCol w:w="1135"/>
      </w:tblGrid>
      <w:tr w:rsidR="006D0930" w:rsidRPr="002672A5" w:rsidTr="00574C82">
        <w:trPr>
          <w:trHeight w:val="368"/>
        </w:trPr>
        <w:tc>
          <w:tcPr>
            <w:tcW w:w="750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2A5">
              <w:rPr>
                <w:sz w:val="20"/>
                <w:szCs w:val="20"/>
              </w:rPr>
              <w:t>ATOM</w:t>
            </w:r>
          </w:p>
        </w:tc>
        <w:tc>
          <w:tcPr>
            <w:tcW w:w="3242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2A5">
              <w:rPr>
                <w:sz w:val="20"/>
                <w:szCs w:val="20"/>
              </w:rPr>
              <w:t>KATMAN ELEKTRON DİZİLİMİ</w:t>
            </w:r>
          </w:p>
        </w:tc>
        <w:tc>
          <w:tcPr>
            <w:tcW w:w="3733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2A5">
              <w:rPr>
                <w:sz w:val="20"/>
                <w:szCs w:val="20"/>
              </w:rPr>
              <w:t>BULUNDUĞU GRUBUN ÖZEL ADI</w:t>
            </w:r>
          </w:p>
        </w:tc>
        <w:tc>
          <w:tcPr>
            <w:tcW w:w="1417" w:type="dxa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2A5">
              <w:rPr>
                <w:sz w:val="20"/>
                <w:szCs w:val="20"/>
              </w:rPr>
              <w:t>Değerlik Elektron Sayısı</w:t>
            </w:r>
          </w:p>
        </w:tc>
        <w:tc>
          <w:tcPr>
            <w:tcW w:w="1135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2A5">
              <w:rPr>
                <w:sz w:val="20"/>
                <w:szCs w:val="20"/>
              </w:rPr>
              <w:t>İYON YÜKÜ</w:t>
            </w:r>
          </w:p>
        </w:tc>
      </w:tr>
      <w:tr w:rsidR="006D0930" w:rsidRPr="002672A5" w:rsidTr="00574C82">
        <w:trPr>
          <w:trHeight w:val="368"/>
        </w:trPr>
        <w:tc>
          <w:tcPr>
            <w:tcW w:w="750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72A5">
              <w:rPr>
                <w:b/>
                <w:sz w:val="20"/>
                <w:szCs w:val="20"/>
                <w:vertAlign w:val="subscript"/>
              </w:rPr>
              <w:t>19</w:t>
            </w:r>
            <w:r w:rsidRPr="002672A5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3242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  <w:r w:rsidRPr="002672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3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0930" w:rsidRPr="002672A5" w:rsidTr="00574C82">
        <w:trPr>
          <w:trHeight w:val="368"/>
        </w:trPr>
        <w:tc>
          <w:tcPr>
            <w:tcW w:w="750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72A5">
              <w:rPr>
                <w:b/>
                <w:sz w:val="20"/>
                <w:szCs w:val="20"/>
                <w:vertAlign w:val="subscript"/>
              </w:rPr>
              <w:t>20</w:t>
            </w:r>
            <w:r w:rsidRPr="002672A5">
              <w:rPr>
                <w:b/>
                <w:sz w:val="20"/>
                <w:szCs w:val="20"/>
              </w:rPr>
              <w:t>Ca</w:t>
            </w:r>
          </w:p>
        </w:tc>
        <w:tc>
          <w:tcPr>
            <w:tcW w:w="3242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33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0930" w:rsidRPr="002672A5" w:rsidTr="00574C82">
        <w:trPr>
          <w:trHeight w:val="368"/>
        </w:trPr>
        <w:tc>
          <w:tcPr>
            <w:tcW w:w="750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72A5">
              <w:rPr>
                <w:b/>
                <w:sz w:val="20"/>
                <w:szCs w:val="20"/>
                <w:vertAlign w:val="subscript"/>
              </w:rPr>
              <w:t>13</w:t>
            </w:r>
            <w:r w:rsidRPr="002672A5">
              <w:rPr>
                <w:b/>
                <w:sz w:val="20"/>
                <w:szCs w:val="20"/>
              </w:rPr>
              <w:t>Al</w:t>
            </w:r>
          </w:p>
        </w:tc>
        <w:tc>
          <w:tcPr>
            <w:tcW w:w="3242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33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0930" w:rsidRPr="002672A5" w:rsidTr="00574C82">
        <w:trPr>
          <w:trHeight w:val="368"/>
        </w:trPr>
        <w:tc>
          <w:tcPr>
            <w:tcW w:w="750" w:type="dxa"/>
            <w:vAlign w:val="center"/>
          </w:tcPr>
          <w:p w:rsidR="006D0930" w:rsidRPr="002672A5" w:rsidRDefault="006D0930" w:rsidP="00574C8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72A5">
              <w:rPr>
                <w:b/>
                <w:sz w:val="20"/>
                <w:szCs w:val="20"/>
                <w:vertAlign w:val="subscript"/>
              </w:rPr>
              <w:t>18</w:t>
            </w:r>
            <w:r w:rsidRPr="002672A5">
              <w:rPr>
                <w:b/>
                <w:sz w:val="20"/>
                <w:szCs w:val="20"/>
              </w:rPr>
              <w:t>Ar</w:t>
            </w:r>
          </w:p>
        </w:tc>
        <w:tc>
          <w:tcPr>
            <w:tcW w:w="3242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33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0930" w:rsidRPr="002672A5" w:rsidTr="00574C82">
        <w:trPr>
          <w:trHeight w:val="368"/>
        </w:trPr>
        <w:tc>
          <w:tcPr>
            <w:tcW w:w="750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F"/>
              </w:smartTagPr>
              <w:r w:rsidRPr="002672A5">
                <w:rPr>
                  <w:b/>
                  <w:sz w:val="20"/>
                  <w:szCs w:val="20"/>
                  <w:vertAlign w:val="subscript"/>
                </w:rPr>
                <w:t>9</w:t>
              </w:r>
              <w:r w:rsidRPr="002672A5">
                <w:rPr>
                  <w:b/>
                  <w:sz w:val="20"/>
                  <w:szCs w:val="20"/>
                </w:rPr>
                <w:t>F</w:t>
              </w:r>
            </w:smartTag>
          </w:p>
        </w:tc>
        <w:tc>
          <w:tcPr>
            <w:tcW w:w="3242" w:type="dxa"/>
            <w:vAlign w:val="center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33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6D0930" w:rsidRPr="002672A5" w:rsidRDefault="006D0930" w:rsidP="00DB67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D0930" w:rsidRDefault="006D0930" w:rsidP="00CD6065">
      <w:pPr>
        <w:spacing w:after="0"/>
        <w:ind w:left="-142"/>
      </w:pPr>
    </w:p>
    <w:p w:rsidR="006D0930" w:rsidRPr="0097234C" w:rsidRDefault="006D0930" w:rsidP="0097234C"/>
    <w:p w:rsidR="006D0930" w:rsidRPr="0097234C" w:rsidRDefault="006D0930" w:rsidP="0097234C"/>
    <w:p w:rsidR="006D0930" w:rsidRDefault="006D0930" w:rsidP="0097234C"/>
    <w:p w:rsidR="006D0930" w:rsidRDefault="006D0930" w:rsidP="0097234C"/>
    <w:p w:rsidR="006D0930" w:rsidRDefault="006D0930" w:rsidP="0097234C"/>
    <w:p w:rsidR="006D0930" w:rsidRDefault="006D0930" w:rsidP="00574C82"/>
    <w:p w:rsidR="006D0930" w:rsidRDefault="006D0930" w:rsidP="00574C82">
      <w:r>
        <w:t xml:space="preserve">Puanlama : A+B soruları toplamı : 60  , C sorusu : 10  , D sorusu : 30 </w:t>
      </w:r>
    </w:p>
    <w:p w:rsidR="006D0930" w:rsidRDefault="006D0930" w:rsidP="00574C82"/>
    <w:p w:rsidR="006D0930" w:rsidRDefault="006D0930" w:rsidP="00574C82">
      <w:r>
        <w:t xml:space="preserve">Başarılar Dilerim , İdris SARIYILDIZ </w:t>
      </w:r>
    </w:p>
    <w:p w:rsidR="006D0930" w:rsidRDefault="006D0930" w:rsidP="00574C82"/>
    <w:p w:rsidR="006D0930" w:rsidRPr="00574C82" w:rsidRDefault="006D0930" w:rsidP="00574C82">
      <w:r>
        <w:tab/>
      </w:r>
      <w:r>
        <w:tab/>
      </w:r>
      <w:hyperlink r:id="rId4" w:history="1">
        <w:r>
          <w:rPr>
            <w:rStyle w:val="Hyperlink"/>
            <w:rFonts w:ascii="Arial" w:hAnsi="Arial" w:cs="Arial"/>
            <w:b/>
            <w:sz w:val="24"/>
            <w:szCs w:val="24"/>
          </w:rPr>
          <w:t>www.sorubak.com</w:t>
        </w:r>
      </w:hyperlink>
    </w:p>
    <w:sectPr w:rsidR="006D0930" w:rsidRPr="00574C82" w:rsidSect="009152E7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3F7"/>
    <w:rsid w:val="00130A55"/>
    <w:rsid w:val="00186D46"/>
    <w:rsid w:val="00226501"/>
    <w:rsid w:val="002672A5"/>
    <w:rsid w:val="00303A5E"/>
    <w:rsid w:val="00345E3D"/>
    <w:rsid w:val="00373F6D"/>
    <w:rsid w:val="00383DEA"/>
    <w:rsid w:val="00440E6F"/>
    <w:rsid w:val="00455B3F"/>
    <w:rsid w:val="00574C82"/>
    <w:rsid w:val="00610E72"/>
    <w:rsid w:val="006B1D18"/>
    <w:rsid w:val="006D0930"/>
    <w:rsid w:val="0084145B"/>
    <w:rsid w:val="008C4AF1"/>
    <w:rsid w:val="008F184F"/>
    <w:rsid w:val="008F7681"/>
    <w:rsid w:val="009152E7"/>
    <w:rsid w:val="0097234C"/>
    <w:rsid w:val="009A6E0F"/>
    <w:rsid w:val="00A51D4E"/>
    <w:rsid w:val="00AA63F7"/>
    <w:rsid w:val="00C12F02"/>
    <w:rsid w:val="00C558B7"/>
    <w:rsid w:val="00CD6065"/>
    <w:rsid w:val="00CE7D78"/>
    <w:rsid w:val="00D15435"/>
    <w:rsid w:val="00D55B63"/>
    <w:rsid w:val="00DA049B"/>
    <w:rsid w:val="00DB6705"/>
    <w:rsid w:val="00E01E88"/>
    <w:rsid w:val="00FA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65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154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27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756</Words>
  <Characters>4310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CeylinBerrin</dc:creator>
  <cp:keywords>www.sorubak.com</cp:keywords>
  <dc:description>www.sorubak.com</dc:description>
  <cp:lastModifiedBy>edanur</cp:lastModifiedBy>
  <cp:revision>11</cp:revision>
  <dcterms:created xsi:type="dcterms:W3CDTF">2012-11-24T15:20:00Z</dcterms:created>
  <dcterms:modified xsi:type="dcterms:W3CDTF">2012-11-25T15:50:00Z</dcterms:modified>
  <cp:category>www.sorubak.com</cp:category>
</cp:coreProperties>
</file>