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280"/>
        <w:gridCol w:w="6120"/>
        <w:gridCol w:w="2198"/>
      </w:tblGrid>
      <w:tr w:rsidR="00403BDD" w:rsidRPr="00106E69" w:rsidTr="00106E69">
        <w:trPr>
          <w:trHeight w:val="525"/>
        </w:trPr>
        <w:tc>
          <w:tcPr>
            <w:tcW w:w="2280" w:type="dxa"/>
          </w:tcPr>
          <w:p w:rsidR="00403BDD" w:rsidRPr="00106E69" w:rsidRDefault="00403BDD" w:rsidP="0043008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ri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>ADI SOYADI:</w:t>
            </w:r>
          </w:p>
        </w:tc>
        <w:tc>
          <w:tcPr>
            <w:tcW w:w="6120" w:type="dxa"/>
          </w:tcPr>
          <w:p w:rsidR="00403BDD" w:rsidRPr="00106E69" w:rsidRDefault="00403BDD" w:rsidP="00106E6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VATANDAŞLIK VE DEMOKRASİ EĞİTİMİ I.DÖNEM I.DEĞERLENDİRME SINAVI</w:t>
            </w:r>
          </w:p>
        </w:tc>
        <w:tc>
          <w:tcPr>
            <w:tcW w:w="2198" w:type="dxa"/>
          </w:tcPr>
          <w:p w:rsidR="00403BDD" w:rsidRPr="00106E69" w:rsidRDefault="00403BDD" w:rsidP="00430082">
            <w:pPr>
              <w:pStyle w:val="NoSpacing"/>
              <w:rPr>
                <w:rFonts w:ascii="Times New Roman" w:hAnsi="Times New Roman"/>
              </w:rPr>
            </w:pPr>
            <w:r w:rsidRPr="00106E69">
              <w:rPr>
                <w:rFonts w:ascii="Times New Roman" w:hAnsi="Times New Roman"/>
              </w:rPr>
              <w:t>SINIFI-NO:</w:t>
            </w:r>
          </w:p>
        </w:tc>
      </w:tr>
      <w:tr w:rsidR="00403BDD" w:rsidRPr="00106E69" w:rsidTr="00106E69">
        <w:trPr>
          <w:trHeight w:val="14336"/>
        </w:trPr>
        <w:tc>
          <w:tcPr>
            <w:tcW w:w="10598" w:type="dxa"/>
            <w:gridSpan w:val="3"/>
          </w:tcPr>
          <w:p w:rsidR="00403BDD" w:rsidRPr="00106E69" w:rsidRDefault="00403BDD" w:rsidP="00106E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Onurlu – Önyargılı – Eşit – Evrensel – Onuru</w:t>
            </w:r>
          </w:p>
          <w:p w:rsidR="00403BDD" w:rsidRPr="00106E69" w:rsidRDefault="00403BDD" w:rsidP="00106E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Yukarıdaki kelimeleri aşağıdaki boşluklara uygun şekilde doldurunuz.</w:t>
            </w:r>
          </w:p>
          <w:p w:rsidR="00403BDD" w:rsidRPr="00106E69" w:rsidRDefault="00403BDD" w:rsidP="00106E6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1-İnsan ……………onuru……………………… kişinin haysiyeti, özsaygısı, kendine saygı duyması ve başkalarını da kendine saygılı kılması olarak anlaşılmaktadır.</w:t>
            </w:r>
          </w:p>
          <w:p w:rsidR="00403BDD" w:rsidRPr="00106E69" w:rsidRDefault="00403BDD" w:rsidP="00106E6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2-Bütün insanlar özgür, onur ve haklar bakımından ………eşit………….. doğarlar.</w:t>
            </w:r>
          </w:p>
          <w:p w:rsidR="00403BDD" w:rsidRPr="00106E69" w:rsidRDefault="00403BDD" w:rsidP="00106E6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3-İnsan hakları, tüm insanlara insan olmalarından dolayı tanınması gereken haklardır.Kişi, bu hakları kaybettiğinde …………onurlu………….. bir hayat yaşayamaz.</w:t>
            </w:r>
          </w:p>
          <w:p w:rsidR="00403BDD" w:rsidRPr="00106E69" w:rsidRDefault="00403BDD" w:rsidP="00106E6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4-Karşısındakine ………önyargılı…………….. yaklaşan kişiler gerçekte insanın değerinin insan olmasından geldiğini anlayamamış demektir.</w:t>
            </w:r>
          </w:p>
          <w:p w:rsidR="00403BDD" w:rsidRPr="00106E69" w:rsidRDefault="00403BDD" w:rsidP="00106E6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5-“Bütün insanlar”, “Herkes” ifadeleri, haklar bakımından insanlar arasında ayrım yapılamayacağının, bunların …………evrensel…………….. hak olduğunun ifadesidir.</w:t>
            </w:r>
          </w:p>
          <w:p w:rsidR="00403BDD" w:rsidRPr="00106E69" w:rsidRDefault="00403BDD" w:rsidP="00106E69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Aşağıdaki ifadelerin yanına doğru ise D, yanlış ise Y yazınız.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 6- İnsan ne durumda ve hangi koşullar altında bulunursa bulunsun, sadece insan olduğu için değerlidir.( d    )</w:t>
            </w:r>
          </w:p>
          <w:p w:rsidR="00403BDD" w:rsidRPr="00106E69" w:rsidRDefault="00403BDD" w:rsidP="0010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 7- Zengin ya da fakir olması, ten rengi, ırkı, inancı, statüsü vb. unsurlar insanın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 değerini belirlemez. (   d  )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 8- Özgürlük, insanın her istediğini her zaman rahatça yapabilmesidir.( y    )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 9- Demokrasi, egemenliğin millete ait olduğu yönetim şeklidir. (   d  )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10- Siyasi partiler ve sivil toplum kuruluşları demokrasilerin en önemli unsurlarıdır.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Aşağıdaki sorulara doğru cevaplar veriniz.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11- “Herkesin farklı özelliklere sahip olmasını doğal karşılıyorum ve bu farklılıklara saygı duyuyorum. “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  Sıla, bu konuşmasında neyi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önemsemektedir?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(A) Bireysel farklılıklara değer verilmesini         B) Bireyler arasında yarımcılık yapılmasını</w:t>
            </w:r>
          </w:p>
          <w:p w:rsidR="00403BDD" w:rsidRPr="00106E69" w:rsidRDefault="00403BDD" w:rsidP="00106E69">
            <w:pPr>
              <w:spacing w:after="0" w:line="240" w:lineRule="auto"/>
              <w:ind w:left="315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C) Bireysel özelliklerin göz ardı edilmesini       D) Bireylerin fiziksel özelliklerine göre sınıflandırılmasını</w:t>
            </w:r>
          </w:p>
          <w:p w:rsidR="00403BDD" w:rsidRPr="00106E69" w:rsidRDefault="00403BDD" w:rsidP="00106E69">
            <w:pPr>
              <w:spacing w:after="0" w:line="240" w:lineRule="auto"/>
              <w:ind w:left="315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ind w:left="315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12- “Seni ilk gördüğümde takıma uyum sağlayamayacağını düşünmüştüm.Yanılmışım.”</w:t>
            </w:r>
          </w:p>
          <w:p w:rsidR="00403BDD" w:rsidRPr="00106E69" w:rsidRDefault="00403BDD" w:rsidP="00106E69">
            <w:pPr>
              <w:spacing w:after="0" w:line="240" w:lineRule="auto"/>
              <w:ind w:left="315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Arkadaşına söylediği dikkate alındığında Mehmet hakkında aşağıdakilerden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hangisi söylenebilir?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A) Empati kurmuştur.                 (B) Önyargılı davranmıştır.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C) Arkadaşını aşağılamıştır.       D) Görevlerini hatırlamıştır.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ind w:left="284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13- “Basın yayın organlarında onurumu zedeleyici, gerçeğe aykırı yayınlar yapıldığında haklarımı  kullanarak onurumu koruyucu girişimlerde bulunurum.” Bunları söyleyen kişinin girişimi aşağıdakilerden hangisinden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dayanak almaktadır?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(A) Kişiliğine saygı gösterilmesi hakkından             B) Başkalarının hakkına saygı duymasından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C) İnanç ve vicdan hürriyetine sahip olmasından     D) Seçme ve seçilme hakkından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14- “Birlikte yaşamak için diyalog ve etkili iletişim önemlidir”. Diyen biri için aşağıdakilerden   hangisinin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değeri yoktur?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A) Farklılıklara saygının      (B) Nutuk çekmenin     C) İfade özgürlüğünün        D) Empatinin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15- “Demokratik bir vatandaş olarak, demokratik davranış biçimini içselleştirmiş olmamız gerekiyor”.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Öğretmenin öğrencilerden beklentisinin aşağıdakilerden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hangisi olduğu söylenemez?</w:t>
            </w:r>
          </w:p>
          <w:p w:rsidR="00403BDD" w:rsidRPr="00106E69" w:rsidRDefault="00403BDD" w:rsidP="00106E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Etkin ve sorumlu          (B) Ayrımcı       C) Hak ve özgürlüklere saygılı      D) Katılımcı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16- Aşağıdakilerden hangisi demokrasinin ilkelerinden biri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değildir?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A) Çoğulculuk    (B) Kişi egemenliği       C) Eşitlik            D) Özgürlük 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ind w:left="284" w:hanging="142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17- Aşağıdaki kavramlardan </w:t>
            </w: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sadece birisi demokrasi torbasına girmeyi hak ediyor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>. Bu kavram  hangisidir?</w:t>
            </w:r>
          </w:p>
          <w:p w:rsidR="00403BDD" w:rsidRPr="00106E69" w:rsidRDefault="00403BDD" w:rsidP="00106E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Dışlama      B) Kutsama    C) Tepeleme    (D) Uzlaşma</w:t>
            </w:r>
          </w:p>
          <w:p w:rsidR="00403BDD" w:rsidRPr="00106E69" w:rsidRDefault="00403BDD" w:rsidP="00106E69">
            <w:pPr>
              <w:pStyle w:val="ListParagraph"/>
              <w:spacing w:after="0" w:line="240" w:lineRule="auto"/>
              <w:ind w:left="607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 18- </w:t>
            </w: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“Özgürlüğün, eşitliğin ve adaletin dayanak noktası milli egemenliktir.”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Atatürk bu sözüyle aşağıdakilerden hangisine </w:t>
            </w: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değer verdiğini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göstermiştir?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A) İnanç özgürlüğüne      (B) Halkın iradesine                C) Hak arayışına             D) Kuvvetler ayrılığına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19- Aşağıdakilerden hangisi</w:t>
            </w: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 xml:space="preserve"> bireysel farklılıklarımızdan birisi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değildir?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 xml:space="preserve">    A) 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 xml:space="preserve">Zeka durumumuz       </w:t>
            </w: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B)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Yeteneklerimiz               (</w:t>
            </w: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C)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İnsan olmamız           </w:t>
            </w: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 xml:space="preserve">D) </w:t>
            </w:r>
            <w:r w:rsidRPr="00106E69">
              <w:rPr>
                <w:rFonts w:ascii="Times New Roman" w:hAnsi="Times New Roman"/>
                <w:sz w:val="20"/>
                <w:szCs w:val="20"/>
              </w:rPr>
              <w:t>Kişilik özelliklerimiz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20- Aşağıdakilerden hangisi vatandaşlık hak ve görevlerimizden </w:t>
            </w:r>
            <w:r w:rsidRPr="00106E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değildir?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 xml:space="preserve">    A)Vergi vermek      B) Askerlik yapmak   C) Kanunlara uymak   (D) Yüksek öğrenim yapmak</w:t>
            </w:r>
          </w:p>
          <w:p w:rsidR="00403BDD" w:rsidRPr="00106E69" w:rsidRDefault="00403BDD" w:rsidP="00106E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3BDD" w:rsidRPr="00106E69" w:rsidRDefault="00403BDD" w:rsidP="00106E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NOT: Her soru 5 puandır.Süre 30 dakikadır.</w:t>
            </w:r>
          </w:p>
          <w:p w:rsidR="00403BDD" w:rsidRPr="00106E69" w:rsidRDefault="00403BDD" w:rsidP="00106E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69">
              <w:rPr>
                <w:rFonts w:ascii="Times New Roman" w:hAnsi="Times New Roman"/>
                <w:sz w:val="20"/>
                <w:szCs w:val="20"/>
              </w:rPr>
              <w:t>Başarılar dilerim.</w:t>
            </w:r>
          </w:p>
          <w:p w:rsidR="00403BDD" w:rsidRPr="00106E69" w:rsidRDefault="00403BDD" w:rsidP="00106E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6E69">
              <w:rPr>
                <w:rFonts w:ascii="Times New Roman" w:hAnsi="Times New Roman"/>
                <w:b/>
                <w:sz w:val="20"/>
                <w:szCs w:val="20"/>
              </w:rPr>
              <w:t>Zeki DOĞAN – Sosyal Bilgiler Öğretmeni – http://doganzeki.wordpress.com</w:t>
            </w:r>
          </w:p>
        </w:tc>
      </w:tr>
    </w:tbl>
    <w:p w:rsidR="00403BDD" w:rsidRDefault="00403BDD" w:rsidP="00DE0679">
      <w:pPr>
        <w:pStyle w:val="ListParagraph"/>
        <w:jc w:val="right"/>
        <w:rPr>
          <w:b/>
          <w:sz w:val="32"/>
          <w:szCs w:val="32"/>
          <w:u w:val="single"/>
        </w:rPr>
      </w:pPr>
      <w:hyperlink r:id="rId5" w:history="1">
        <w:r>
          <w:rPr>
            <w:rStyle w:val="Hyperlink"/>
            <w:b/>
            <w:sz w:val="32"/>
            <w:szCs w:val="32"/>
          </w:rPr>
          <w:t>www.sorubak.com</w:t>
        </w:r>
      </w:hyperlink>
      <w:r>
        <w:rPr>
          <w:b/>
          <w:sz w:val="32"/>
          <w:szCs w:val="32"/>
          <w:u w:val="single"/>
        </w:rPr>
        <w:t xml:space="preserve"> </w:t>
      </w:r>
    </w:p>
    <w:p w:rsidR="00403BDD" w:rsidRDefault="00403BDD" w:rsidP="003D6C1A"/>
    <w:sectPr w:rsidR="00403BDD" w:rsidSect="00ED5678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4559"/>
    <w:multiLevelType w:val="hybridMultilevel"/>
    <w:tmpl w:val="1D68A6DE"/>
    <w:lvl w:ilvl="0" w:tplc="38242EDC">
      <w:start w:val="1"/>
      <w:numFmt w:val="upperLetter"/>
      <w:lvlText w:val="%1)"/>
      <w:lvlJc w:val="left"/>
      <w:pPr>
        <w:ind w:left="675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">
    <w:nsid w:val="1C757A3D"/>
    <w:multiLevelType w:val="hybridMultilevel"/>
    <w:tmpl w:val="D17ADFB4"/>
    <w:lvl w:ilvl="0" w:tplc="9210F9C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015C98"/>
    <w:multiLevelType w:val="hybridMultilevel"/>
    <w:tmpl w:val="F838187C"/>
    <w:lvl w:ilvl="0" w:tplc="1FDCBC5E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32BC08BE"/>
    <w:multiLevelType w:val="hybridMultilevel"/>
    <w:tmpl w:val="61C08B44"/>
    <w:lvl w:ilvl="0" w:tplc="FF8C5398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4">
    <w:nsid w:val="37CD658B"/>
    <w:multiLevelType w:val="hybridMultilevel"/>
    <w:tmpl w:val="D2324F74"/>
    <w:lvl w:ilvl="0" w:tplc="5D88AF70">
      <w:start w:val="1"/>
      <w:numFmt w:val="upp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5">
    <w:nsid w:val="39C56AE7"/>
    <w:multiLevelType w:val="hybridMultilevel"/>
    <w:tmpl w:val="C26ADC04"/>
    <w:lvl w:ilvl="0" w:tplc="1A549050">
      <w:start w:val="1"/>
      <w:numFmt w:val="upperLetter"/>
      <w:lvlText w:val="%1)"/>
      <w:lvlJc w:val="left"/>
      <w:pPr>
        <w:ind w:left="6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  <w:rPr>
        <w:rFonts w:cs="Times New Roman"/>
      </w:rPr>
    </w:lvl>
  </w:abstractNum>
  <w:abstractNum w:abstractNumId="6">
    <w:nsid w:val="4654385F"/>
    <w:multiLevelType w:val="hybridMultilevel"/>
    <w:tmpl w:val="D19258F2"/>
    <w:lvl w:ilvl="0" w:tplc="9D4AA718">
      <w:start w:val="1"/>
      <w:numFmt w:val="upperLetter"/>
      <w:lvlText w:val="%1)"/>
      <w:lvlJc w:val="left"/>
      <w:pPr>
        <w:ind w:left="644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7C41175C"/>
    <w:multiLevelType w:val="hybridMultilevel"/>
    <w:tmpl w:val="89DC5644"/>
    <w:lvl w:ilvl="0" w:tplc="B3380D9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082"/>
    <w:rsid w:val="00106E69"/>
    <w:rsid w:val="003D6C1A"/>
    <w:rsid w:val="00403BDD"/>
    <w:rsid w:val="00430082"/>
    <w:rsid w:val="00433A6C"/>
    <w:rsid w:val="005201F0"/>
    <w:rsid w:val="00682B23"/>
    <w:rsid w:val="00685E50"/>
    <w:rsid w:val="00692BE7"/>
    <w:rsid w:val="00984500"/>
    <w:rsid w:val="009D604D"/>
    <w:rsid w:val="00A015A3"/>
    <w:rsid w:val="00AE5587"/>
    <w:rsid w:val="00B74B5B"/>
    <w:rsid w:val="00DE0679"/>
    <w:rsid w:val="00E31DC0"/>
    <w:rsid w:val="00ED5678"/>
    <w:rsid w:val="00F00E5A"/>
    <w:rsid w:val="00FB0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8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558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558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558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55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E558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E5587"/>
    <w:rPr>
      <w:rFonts w:ascii="Cambria" w:hAnsi="Cambria" w:cs="Times New Roman"/>
      <w:b/>
      <w:bCs/>
      <w:i/>
      <w:iCs/>
      <w:color w:val="4F81BD"/>
    </w:rPr>
  </w:style>
  <w:style w:type="paragraph" w:styleId="NoSpacing">
    <w:name w:val="No Spacing"/>
    <w:uiPriority w:val="99"/>
    <w:qFormat/>
    <w:rsid w:val="00AE5587"/>
    <w:rPr>
      <w:lang w:eastAsia="en-US"/>
    </w:rPr>
  </w:style>
  <w:style w:type="table" w:styleId="TableGrid">
    <w:name w:val="Table Grid"/>
    <w:basedOn w:val="TableNormal"/>
    <w:uiPriority w:val="99"/>
    <w:rsid w:val="004300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3008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E06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74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636</Words>
  <Characters>3627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Dilara</dc:creator>
  <cp:keywords>www.sorubak.com</cp:keywords>
  <dc:description>www.sorubak.com</dc:description>
  <cp:lastModifiedBy>edanur</cp:lastModifiedBy>
  <cp:revision>3</cp:revision>
  <dcterms:created xsi:type="dcterms:W3CDTF">2012-11-26T13:56:00Z</dcterms:created>
  <dcterms:modified xsi:type="dcterms:W3CDTF">2012-11-26T21:19:00Z</dcterms:modified>
  <cp:category>www.sorubak.com</cp:category>
</cp:coreProperties>
</file>