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241" w:rsidRDefault="00C12241" w:rsidP="00CB7BD2">
      <w:pPr>
        <w:jc w:val="center"/>
        <w:rPr>
          <w:b/>
        </w:rPr>
      </w:pPr>
      <w:r>
        <w:rPr>
          <w:b/>
        </w:rPr>
        <w:t>8.SINIF</w:t>
      </w:r>
      <w:r w:rsidRPr="003D160D">
        <w:rPr>
          <w:b/>
        </w:rPr>
        <w:t xml:space="preserve"> </w:t>
      </w:r>
      <w:r>
        <w:rPr>
          <w:b/>
        </w:rPr>
        <w:t>Ç</w:t>
      </w:r>
      <w:r w:rsidRPr="003D160D">
        <w:rPr>
          <w:b/>
        </w:rPr>
        <w:t xml:space="preserve">ALIŞMA </w:t>
      </w:r>
      <w:r>
        <w:rPr>
          <w:b/>
        </w:rPr>
        <w:t>SAYFASI</w:t>
      </w:r>
    </w:p>
    <w:p w:rsidR="00C12241" w:rsidRPr="003D160D" w:rsidRDefault="00C12241" w:rsidP="00CB7BD2">
      <w:pPr>
        <w:jc w:val="center"/>
        <w:rPr>
          <w:b/>
        </w:rPr>
      </w:pPr>
      <w:r>
        <w:rPr>
          <w:b/>
        </w:rPr>
        <w:t>(</w:t>
      </w:r>
      <w:r w:rsidRPr="009557BA">
        <w:rPr>
          <w:b/>
          <w:u w:val="single"/>
        </w:rPr>
        <w:t xml:space="preserve"> </w:t>
      </w:r>
      <w:r>
        <w:rPr>
          <w:b/>
          <w:u w:val="single"/>
        </w:rPr>
        <w:t>TEKRAR EDEN, YANSIYAN, DÖNEN ŞEKİLLER</w:t>
      </w:r>
      <w:r>
        <w:rPr>
          <w:b/>
        </w:rPr>
        <w:t>)</w:t>
      </w:r>
    </w:p>
    <w:p w:rsidR="00C12241" w:rsidRDefault="00C12241" w:rsidP="003C2BC7">
      <w:pPr>
        <w:ind w:right="-2695"/>
      </w:pPr>
      <w:r>
        <w:t xml:space="preserve">                        ADI-SOYADI: ……………………………………..</w:t>
      </w:r>
    </w:p>
    <w:p w:rsidR="00C12241" w:rsidRDefault="00C12241" w:rsidP="00142115">
      <w:pPr>
        <w:tabs>
          <w:tab w:val="left" w:pos="426"/>
        </w:tabs>
        <w:ind w:left="-1276" w:right="-2695"/>
      </w:pPr>
      <w:r>
        <w:t xml:space="preserve">                                             SINIFI-NO      : 8/ ……           VELİ KONTROL İMZASI:……………</w:t>
      </w:r>
    </w:p>
    <w:tbl>
      <w:tblPr>
        <w:tblW w:w="90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06"/>
        <w:gridCol w:w="4306"/>
      </w:tblGrid>
      <w:tr w:rsidR="00C12241" w:rsidRPr="002454AE" w:rsidTr="00267DFE">
        <w:trPr>
          <w:trHeight w:val="210"/>
          <w:jc w:val="center"/>
        </w:trPr>
        <w:tc>
          <w:tcPr>
            <w:tcW w:w="4581" w:type="dxa"/>
          </w:tcPr>
          <w:p w:rsidR="00C12241" w:rsidRPr="00267DFE" w:rsidRDefault="00C12241" w:rsidP="008A0D77">
            <w:pPr>
              <w:rPr>
                <w:b/>
                <w:color w:val="FF0000"/>
                <w:sz w:val="22"/>
                <w:szCs w:val="22"/>
              </w:rPr>
            </w:pPr>
            <w:r w:rsidRPr="00267DFE">
              <w:rPr>
                <w:b/>
                <w:sz w:val="22"/>
                <w:szCs w:val="22"/>
              </w:rPr>
              <w:t xml:space="preserve">1)                 2009- SBS  </w:t>
            </w:r>
          </w:p>
          <w:p w:rsidR="00C12241" w:rsidRPr="00267DFE" w:rsidRDefault="00C12241" w:rsidP="008A0D77">
            <w:pPr>
              <w:rPr>
                <w:sz w:val="22"/>
                <w:szCs w:val="22"/>
              </w:rPr>
            </w:pPr>
            <w:r w:rsidRPr="00267DFE">
              <w:rPr>
                <w:sz w:val="22"/>
                <w:szCs w:val="22"/>
              </w:rPr>
              <w:object w:dxaOrig="3210" w:dyaOrig="31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0.5pt;height:159.75pt" o:ole="">
                  <v:imagedata r:id="rId7" o:title=""/>
                </v:shape>
                <o:OLEObject Type="Embed" ProgID="Paint.Picture" ShapeID="_x0000_i1025" DrawAspect="Content" ObjectID="_1414763791" r:id="rId8"/>
              </w:object>
            </w:r>
            <w:r w:rsidRPr="00267DFE">
              <w:rPr>
                <w:sz w:val="22"/>
                <w:szCs w:val="22"/>
              </w:rPr>
              <w:object w:dxaOrig="4140" w:dyaOrig="2430">
                <v:shape id="_x0000_i1026" type="#_x0000_t75" style="width:207pt;height:121.5pt" o:ole="">
                  <v:imagedata r:id="rId9" o:title=""/>
                </v:shape>
                <o:OLEObject Type="Embed" ProgID="Paint.Picture" ShapeID="_x0000_i1026" DrawAspect="Content" ObjectID="_1414763792" r:id="rId10"/>
              </w:object>
            </w:r>
          </w:p>
        </w:tc>
        <w:tc>
          <w:tcPr>
            <w:tcW w:w="4462" w:type="dxa"/>
          </w:tcPr>
          <w:p w:rsidR="00C12241" w:rsidRPr="00267DFE" w:rsidRDefault="00C12241" w:rsidP="00267DFE">
            <w:pPr>
              <w:tabs>
                <w:tab w:val="left" w:pos="1575"/>
              </w:tabs>
              <w:rPr>
                <w:b/>
                <w:color w:val="FF0000"/>
                <w:sz w:val="22"/>
                <w:szCs w:val="22"/>
              </w:rPr>
            </w:pPr>
            <w:r w:rsidRPr="00267DFE">
              <w:rPr>
                <w:b/>
                <w:sz w:val="22"/>
                <w:szCs w:val="22"/>
              </w:rPr>
              <w:t xml:space="preserve">3) </w:t>
            </w:r>
            <w:r w:rsidRPr="00267DFE">
              <w:rPr>
                <w:b/>
                <w:sz w:val="22"/>
                <w:szCs w:val="22"/>
              </w:rPr>
              <w:tab/>
              <w:t xml:space="preserve">2010-SBS </w:t>
            </w:r>
          </w:p>
          <w:p w:rsidR="00C12241" w:rsidRDefault="00C12241" w:rsidP="008A0D77">
            <w:r>
              <w:object w:dxaOrig="4560" w:dyaOrig="4440">
                <v:shape id="_x0000_i1027" type="#_x0000_t75" style="width:212.25pt;height:222pt" o:ole="">
                  <v:imagedata r:id="rId11" o:title=""/>
                </v:shape>
                <o:OLEObject Type="Embed" ProgID="Paint.Picture" ShapeID="_x0000_i1027" DrawAspect="Content" ObjectID="_1414763793" r:id="rId12"/>
              </w:object>
            </w:r>
          </w:p>
          <w:p w:rsidR="00C12241" w:rsidRDefault="00C12241" w:rsidP="008A0D77"/>
          <w:p w:rsidR="00C12241" w:rsidRDefault="00C12241" w:rsidP="008A0D77"/>
        </w:tc>
      </w:tr>
      <w:tr w:rsidR="00C12241" w:rsidRPr="00D47FCA" w:rsidTr="00267DFE">
        <w:trPr>
          <w:trHeight w:val="210"/>
          <w:jc w:val="center"/>
        </w:trPr>
        <w:tc>
          <w:tcPr>
            <w:tcW w:w="4581" w:type="dxa"/>
          </w:tcPr>
          <w:p w:rsidR="00C12241" w:rsidRPr="00267DFE" w:rsidRDefault="00C12241" w:rsidP="008A0D77">
            <w:pPr>
              <w:rPr>
                <w:b/>
                <w:color w:val="FF0000"/>
                <w:sz w:val="22"/>
                <w:szCs w:val="22"/>
              </w:rPr>
            </w:pPr>
            <w:r w:rsidRPr="00267DFE">
              <w:rPr>
                <w:b/>
                <w:sz w:val="22"/>
                <w:szCs w:val="22"/>
              </w:rPr>
              <w:t>2)                   2011- SBS</w:t>
            </w:r>
            <w:r w:rsidRPr="00267DFE">
              <w:rPr>
                <w:b/>
                <w:color w:val="FF0000"/>
                <w:sz w:val="22"/>
                <w:szCs w:val="22"/>
              </w:rPr>
              <w:t xml:space="preserve"> </w:t>
            </w:r>
          </w:p>
          <w:p w:rsidR="00C12241" w:rsidRPr="00267DFE" w:rsidRDefault="00C12241" w:rsidP="008A0D77">
            <w:pPr>
              <w:rPr>
                <w:b/>
                <w:sz w:val="22"/>
                <w:szCs w:val="22"/>
              </w:rPr>
            </w:pPr>
            <w:r w:rsidRPr="00267DFE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267DFE">
              <w:rPr>
                <w:b/>
                <w:sz w:val="22"/>
                <w:szCs w:val="22"/>
              </w:rPr>
              <w:t>x eksenine göre yansıması ile orijin etrafında 180</w:t>
            </w:r>
            <w:r w:rsidRPr="00267DFE">
              <w:rPr>
                <w:b/>
                <w:sz w:val="22"/>
                <w:szCs w:val="22"/>
                <w:vertAlign w:val="superscript"/>
              </w:rPr>
              <w:t>0</w:t>
            </w:r>
            <w:r w:rsidRPr="00267DFE">
              <w:rPr>
                <w:b/>
                <w:sz w:val="22"/>
                <w:szCs w:val="22"/>
              </w:rPr>
              <w:t xml:space="preserve"> dönme görüntüsü altındaki görüntüsü aynı olan şekil aşağıdakilerden hangisidir?</w:t>
            </w:r>
          </w:p>
          <w:p w:rsidR="00C12241" w:rsidRPr="00267DFE" w:rsidRDefault="00C12241" w:rsidP="008A0D77">
            <w:pPr>
              <w:rPr>
                <w:b/>
                <w:color w:val="FF0000"/>
                <w:sz w:val="22"/>
                <w:szCs w:val="22"/>
              </w:rPr>
            </w:pPr>
          </w:p>
          <w:p w:rsidR="00C12241" w:rsidRPr="00267DFE" w:rsidRDefault="00C12241" w:rsidP="008A0D77">
            <w:pPr>
              <w:rPr>
                <w:b/>
                <w:sz w:val="22"/>
                <w:szCs w:val="22"/>
              </w:rPr>
            </w:pPr>
            <w:r w:rsidRPr="00267DFE">
              <w:rPr>
                <w:b/>
                <w:sz w:val="22"/>
                <w:szCs w:val="22"/>
              </w:rPr>
              <w:object w:dxaOrig="4320" w:dyaOrig="3435">
                <v:shape id="_x0000_i1028" type="#_x0000_t75" style="width:3in;height:171.75pt" o:ole="">
                  <v:imagedata r:id="rId13" o:title=""/>
                </v:shape>
                <o:OLEObject Type="Embed" ProgID="Paint.Picture" ShapeID="_x0000_i1028" DrawAspect="Content" ObjectID="_1414763794" r:id="rId14"/>
              </w:object>
            </w:r>
          </w:p>
        </w:tc>
        <w:tc>
          <w:tcPr>
            <w:tcW w:w="4462" w:type="dxa"/>
          </w:tcPr>
          <w:p w:rsidR="00C12241" w:rsidRPr="00267DFE" w:rsidRDefault="00C12241" w:rsidP="003A7FC6">
            <w:pPr>
              <w:rPr>
                <w:b/>
                <w:sz w:val="22"/>
                <w:szCs w:val="22"/>
              </w:rPr>
            </w:pPr>
            <w:r w:rsidRPr="00267DFE">
              <w:rPr>
                <w:b/>
                <w:sz w:val="22"/>
                <w:szCs w:val="22"/>
              </w:rPr>
              <w:t xml:space="preserve">4)                     2012-SBS </w:t>
            </w:r>
          </w:p>
          <w:p w:rsidR="00C12241" w:rsidRDefault="00C12241" w:rsidP="00267DFE">
            <w:pPr>
              <w:jc w:val="center"/>
            </w:pPr>
            <w:r w:rsidRPr="005077EA">
              <w:object w:dxaOrig="3975" w:dyaOrig="4845">
                <v:shape id="_x0000_i1029" type="#_x0000_t75" style="width:198.75pt;height:242.25pt" o:ole="">
                  <v:imagedata r:id="rId15" o:title=""/>
                </v:shape>
                <o:OLEObject Type="Embed" ProgID="Paint.Picture" ShapeID="_x0000_i1029" DrawAspect="Content" ObjectID="_1414763795" r:id="rId16"/>
              </w:object>
            </w:r>
          </w:p>
          <w:p w:rsidR="00C12241" w:rsidRPr="00267DFE" w:rsidRDefault="00C12241" w:rsidP="00267DFE">
            <w:pPr>
              <w:jc w:val="center"/>
              <w:rPr>
                <w:b/>
                <w:sz w:val="20"/>
                <w:szCs w:val="20"/>
                <w:u w:val="single"/>
              </w:rPr>
            </w:pPr>
          </w:p>
        </w:tc>
      </w:tr>
      <w:tr w:rsidR="00C12241" w:rsidRPr="00D47FCA" w:rsidTr="00267DFE">
        <w:trPr>
          <w:trHeight w:val="210"/>
          <w:jc w:val="center"/>
        </w:trPr>
        <w:tc>
          <w:tcPr>
            <w:tcW w:w="4581" w:type="dxa"/>
          </w:tcPr>
          <w:p w:rsidR="00C12241" w:rsidRPr="00267DFE" w:rsidRDefault="00C12241" w:rsidP="00D53A41">
            <w:pPr>
              <w:rPr>
                <w:b/>
                <w:sz w:val="22"/>
                <w:szCs w:val="22"/>
              </w:rPr>
            </w:pPr>
            <w:r w:rsidRPr="00267DFE">
              <w:rPr>
                <w:b/>
                <w:sz w:val="22"/>
                <w:szCs w:val="22"/>
              </w:rPr>
              <w:t>5)</w:t>
            </w:r>
          </w:p>
          <w:p w:rsidR="00C12241" w:rsidRPr="00267DFE" w:rsidRDefault="00C12241" w:rsidP="00267DFE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120.1pt;margin-top:3.6pt;width:0;height:129pt;z-index:251656192" o:connectortype="straight" strokeweight="1.75pt">
                  <v:stroke startarrow="block" endarrow="block"/>
                </v:shape>
              </w:pict>
            </w:r>
            <w:r>
              <w:rPr>
                <w:noProof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_x0000_s1027" type="#_x0000_t6" style="position:absolute;left:0;text-align:left;margin-left:70.2pt;margin-top:23.85pt;width:30pt;height:45.75pt;z-index:-251658240" strokeweight="1.5pt"/>
              </w:pict>
            </w:r>
            <w:r>
              <w:rPr>
                <w:noProof/>
              </w:rPr>
              <w:pict>
                <v:shape id="_x0000_s1028" type="#_x0000_t32" style="position:absolute;left:0;text-align:left;margin-left:49.4pt;margin-top:77.85pt;width:158.8pt;height:0;z-index:251657216" o:connectortype="straight" strokeweight="1.75pt">
                  <v:stroke startarrow="block" endarrow="block"/>
                </v:shape>
              </w:pict>
            </w:r>
            <w:r w:rsidRPr="00267DFE">
              <w:rPr>
                <w:b/>
                <w:bCs/>
              </w:rPr>
              <w:object w:dxaOrig="3519" w:dyaOrig="2673">
                <v:shape id="_x0000_i1030" type="#_x0000_t75" style="width:172.5pt;height:131.25pt" o:ole="">
                  <v:imagedata r:id="rId17" o:title=""/>
                </v:shape>
                <o:OLEObject Type="Embed" ProgID="Msxml2.SAXXMLReader.5.0" ShapeID="_x0000_i1030" DrawAspect="Content" ObjectID="_1414763796" r:id="rId18"/>
              </w:object>
            </w:r>
          </w:p>
          <w:p w:rsidR="00C12241" w:rsidRPr="00267DFE" w:rsidRDefault="00C12241" w:rsidP="00F01126">
            <w:pPr>
              <w:rPr>
                <w:sz w:val="22"/>
                <w:szCs w:val="22"/>
              </w:rPr>
            </w:pPr>
            <w:r w:rsidRPr="00267DFE">
              <w:rPr>
                <w:b/>
                <w:bCs/>
              </w:rPr>
              <w:t xml:space="preserve"> </w:t>
            </w:r>
            <w:r w:rsidRPr="00267DFE">
              <w:rPr>
                <w:bCs/>
              </w:rPr>
              <w:t>Yukarıda verilen üçgenin x ve y eksenine göre yansımasını çiziniz.</w:t>
            </w:r>
          </w:p>
        </w:tc>
        <w:tc>
          <w:tcPr>
            <w:tcW w:w="4462" w:type="dxa"/>
          </w:tcPr>
          <w:p w:rsidR="00C12241" w:rsidRPr="00267DFE" w:rsidRDefault="00C12241" w:rsidP="00BE6059">
            <w:pPr>
              <w:rPr>
                <w:bCs/>
                <w:sz w:val="22"/>
                <w:szCs w:val="22"/>
              </w:rPr>
            </w:pPr>
            <w:r w:rsidRPr="00267DFE">
              <w:rPr>
                <w:b/>
                <w:sz w:val="22"/>
                <w:szCs w:val="22"/>
              </w:rPr>
              <w:t>9)</w:t>
            </w:r>
            <w:r w:rsidRPr="00267DFE">
              <w:rPr>
                <w:b/>
                <w:bCs/>
                <w:sz w:val="22"/>
                <w:szCs w:val="22"/>
              </w:rPr>
              <w:t xml:space="preserve"> </w:t>
            </w:r>
            <w:r w:rsidRPr="00267DFE">
              <w:rPr>
                <w:bCs/>
                <w:sz w:val="22"/>
                <w:szCs w:val="22"/>
              </w:rPr>
              <w:t>PRS üçgeninin köşe noktalarının koordinatları P(4,2), R(3,0) ve S(2,1) dir. Üçgenin koordinatlar düzleminde 90</w:t>
            </w:r>
            <w:r w:rsidRPr="00267DFE">
              <w:rPr>
                <w:bCs/>
                <w:sz w:val="22"/>
                <w:szCs w:val="22"/>
                <w:vertAlign w:val="superscript"/>
              </w:rPr>
              <w:t>0</w:t>
            </w:r>
            <w:r w:rsidRPr="00267DFE">
              <w:rPr>
                <w:bCs/>
                <w:sz w:val="22"/>
                <w:szCs w:val="22"/>
              </w:rPr>
              <w:t xml:space="preserve"> döndürülmesiyle elde edilen üçgenin köşe noktalarının koordinatlarını yazınız.</w:t>
            </w:r>
          </w:p>
          <w:p w:rsidR="00C12241" w:rsidRPr="00267DFE" w:rsidRDefault="00C12241" w:rsidP="00BE6059">
            <w:pPr>
              <w:rPr>
                <w:bCs/>
                <w:sz w:val="22"/>
                <w:szCs w:val="22"/>
              </w:rPr>
            </w:pPr>
          </w:p>
          <w:p w:rsidR="00C12241" w:rsidRPr="00267DFE" w:rsidRDefault="00C12241" w:rsidP="00BE6059">
            <w:pPr>
              <w:rPr>
                <w:bCs/>
                <w:sz w:val="22"/>
                <w:szCs w:val="22"/>
              </w:rPr>
            </w:pPr>
            <w:r w:rsidRPr="00267DFE">
              <w:rPr>
                <w:bCs/>
                <w:sz w:val="22"/>
                <w:szCs w:val="22"/>
              </w:rPr>
              <w:t>P’(…….  ,  .,……)</w:t>
            </w:r>
            <w:r w:rsidRPr="00267DFE">
              <w:rPr>
                <w:bCs/>
                <w:sz w:val="22"/>
                <w:szCs w:val="22"/>
              </w:rPr>
              <w:tab/>
            </w:r>
          </w:p>
          <w:p w:rsidR="00C12241" w:rsidRPr="00267DFE" w:rsidRDefault="00C12241" w:rsidP="00BE6059">
            <w:pPr>
              <w:rPr>
                <w:bCs/>
                <w:sz w:val="22"/>
                <w:szCs w:val="22"/>
              </w:rPr>
            </w:pPr>
          </w:p>
          <w:p w:rsidR="00C12241" w:rsidRPr="00267DFE" w:rsidRDefault="00C12241" w:rsidP="00BE6059">
            <w:pPr>
              <w:rPr>
                <w:bCs/>
                <w:sz w:val="22"/>
                <w:szCs w:val="22"/>
              </w:rPr>
            </w:pPr>
            <w:r w:rsidRPr="00267DFE">
              <w:rPr>
                <w:bCs/>
                <w:sz w:val="22"/>
                <w:szCs w:val="22"/>
              </w:rPr>
              <w:t>R’(…….  ,   .,……)</w:t>
            </w:r>
            <w:r w:rsidRPr="00267DFE">
              <w:rPr>
                <w:bCs/>
                <w:sz w:val="22"/>
                <w:szCs w:val="22"/>
              </w:rPr>
              <w:tab/>
            </w:r>
          </w:p>
          <w:p w:rsidR="00C12241" w:rsidRPr="00267DFE" w:rsidRDefault="00C12241" w:rsidP="00BE6059">
            <w:pPr>
              <w:rPr>
                <w:bCs/>
                <w:sz w:val="22"/>
                <w:szCs w:val="22"/>
              </w:rPr>
            </w:pPr>
            <w:r w:rsidRPr="00267DFE">
              <w:rPr>
                <w:bCs/>
                <w:sz w:val="22"/>
                <w:szCs w:val="22"/>
              </w:rPr>
              <w:t xml:space="preserve"> </w:t>
            </w:r>
          </w:p>
          <w:p w:rsidR="00C12241" w:rsidRPr="00267DFE" w:rsidRDefault="00C12241" w:rsidP="00BE6059">
            <w:pPr>
              <w:rPr>
                <w:bCs/>
                <w:sz w:val="22"/>
                <w:szCs w:val="22"/>
              </w:rPr>
            </w:pPr>
            <w:r w:rsidRPr="00267DFE">
              <w:rPr>
                <w:bCs/>
                <w:sz w:val="22"/>
                <w:szCs w:val="22"/>
              </w:rPr>
              <w:t>S’(………  ,  .,……)</w:t>
            </w:r>
          </w:p>
          <w:p w:rsidR="00C12241" w:rsidRPr="00267DFE" w:rsidRDefault="00C12241" w:rsidP="00F01126">
            <w:pPr>
              <w:pStyle w:val="NoSpacing"/>
              <w:rPr>
                <w:rFonts w:ascii="Times New Roman" w:hAnsi="Times New Roman"/>
                <w:b/>
              </w:rPr>
            </w:pPr>
          </w:p>
        </w:tc>
      </w:tr>
      <w:tr w:rsidR="00C12241" w:rsidRPr="00D47FCA" w:rsidTr="00267DFE">
        <w:trPr>
          <w:trHeight w:val="210"/>
          <w:jc w:val="center"/>
        </w:trPr>
        <w:tc>
          <w:tcPr>
            <w:tcW w:w="4581" w:type="dxa"/>
          </w:tcPr>
          <w:p w:rsidR="00C12241" w:rsidRPr="00267DFE" w:rsidRDefault="00C12241" w:rsidP="00F01126">
            <w:pPr>
              <w:rPr>
                <w:b/>
                <w:sz w:val="22"/>
                <w:szCs w:val="22"/>
              </w:rPr>
            </w:pPr>
            <w:r w:rsidRPr="00267DFE">
              <w:rPr>
                <w:b/>
                <w:sz w:val="22"/>
                <w:szCs w:val="22"/>
              </w:rPr>
              <w:t>6)</w:t>
            </w:r>
          </w:p>
          <w:p w:rsidR="00C12241" w:rsidRPr="00267DFE" w:rsidRDefault="00C12241" w:rsidP="00F01126">
            <w:pPr>
              <w:rPr>
                <w:b/>
                <w:sz w:val="22"/>
                <w:szCs w:val="22"/>
              </w:rPr>
            </w:pPr>
            <w:r>
              <w:object w:dxaOrig="5535" w:dyaOrig="3795">
                <v:shape id="_x0000_i1031" type="#_x0000_t75" style="width:210pt;height:2in" o:ole="">
                  <v:imagedata r:id="rId19" o:title=""/>
                </v:shape>
                <o:OLEObject Type="Embed" ProgID="Paint.Picture" ShapeID="_x0000_i1031" DrawAspect="Content" ObjectID="_1414763797" r:id="rId20"/>
              </w:object>
            </w:r>
          </w:p>
        </w:tc>
        <w:tc>
          <w:tcPr>
            <w:tcW w:w="4462" w:type="dxa"/>
          </w:tcPr>
          <w:p w:rsidR="00C12241" w:rsidRPr="00267DFE" w:rsidRDefault="00C12241" w:rsidP="003E386C">
            <w:pPr>
              <w:pStyle w:val="NoSpacing"/>
              <w:rPr>
                <w:rFonts w:ascii="Times New Roman" w:hAnsi="Times New Roman"/>
              </w:rPr>
            </w:pPr>
            <w:r w:rsidRPr="00267DFE">
              <w:rPr>
                <w:rFonts w:ascii="Times New Roman" w:hAnsi="Times New Roman"/>
                <w:b/>
              </w:rPr>
              <w:t>10)</w:t>
            </w:r>
            <w:r w:rsidRPr="00267DFE">
              <w:rPr>
                <w:rFonts w:ascii="Times New Roman" w:hAnsi="Times New Roman"/>
              </w:rPr>
              <w:t>Aşağıdaki boşlukları “DÖNEN ŞEKİL”, “ÖTELENEN ŞEKİL”, ”YANSIYAN ŞEKİL”, “FRAKTAL sözcüklerinden biri ile doldurunuz.</w:t>
            </w:r>
          </w:p>
          <w:p w:rsidR="00C12241" w:rsidRPr="00267DFE" w:rsidRDefault="00C12241" w:rsidP="003E386C">
            <w:pPr>
              <w:pStyle w:val="NoSpacing"/>
              <w:rPr>
                <w:rFonts w:ascii="Times New Roman" w:hAnsi="Times New Roman"/>
              </w:rPr>
            </w:pPr>
          </w:p>
          <w:p w:rsidR="00C12241" w:rsidRPr="00267DFE" w:rsidRDefault="00C12241" w:rsidP="003E386C">
            <w:pPr>
              <w:pStyle w:val="NoSpacing"/>
              <w:rPr>
                <w:rFonts w:ascii="Times New Roman" w:hAnsi="Times New Roman"/>
              </w:rPr>
            </w:pPr>
            <w:r w:rsidRPr="00267DFE">
              <w:rPr>
                <w:rFonts w:ascii="Times New Roman" w:hAnsi="Times New Roman"/>
              </w:rPr>
              <w:t>A)Bir şeklin orantılı olarak büyütülmüş veya küçültülmüşleri ile inşa edilen şekillere …………………………………………  denir.</w:t>
            </w:r>
          </w:p>
          <w:p w:rsidR="00C12241" w:rsidRPr="00267DFE" w:rsidRDefault="00C12241" w:rsidP="003E386C">
            <w:pPr>
              <w:pStyle w:val="NoSpacing"/>
              <w:rPr>
                <w:rFonts w:ascii="Times New Roman" w:hAnsi="Times New Roman"/>
              </w:rPr>
            </w:pPr>
          </w:p>
          <w:p w:rsidR="00C12241" w:rsidRPr="00267DFE" w:rsidRDefault="00C12241" w:rsidP="003E386C">
            <w:pPr>
              <w:pStyle w:val="NoSpacing"/>
              <w:rPr>
                <w:rFonts w:ascii="Times New Roman" w:hAnsi="Times New Roman"/>
                <w:b/>
              </w:rPr>
            </w:pPr>
            <w:r w:rsidRPr="00267DFE">
              <w:rPr>
                <w:rFonts w:ascii="Times New Roman" w:hAnsi="Times New Roman"/>
              </w:rPr>
              <w:t>B)Karayollarındaki ambulans, itfaiye vb. araçların önlerinde yazılı ters yazılar  …………………………………’e örnektir.</w:t>
            </w:r>
          </w:p>
        </w:tc>
      </w:tr>
      <w:tr w:rsidR="00C12241" w:rsidRPr="00D47FCA" w:rsidTr="00267DFE">
        <w:trPr>
          <w:trHeight w:val="210"/>
          <w:jc w:val="center"/>
        </w:trPr>
        <w:tc>
          <w:tcPr>
            <w:tcW w:w="4581" w:type="dxa"/>
          </w:tcPr>
          <w:p w:rsidR="00C12241" w:rsidRPr="00267DFE" w:rsidRDefault="00C12241" w:rsidP="00F01126">
            <w:pPr>
              <w:rPr>
                <w:bCs/>
                <w:sz w:val="22"/>
                <w:szCs w:val="22"/>
              </w:rPr>
            </w:pPr>
            <w:r w:rsidRPr="00267DFE">
              <w:rPr>
                <w:b/>
                <w:sz w:val="22"/>
                <w:szCs w:val="22"/>
              </w:rPr>
              <w:t xml:space="preserve">7) </w:t>
            </w:r>
            <w:r w:rsidRPr="00267DFE">
              <w:rPr>
                <w:bCs/>
                <w:sz w:val="22"/>
                <w:szCs w:val="22"/>
              </w:rPr>
              <w:t>Köşe noktalarının koordinatları X(1,3), Y(5,1) ve Z(5,8) olarak verilen XYZ üçgeninin x eksenine göre yansıması olan X’Y’Z’ üçgeninin köşe noktalarının koordinatlarını yazınız.</w:t>
            </w:r>
          </w:p>
          <w:p w:rsidR="00C12241" w:rsidRPr="00267DFE" w:rsidRDefault="00C12241" w:rsidP="00F01126">
            <w:pPr>
              <w:rPr>
                <w:b/>
                <w:bCs/>
                <w:sz w:val="22"/>
                <w:szCs w:val="22"/>
              </w:rPr>
            </w:pPr>
          </w:p>
          <w:p w:rsidR="00C12241" w:rsidRPr="00267DFE" w:rsidRDefault="00C12241" w:rsidP="00F01126">
            <w:pPr>
              <w:rPr>
                <w:b/>
                <w:bCs/>
                <w:sz w:val="22"/>
                <w:szCs w:val="22"/>
              </w:rPr>
            </w:pPr>
          </w:p>
          <w:p w:rsidR="00C12241" w:rsidRPr="00267DFE" w:rsidRDefault="00C12241" w:rsidP="00F01126">
            <w:pPr>
              <w:rPr>
                <w:b/>
                <w:sz w:val="22"/>
                <w:szCs w:val="22"/>
              </w:rPr>
            </w:pPr>
          </w:p>
          <w:p w:rsidR="00C12241" w:rsidRPr="00267DFE" w:rsidRDefault="00C12241" w:rsidP="00F01126">
            <w:pPr>
              <w:rPr>
                <w:b/>
                <w:sz w:val="22"/>
                <w:szCs w:val="22"/>
              </w:rPr>
            </w:pPr>
          </w:p>
        </w:tc>
        <w:tc>
          <w:tcPr>
            <w:tcW w:w="4462" w:type="dxa"/>
            <w:vMerge w:val="restart"/>
          </w:tcPr>
          <w:p w:rsidR="00C12241" w:rsidRPr="00267DFE" w:rsidRDefault="00C12241" w:rsidP="00F01126">
            <w:pPr>
              <w:rPr>
                <w:b/>
                <w:sz w:val="22"/>
                <w:szCs w:val="22"/>
              </w:rPr>
            </w:pPr>
            <w:r w:rsidRPr="00267DFE">
              <w:rPr>
                <w:b/>
                <w:sz w:val="22"/>
                <w:szCs w:val="22"/>
              </w:rPr>
              <w:t>11)</w:t>
            </w:r>
          </w:p>
          <w:p w:rsidR="00C12241" w:rsidRPr="00267DFE" w:rsidRDefault="00C12241" w:rsidP="00F01126">
            <w:pPr>
              <w:rPr>
                <w:b/>
              </w:rPr>
            </w:pPr>
            <w:r w:rsidRPr="00267DFE">
              <w:rPr>
                <w:b/>
              </w:rPr>
              <w:object w:dxaOrig="4155" w:dyaOrig="3165">
                <v:shape id="_x0000_i1032" type="#_x0000_t75" style="width:207.75pt;height:158.25pt" o:ole="">
                  <v:imagedata r:id="rId21" o:title=""/>
                </v:shape>
                <o:OLEObject Type="Embed" ProgID="Paint.Picture" ShapeID="_x0000_i1032" DrawAspect="Content" ObjectID="_1414763798" r:id="rId22"/>
              </w:object>
            </w:r>
          </w:p>
          <w:p w:rsidR="00C12241" w:rsidRPr="00267DFE" w:rsidRDefault="00C12241" w:rsidP="00F01126">
            <w:pPr>
              <w:rPr>
                <w:b/>
              </w:rPr>
            </w:pPr>
          </w:p>
          <w:p w:rsidR="00C12241" w:rsidRPr="00267DFE" w:rsidRDefault="00C12241" w:rsidP="00F01126">
            <w:pPr>
              <w:rPr>
                <w:sz w:val="22"/>
                <w:szCs w:val="22"/>
              </w:rPr>
            </w:pPr>
            <w:r w:rsidRPr="004F294A">
              <w:t>Köşe noktalarının koordinatları verilen ABC üçgeninin orijin etrafında saat yönünde 90</w:t>
            </w:r>
            <w:r w:rsidRPr="00267DFE">
              <w:rPr>
                <w:vertAlign w:val="superscript"/>
              </w:rPr>
              <w:t>0</w:t>
            </w:r>
            <w:r w:rsidRPr="004F294A">
              <w:t xml:space="preserve"> ve 180</w:t>
            </w:r>
            <w:r w:rsidRPr="00267DFE">
              <w:rPr>
                <w:vertAlign w:val="superscript"/>
              </w:rPr>
              <w:t>0</w:t>
            </w:r>
            <w:r w:rsidRPr="004F294A">
              <w:t xml:space="preserve"> dönmesiyle elde edilen görüntülerini çiziniz.</w:t>
            </w:r>
          </w:p>
          <w:p w:rsidR="00C12241" w:rsidRPr="00267DFE" w:rsidRDefault="00C12241" w:rsidP="00915CE2">
            <w:pPr>
              <w:rPr>
                <w:sz w:val="22"/>
                <w:szCs w:val="22"/>
              </w:rPr>
            </w:pPr>
          </w:p>
          <w:p w:rsidR="00C12241" w:rsidRPr="00267DFE" w:rsidRDefault="00C12241" w:rsidP="00915CE2">
            <w:pPr>
              <w:rPr>
                <w:sz w:val="22"/>
                <w:szCs w:val="22"/>
              </w:rPr>
            </w:pPr>
          </w:p>
          <w:p w:rsidR="00C12241" w:rsidRPr="00267DFE" w:rsidRDefault="00C12241" w:rsidP="00267DFE">
            <w:pPr>
              <w:jc w:val="center"/>
              <w:rPr>
                <w:sz w:val="22"/>
                <w:szCs w:val="22"/>
              </w:rPr>
            </w:pPr>
          </w:p>
        </w:tc>
      </w:tr>
      <w:tr w:rsidR="00C12241" w:rsidRPr="00D47FCA" w:rsidTr="00267DFE">
        <w:trPr>
          <w:trHeight w:val="210"/>
          <w:jc w:val="center"/>
        </w:trPr>
        <w:tc>
          <w:tcPr>
            <w:tcW w:w="4581" w:type="dxa"/>
          </w:tcPr>
          <w:p w:rsidR="00C12241" w:rsidRPr="00267DFE" w:rsidRDefault="00C12241" w:rsidP="00F01126">
            <w:pPr>
              <w:rPr>
                <w:b/>
                <w:sz w:val="22"/>
                <w:szCs w:val="22"/>
              </w:rPr>
            </w:pPr>
            <w:r w:rsidRPr="00267DFE">
              <w:rPr>
                <w:b/>
                <w:sz w:val="22"/>
                <w:szCs w:val="22"/>
              </w:rPr>
              <w:t>8)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2897"/>
              <w:gridCol w:w="4183"/>
            </w:tblGrid>
            <w:tr w:rsidR="00C12241" w:rsidRPr="004F294A" w:rsidTr="00F01126">
              <w:trPr>
                <w:trHeight w:val="832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2241" w:rsidRPr="004F294A" w:rsidRDefault="00C12241" w:rsidP="008A0D77">
                  <w:pPr>
                    <w:rPr>
                      <w:bCs/>
                    </w:rPr>
                  </w:pPr>
                  <w:r w:rsidRPr="004F294A">
                    <w:rPr>
                      <w:bCs/>
                    </w:rPr>
                    <w:t xml:space="preserve">MTS üçgeninin köşe noktalarının koordinatları 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2241" w:rsidRPr="004F294A" w:rsidRDefault="00C12241" w:rsidP="008A0D77">
                  <w:pPr>
                    <w:rPr>
                      <w:bCs/>
                    </w:rPr>
                  </w:pPr>
                  <w:r w:rsidRPr="004F294A">
                    <w:rPr>
                      <w:bCs/>
                    </w:rPr>
                    <w:t>MTS üçgeninin x eksenine göre yansımasının köşe noktalarının koordinatları</w:t>
                  </w:r>
                </w:p>
              </w:tc>
            </w:tr>
            <w:tr w:rsidR="00C12241" w:rsidRPr="004F294A" w:rsidTr="00F01126">
              <w:trPr>
                <w:trHeight w:val="262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2241" w:rsidRPr="004F294A" w:rsidRDefault="00C12241" w:rsidP="008A0D77">
                  <w:pPr>
                    <w:jc w:val="center"/>
                    <w:rPr>
                      <w:bCs/>
                    </w:rPr>
                  </w:pPr>
                  <w:r w:rsidRPr="004F294A">
                    <w:rPr>
                      <w:bCs/>
                    </w:rPr>
                    <w:t>M(2,0)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2241" w:rsidRPr="004F294A" w:rsidRDefault="00C12241" w:rsidP="008A0D77">
                  <w:pPr>
                    <w:jc w:val="center"/>
                    <w:rPr>
                      <w:bCs/>
                    </w:rPr>
                  </w:pPr>
                  <w:r w:rsidRPr="004F294A">
                    <w:rPr>
                      <w:bCs/>
                    </w:rPr>
                    <w:t>M’(d,0)</w:t>
                  </w:r>
                </w:p>
              </w:tc>
            </w:tr>
            <w:tr w:rsidR="00C12241" w:rsidRPr="004F294A" w:rsidTr="00F01126">
              <w:trPr>
                <w:trHeight w:val="277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2241" w:rsidRPr="004F294A" w:rsidRDefault="00C12241" w:rsidP="008A0D77">
                  <w:pPr>
                    <w:jc w:val="center"/>
                    <w:rPr>
                      <w:bCs/>
                    </w:rPr>
                  </w:pPr>
                  <w:r w:rsidRPr="004F294A">
                    <w:rPr>
                      <w:bCs/>
                    </w:rPr>
                    <w:t>T(a,0)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2241" w:rsidRPr="004F294A" w:rsidRDefault="00C12241" w:rsidP="008A0D77">
                  <w:pPr>
                    <w:jc w:val="center"/>
                    <w:rPr>
                      <w:bCs/>
                    </w:rPr>
                  </w:pPr>
                  <w:r w:rsidRPr="004F294A">
                    <w:rPr>
                      <w:bCs/>
                    </w:rPr>
                    <w:t>T’(5,0)</w:t>
                  </w:r>
                </w:p>
              </w:tc>
            </w:tr>
            <w:tr w:rsidR="00C12241" w:rsidRPr="004F294A" w:rsidTr="00F01126">
              <w:trPr>
                <w:trHeight w:val="293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2241" w:rsidRPr="004F294A" w:rsidRDefault="00C12241" w:rsidP="008A0D77">
                  <w:pPr>
                    <w:jc w:val="center"/>
                    <w:rPr>
                      <w:bCs/>
                    </w:rPr>
                  </w:pPr>
                  <w:r w:rsidRPr="004F294A">
                    <w:rPr>
                      <w:bCs/>
                    </w:rPr>
                    <w:t>S(b,c)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2241" w:rsidRPr="004F294A" w:rsidRDefault="00C12241" w:rsidP="008A0D77">
                  <w:pPr>
                    <w:jc w:val="center"/>
                    <w:rPr>
                      <w:bCs/>
                    </w:rPr>
                  </w:pPr>
                  <w:r w:rsidRPr="004F294A">
                    <w:rPr>
                      <w:bCs/>
                    </w:rPr>
                    <w:t>S’(3,-1)</w:t>
                  </w:r>
                </w:p>
              </w:tc>
            </w:tr>
          </w:tbl>
          <w:p w:rsidR="00C12241" w:rsidRPr="004F294A" w:rsidRDefault="00C12241" w:rsidP="00F01126">
            <w:pPr>
              <w:pStyle w:val="NoSpacing"/>
            </w:pPr>
            <w:r w:rsidRPr="004F294A">
              <w:t>Yukarıdaki tabloya göre aşağıdaki işlem sonuçlarını bulunuz.</w:t>
            </w:r>
          </w:p>
          <w:p w:rsidR="00C12241" w:rsidRPr="004F294A" w:rsidRDefault="00C12241" w:rsidP="00F01126">
            <w:pPr>
              <w:pStyle w:val="NoSpacing"/>
            </w:pPr>
            <w:r w:rsidRPr="004F294A">
              <w:t>a.b= ………………………………………………………</w:t>
            </w:r>
          </w:p>
          <w:p w:rsidR="00C12241" w:rsidRPr="004F294A" w:rsidRDefault="00C12241" w:rsidP="00F01126">
            <w:pPr>
              <w:pStyle w:val="NoSpacing"/>
            </w:pPr>
          </w:p>
          <w:p w:rsidR="00C12241" w:rsidRPr="00267DFE" w:rsidRDefault="00C12241" w:rsidP="00915CE2">
            <w:pPr>
              <w:pStyle w:val="NoSpacing"/>
              <w:rPr>
                <w:b/>
              </w:rPr>
            </w:pPr>
            <w:r w:rsidRPr="004F294A">
              <w:t>c-d=</w:t>
            </w:r>
            <w:r w:rsidRPr="00267DFE">
              <w:rPr>
                <w:b/>
              </w:rPr>
              <w:t xml:space="preserve"> </w:t>
            </w:r>
            <w:r w:rsidRPr="004F294A">
              <w:t>……………………………………………………..</w:t>
            </w:r>
          </w:p>
        </w:tc>
        <w:tc>
          <w:tcPr>
            <w:tcW w:w="4462" w:type="dxa"/>
            <w:vMerge/>
          </w:tcPr>
          <w:p w:rsidR="00C12241" w:rsidRPr="00267DFE" w:rsidRDefault="00C12241" w:rsidP="00F01126">
            <w:pPr>
              <w:rPr>
                <w:b/>
                <w:sz w:val="22"/>
                <w:szCs w:val="22"/>
              </w:rPr>
            </w:pPr>
          </w:p>
        </w:tc>
      </w:tr>
      <w:tr w:rsidR="00C12241" w:rsidRPr="00D47FCA" w:rsidTr="00267DFE">
        <w:trPr>
          <w:trHeight w:val="210"/>
          <w:jc w:val="center"/>
        </w:trPr>
        <w:tc>
          <w:tcPr>
            <w:tcW w:w="4581" w:type="dxa"/>
          </w:tcPr>
          <w:p w:rsidR="00C12241" w:rsidRPr="00267DFE" w:rsidRDefault="00C12241" w:rsidP="004F294A">
            <w:pPr>
              <w:rPr>
                <w:sz w:val="22"/>
                <w:szCs w:val="22"/>
              </w:rPr>
            </w:pPr>
            <w:r w:rsidRPr="00267DFE">
              <w:rPr>
                <w:b/>
                <w:sz w:val="22"/>
                <w:szCs w:val="22"/>
              </w:rPr>
              <w:t>12)</w:t>
            </w:r>
            <w:r w:rsidRPr="00267DFE">
              <w:rPr>
                <w:sz w:val="22"/>
                <w:szCs w:val="22"/>
              </w:rPr>
              <w:t xml:space="preserve"> Köşe noktalarının koordinatları B(-3, 2),     J(-5, 1) ve K(1,1) olan BJK üçgeni saat yönünün </w:t>
            </w:r>
            <w:r w:rsidRPr="00267DFE">
              <w:rPr>
                <w:sz w:val="22"/>
                <w:szCs w:val="22"/>
                <w:u w:val="single"/>
              </w:rPr>
              <w:t>tersi</w:t>
            </w:r>
            <w:r w:rsidRPr="00267DFE">
              <w:rPr>
                <w:sz w:val="22"/>
                <w:szCs w:val="22"/>
              </w:rPr>
              <w:t xml:space="preserve"> yönde orijin etrafında 90</w:t>
            </w:r>
            <w:r w:rsidRPr="00267DFE">
              <w:rPr>
                <w:sz w:val="22"/>
                <w:szCs w:val="22"/>
                <w:vertAlign w:val="superscript"/>
              </w:rPr>
              <w:t>0</w:t>
            </w:r>
            <w:r w:rsidRPr="00267DFE">
              <w:rPr>
                <w:sz w:val="22"/>
                <w:szCs w:val="22"/>
              </w:rPr>
              <w:t xml:space="preserve"> döndürülecek olursa elde edilen B’J’K’ üçgeninin köşe koordinatları aşağıdakilerden hangisi olur.</w:t>
            </w:r>
          </w:p>
          <w:p w:rsidR="00C12241" w:rsidRPr="00267DFE" w:rsidRDefault="00C12241" w:rsidP="004F294A">
            <w:pPr>
              <w:rPr>
                <w:sz w:val="22"/>
                <w:szCs w:val="22"/>
              </w:rPr>
            </w:pPr>
            <w:r w:rsidRPr="00267DFE">
              <w:rPr>
                <w:sz w:val="22"/>
                <w:szCs w:val="22"/>
              </w:rPr>
              <w:t>A)                                  B)</w:t>
            </w:r>
          </w:p>
          <w:tbl>
            <w:tblPr>
              <w:tblpPr w:leftFromText="141" w:rightFromText="141" w:vertAnchor="text" w:horzAnchor="margin" w:tblpY="2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123"/>
            </w:tblGrid>
            <w:tr w:rsidR="00C12241" w:rsidRPr="00CB003B" w:rsidTr="00267DFE">
              <w:trPr>
                <w:trHeight w:val="302"/>
              </w:trPr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2241" w:rsidRPr="00267DFE" w:rsidRDefault="00C12241" w:rsidP="004F294A">
                  <w:pPr>
                    <w:rPr>
                      <w:sz w:val="22"/>
                      <w:szCs w:val="22"/>
                    </w:rPr>
                  </w:pPr>
                  <w:r w:rsidRPr="00267DFE">
                    <w:rPr>
                      <w:sz w:val="22"/>
                      <w:szCs w:val="22"/>
                    </w:rPr>
                    <w:t>B’(-2,-3)</w:t>
                  </w:r>
                </w:p>
                <w:p w:rsidR="00C12241" w:rsidRPr="00267DFE" w:rsidRDefault="00C12241" w:rsidP="004F294A">
                  <w:pPr>
                    <w:rPr>
                      <w:sz w:val="22"/>
                      <w:szCs w:val="22"/>
                    </w:rPr>
                  </w:pPr>
                  <w:r w:rsidRPr="00267DFE">
                    <w:rPr>
                      <w:sz w:val="22"/>
                      <w:szCs w:val="22"/>
                    </w:rPr>
                    <w:t>J’(-1,-5)</w:t>
                  </w:r>
                </w:p>
                <w:p w:rsidR="00C12241" w:rsidRPr="00267DFE" w:rsidRDefault="00C12241" w:rsidP="004F294A">
                  <w:pPr>
                    <w:rPr>
                      <w:sz w:val="22"/>
                      <w:szCs w:val="22"/>
                    </w:rPr>
                  </w:pPr>
                  <w:r w:rsidRPr="00267DFE">
                    <w:rPr>
                      <w:sz w:val="22"/>
                      <w:szCs w:val="22"/>
                    </w:rPr>
                    <w:t>K’(-1,1)</w:t>
                  </w:r>
                </w:p>
              </w:tc>
            </w:tr>
          </w:tbl>
          <w:p w:rsidR="00C12241" w:rsidRPr="00267DFE" w:rsidRDefault="00C12241" w:rsidP="004F294A">
            <w:pPr>
              <w:rPr>
                <w:sz w:val="22"/>
                <w:szCs w:val="22"/>
              </w:rPr>
            </w:pPr>
            <w:r w:rsidRPr="00267DFE">
              <w:rPr>
                <w:sz w:val="22"/>
                <w:szCs w:val="22"/>
              </w:rPr>
              <w:t xml:space="preserve">         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133"/>
            </w:tblGrid>
            <w:tr w:rsidR="00C12241" w:rsidRPr="00CB003B" w:rsidTr="00267DFE">
              <w:trPr>
                <w:trHeight w:val="269"/>
                <w:jc w:val="center"/>
              </w:trPr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2241" w:rsidRPr="00267DFE" w:rsidRDefault="00C12241" w:rsidP="008A0D77">
                  <w:pPr>
                    <w:rPr>
                      <w:sz w:val="22"/>
                      <w:szCs w:val="22"/>
                    </w:rPr>
                  </w:pPr>
                  <w:r w:rsidRPr="00267DFE">
                    <w:rPr>
                      <w:sz w:val="22"/>
                      <w:szCs w:val="22"/>
                    </w:rPr>
                    <w:t>B’(-2,3)</w:t>
                  </w:r>
                </w:p>
                <w:p w:rsidR="00C12241" w:rsidRPr="00267DFE" w:rsidRDefault="00C12241" w:rsidP="008A0D77">
                  <w:pPr>
                    <w:rPr>
                      <w:sz w:val="22"/>
                      <w:szCs w:val="22"/>
                    </w:rPr>
                  </w:pPr>
                  <w:r w:rsidRPr="00267DFE">
                    <w:rPr>
                      <w:sz w:val="22"/>
                      <w:szCs w:val="22"/>
                    </w:rPr>
                    <w:t>J’(-1,5)</w:t>
                  </w:r>
                </w:p>
                <w:p w:rsidR="00C12241" w:rsidRPr="00267DFE" w:rsidRDefault="00C12241" w:rsidP="008A0D77">
                  <w:pPr>
                    <w:rPr>
                      <w:sz w:val="22"/>
                      <w:szCs w:val="22"/>
                    </w:rPr>
                  </w:pPr>
                  <w:r w:rsidRPr="00267DFE">
                    <w:rPr>
                      <w:sz w:val="22"/>
                      <w:szCs w:val="22"/>
                    </w:rPr>
                    <w:t>K’(-1,-1)</w:t>
                  </w:r>
                </w:p>
              </w:tc>
            </w:tr>
          </w:tbl>
          <w:p w:rsidR="00C12241" w:rsidRPr="00267DFE" w:rsidRDefault="00C12241" w:rsidP="004F294A">
            <w:pPr>
              <w:rPr>
                <w:sz w:val="22"/>
                <w:szCs w:val="22"/>
              </w:rPr>
            </w:pPr>
            <w:r w:rsidRPr="00267DFE">
              <w:rPr>
                <w:sz w:val="22"/>
                <w:szCs w:val="22"/>
              </w:rPr>
              <w:t xml:space="preserve">    </w:t>
            </w:r>
          </w:p>
          <w:p w:rsidR="00C12241" w:rsidRPr="00267DFE" w:rsidRDefault="00C12241" w:rsidP="004F294A">
            <w:pPr>
              <w:rPr>
                <w:sz w:val="22"/>
                <w:szCs w:val="22"/>
              </w:rPr>
            </w:pPr>
            <w:r w:rsidRPr="00267DFE">
              <w:rPr>
                <w:sz w:val="22"/>
                <w:szCs w:val="22"/>
              </w:rPr>
              <w:t>C)                                  D)</w:t>
            </w:r>
          </w:p>
          <w:tbl>
            <w:tblPr>
              <w:tblpPr w:leftFromText="141" w:rightFromText="141" w:vertAnchor="text" w:horzAnchor="margin" w:tblpY="2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123"/>
            </w:tblGrid>
            <w:tr w:rsidR="00C12241" w:rsidRPr="00CB003B" w:rsidTr="00267DFE">
              <w:trPr>
                <w:trHeight w:val="302"/>
              </w:trPr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2241" w:rsidRPr="00267DFE" w:rsidRDefault="00C12241" w:rsidP="008A0D77">
                  <w:pPr>
                    <w:rPr>
                      <w:sz w:val="22"/>
                      <w:szCs w:val="22"/>
                    </w:rPr>
                  </w:pPr>
                  <w:r w:rsidRPr="00267DFE">
                    <w:rPr>
                      <w:sz w:val="22"/>
                      <w:szCs w:val="22"/>
                    </w:rPr>
                    <w:t>B’(2,-3)</w:t>
                  </w:r>
                </w:p>
                <w:p w:rsidR="00C12241" w:rsidRPr="00267DFE" w:rsidRDefault="00C12241" w:rsidP="008A0D77">
                  <w:pPr>
                    <w:rPr>
                      <w:sz w:val="22"/>
                      <w:szCs w:val="22"/>
                    </w:rPr>
                  </w:pPr>
                  <w:r w:rsidRPr="00267DFE">
                    <w:rPr>
                      <w:sz w:val="22"/>
                      <w:szCs w:val="22"/>
                    </w:rPr>
                    <w:t>J’(1,-5)</w:t>
                  </w:r>
                </w:p>
                <w:p w:rsidR="00C12241" w:rsidRPr="00267DFE" w:rsidRDefault="00C12241" w:rsidP="008A0D77">
                  <w:pPr>
                    <w:rPr>
                      <w:sz w:val="22"/>
                      <w:szCs w:val="22"/>
                    </w:rPr>
                  </w:pPr>
                  <w:r w:rsidRPr="00267DFE">
                    <w:rPr>
                      <w:sz w:val="22"/>
                      <w:szCs w:val="22"/>
                    </w:rPr>
                    <w:t>K’(1,-1)</w:t>
                  </w:r>
                </w:p>
              </w:tc>
            </w:tr>
          </w:tbl>
          <w:p w:rsidR="00C12241" w:rsidRPr="00267DFE" w:rsidRDefault="00C12241" w:rsidP="008A0D77">
            <w:pPr>
              <w:rPr>
                <w:sz w:val="22"/>
                <w:szCs w:val="22"/>
              </w:rPr>
            </w:pPr>
            <w:r w:rsidRPr="00267DFE">
              <w:rPr>
                <w:sz w:val="22"/>
                <w:szCs w:val="22"/>
              </w:rPr>
              <w:t xml:space="preserve">         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133"/>
            </w:tblGrid>
            <w:tr w:rsidR="00C12241" w:rsidRPr="00CB003B" w:rsidTr="00267DFE">
              <w:trPr>
                <w:trHeight w:val="269"/>
                <w:jc w:val="center"/>
              </w:trPr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2241" w:rsidRPr="00267DFE" w:rsidRDefault="00C12241" w:rsidP="008A0D77">
                  <w:pPr>
                    <w:rPr>
                      <w:sz w:val="22"/>
                      <w:szCs w:val="22"/>
                    </w:rPr>
                  </w:pPr>
                  <w:r w:rsidRPr="00267DFE">
                    <w:rPr>
                      <w:sz w:val="22"/>
                      <w:szCs w:val="22"/>
                    </w:rPr>
                    <w:t>B’(3,-2)</w:t>
                  </w:r>
                </w:p>
                <w:p w:rsidR="00C12241" w:rsidRPr="00267DFE" w:rsidRDefault="00C12241" w:rsidP="008A0D77">
                  <w:pPr>
                    <w:rPr>
                      <w:sz w:val="22"/>
                      <w:szCs w:val="22"/>
                    </w:rPr>
                  </w:pPr>
                  <w:r w:rsidRPr="00267DFE">
                    <w:rPr>
                      <w:sz w:val="22"/>
                      <w:szCs w:val="22"/>
                    </w:rPr>
                    <w:t>J’(5,-1)</w:t>
                  </w:r>
                </w:p>
                <w:p w:rsidR="00C12241" w:rsidRPr="00267DFE" w:rsidRDefault="00C12241" w:rsidP="008A0D77">
                  <w:pPr>
                    <w:rPr>
                      <w:sz w:val="22"/>
                      <w:szCs w:val="22"/>
                    </w:rPr>
                  </w:pPr>
                  <w:r w:rsidRPr="00267DFE">
                    <w:rPr>
                      <w:sz w:val="22"/>
                      <w:szCs w:val="22"/>
                    </w:rPr>
                    <w:t>K’(-1,-1)</w:t>
                  </w:r>
                </w:p>
              </w:tc>
            </w:tr>
          </w:tbl>
          <w:p w:rsidR="00C12241" w:rsidRPr="00267DFE" w:rsidRDefault="00C12241" w:rsidP="004F294A">
            <w:pPr>
              <w:rPr>
                <w:sz w:val="22"/>
                <w:szCs w:val="22"/>
              </w:rPr>
            </w:pPr>
          </w:p>
        </w:tc>
        <w:tc>
          <w:tcPr>
            <w:tcW w:w="4462" w:type="dxa"/>
          </w:tcPr>
          <w:p w:rsidR="00C12241" w:rsidRPr="00267DFE" w:rsidRDefault="00C12241" w:rsidP="00F01126">
            <w:pPr>
              <w:rPr>
                <w:b/>
                <w:sz w:val="22"/>
                <w:szCs w:val="22"/>
              </w:rPr>
            </w:pPr>
            <w:r w:rsidRPr="00267DFE">
              <w:rPr>
                <w:b/>
                <w:sz w:val="22"/>
                <w:szCs w:val="22"/>
              </w:rPr>
              <w:t xml:space="preserve">15) </w:t>
            </w:r>
            <w:r w:rsidRPr="00267DFE">
              <w:rPr>
                <w:sz w:val="22"/>
                <w:szCs w:val="22"/>
              </w:rPr>
              <w:t xml:space="preserve">Aşağıda koordinat düzleminde verilen </w:t>
            </w:r>
          </w:p>
          <w:p w:rsidR="00C12241" w:rsidRPr="00267DFE" w:rsidRDefault="00C12241" w:rsidP="00F01126">
            <w:pPr>
              <w:rPr>
                <w:sz w:val="22"/>
                <w:szCs w:val="22"/>
              </w:rPr>
            </w:pPr>
            <w:r>
              <w:rPr>
                <w:noProof/>
              </w:rPr>
              <w:pict>
                <v:shape id="_x0000_s1029" type="#_x0000_t75" style="position:absolute;margin-left:.15pt;margin-top:0;width:156pt;height:153pt;z-index:251659264;mso-position-vertical:center">
                  <v:imagedata r:id="rId23" o:title=""/>
                  <w10:wrap type="square"/>
                </v:shape>
                <o:OLEObject Type="Embed" ProgID="PBrush" ShapeID="_x0000_s1029" DrawAspect="Content" ObjectID="_1414763803" r:id="rId24"/>
              </w:pict>
            </w:r>
            <w:r w:rsidRPr="00267DFE">
              <w:rPr>
                <w:sz w:val="22"/>
                <w:szCs w:val="22"/>
              </w:rPr>
              <w:t xml:space="preserve">beşgenin </w:t>
            </w:r>
          </w:p>
          <w:p w:rsidR="00C12241" w:rsidRPr="00267DFE" w:rsidRDefault="00C12241" w:rsidP="00F01126">
            <w:pPr>
              <w:rPr>
                <w:sz w:val="22"/>
                <w:szCs w:val="22"/>
              </w:rPr>
            </w:pPr>
            <w:r w:rsidRPr="00267DFE">
              <w:rPr>
                <w:sz w:val="22"/>
                <w:szCs w:val="22"/>
              </w:rPr>
              <w:t>x eksenine</w:t>
            </w:r>
          </w:p>
          <w:p w:rsidR="00C12241" w:rsidRPr="00267DFE" w:rsidRDefault="00C12241" w:rsidP="00F01126">
            <w:pPr>
              <w:rPr>
                <w:sz w:val="22"/>
                <w:szCs w:val="22"/>
              </w:rPr>
            </w:pPr>
            <w:r w:rsidRPr="00267DFE">
              <w:rPr>
                <w:sz w:val="22"/>
                <w:szCs w:val="22"/>
              </w:rPr>
              <w:t>göre yan- sıması alınıyor.</w:t>
            </w:r>
          </w:p>
          <w:p w:rsidR="00C12241" w:rsidRPr="00267DFE" w:rsidRDefault="00C12241" w:rsidP="00F01126">
            <w:pPr>
              <w:rPr>
                <w:sz w:val="22"/>
                <w:szCs w:val="22"/>
                <w:u w:val="single"/>
              </w:rPr>
            </w:pPr>
            <w:r w:rsidRPr="00267DFE">
              <w:rPr>
                <w:sz w:val="22"/>
                <w:szCs w:val="22"/>
                <w:u w:val="single"/>
              </w:rPr>
              <w:t xml:space="preserve">Yansıma-nın görün- tüsünün her bir köşesinin </w:t>
            </w:r>
            <w:r w:rsidRPr="00267DFE">
              <w:rPr>
                <w:b/>
                <w:sz w:val="20"/>
                <w:szCs w:val="20"/>
                <w:u w:val="single"/>
              </w:rPr>
              <w:t xml:space="preserve">ordinatları </w:t>
            </w:r>
            <w:r w:rsidRPr="00267DFE">
              <w:rPr>
                <w:sz w:val="22"/>
                <w:szCs w:val="22"/>
                <w:u w:val="single"/>
              </w:rPr>
              <w:t>toplamı kaç olur?</w:t>
            </w:r>
          </w:p>
          <w:p w:rsidR="00C12241" w:rsidRPr="00267DFE" w:rsidRDefault="00C12241" w:rsidP="00F01126">
            <w:pPr>
              <w:rPr>
                <w:sz w:val="22"/>
                <w:szCs w:val="22"/>
                <w:u w:val="single"/>
              </w:rPr>
            </w:pPr>
          </w:p>
          <w:p w:rsidR="00C12241" w:rsidRPr="00267DFE" w:rsidRDefault="00C12241" w:rsidP="0078437B">
            <w:pPr>
              <w:rPr>
                <w:sz w:val="22"/>
                <w:szCs w:val="22"/>
                <w:u w:val="single"/>
              </w:rPr>
            </w:pPr>
            <w:r w:rsidRPr="00267DFE">
              <w:rPr>
                <w:sz w:val="22"/>
                <w:szCs w:val="22"/>
              </w:rPr>
              <w:t>A)-9             B)-12               C)-13             D)-16</w:t>
            </w:r>
          </w:p>
        </w:tc>
      </w:tr>
      <w:tr w:rsidR="00C12241" w:rsidRPr="00D47FCA" w:rsidTr="00267DFE">
        <w:trPr>
          <w:trHeight w:val="4745"/>
          <w:jc w:val="center"/>
        </w:trPr>
        <w:tc>
          <w:tcPr>
            <w:tcW w:w="4581" w:type="dxa"/>
            <w:vMerge w:val="restart"/>
          </w:tcPr>
          <w:p w:rsidR="00C12241" w:rsidRPr="00267DFE" w:rsidRDefault="00C12241" w:rsidP="00F01126">
            <w:pPr>
              <w:rPr>
                <w:b/>
                <w:sz w:val="22"/>
                <w:szCs w:val="22"/>
              </w:rPr>
            </w:pPr>
            <w:r w:rsidRPr="00267DFE">
              <w:rPr>
                <w:b/>
                <w:sz w:val="22"/>
                <w:szCs w:val="22"/>
              </w:rPr>
              <w:t>13)</w:t>
            </w:r>
          </w:p>
          <w:p w:rsidR="00C12241" w:rsidRPr="00267DFE" w:rsidRDefault="00C12241" w:rsidP="00267DFE">
            <w:pPr>
              <w:jc w:val="center"/>
              <w:rPr>
                <w:b/>
                <w:sz w:val="22"/>
                <w:szCs w:val="22"/>
              </w:rPr>
            </w:pPr>
            <w:r>
              <w:object w:dxaOrig="3480" w:dyaOrig="2250">
                <v:shape id="_x0000_i1035" type="#_x0000_t75" style="width:174pt;height:112.5pt" o:ole="">
                  <v:imagedata r:id="rId25" o:title=""/>
                </v:shape>
                <o:OLEObject Type="Embed" ProgID="Paint.Picture" ShapeID="_x0000_i1035" DrawAspect="Content" ObjectID="_1414763799" r:id="rId26"/>
              </w:object>
            </w:r>
          </w:p>
          <w:p w:rsidR="00C12241" w:rsidRPr="00267DFE" w:rsidRDefault="00C12241" w:rsidP="00F01126">
            <w:pPr>
              <w:rPr>
                <w:sz w:val="22"/>
                <w:szCs w:val="22"/>
              </w:rPr>
            </w:pPr>
            <w:r w:rsidRPr="00267DFE">
              <w:rPr>
                <w:sz w:val="22"/>
                <w:szCs w:val="22"/>
              </w:rPr>
              <w:t>Koordinat sisteminde verilen 1.şekil ile 2.şekil arasındaki ilişki aşağıdakilerden hangisinde doğru verilmiştir?</w:t>
            </w:r>
          </w:p>
          <w:p w:rsidR="00C12241" w:rsidRPr="00267DFE" w:rsidRDefault="00C12241" w:rsidP="00F01126">
            <w:pPr>
              <w:rPr>
                <w:sz w:val="22"/>
                <w:szCs w:val="22"/>
              </w:rPr>
            </w:pPr>
            <w:r w:rsidRPr="00267DFE">
              <w:rPr>
                <w:b/>
                <w:sz w:val="22"/>
                <w:szCs w:val="22"/>
              </w:rPr>
              <w:t>A)</w:t>
            </w:r>
            <w:r w:rsidRPr="00267DFE">
              <w:rPr>
                <w:sz w:val="22"/>
                <w:szCs w:val="22"/>
              </w:rPr>
              <w:t>2.şekil, 1.şeklin önce y eksenine göre yansıtılıp, sonra da 4 br sağa, 2 br yukarı ötelenmiş halidir.</w:t>
            </w:r>
          </w:p>
          <w:p w:rsidR="00C12241" w:rsidRPr="00267DFE" w:rsidRDefault="00C12241" w:rsidP="00F01126">
            <w:pPr>
              <w:rPr>
                <w:sz w:val="22"/>
                <w:szCs w:val="22"/>
              </w:rPr>
            </w:pPr>
            <w:r w:rsidRPr="00267DFE">
              <w:rPr>
                <w:b/>
                <w:sz w:val="22"/>
                <w:szCs w:val="22"/>
              </w:rPr>
              <w:t>B)</w:t>
            </w:r>
            <w:r w:rsidRPr="00267DFE">
              <w:rPr>
                <w:sz w:val="22"/>
                <w:szCs w:val="22"/>
              </w:rPr>
              <w:t>2. şekil, 1. şeklin önce x eksenine göre yansıtılıp, sonra da 4 br sağa, 1 br yukarı ötelenmiş halidir.</w:t>
            </w:r>
          </w:p>
          <w:p w:rsidR="00C12241" w:rsidRPr="00267DFE" w:rsidRDefault="00C12241" w:rsidP="00953033">
            <w:pPr>
              <w:rPr>
                <w:sz w:val="22"/>
                <w:szCs w:val="22"/>
              </w:rPr>
            </w:pPr>
            <w:r w:rsidRPr="00267DFE">
              <w:rPr>
                <w:b/>
                <w:sz w:val="22"/>
                <w:szCs w:val="22"/>
              </w:rPr>
              <w:t>C)</w:t>
            </w:r>
            <w:r w:rsidRPr="00267DFE">
              <w:rPr>
                <w:sz w:val="22"/>
                <w:szCs w:val="22"/>
              </w:rPr>
              <w:t xml:space="preserve"> 2. şekil, 1. şeklin önce x eksenine göre yansıtılıp, sonra da 4 br sola, 2 br yukarı ötelenmiş halidir.</w:t>
            </w:r>
          </w:p>
          <w:p w:rsidR="00C12241" w:rsidRPr="00267DFE" w:rsidRDefault="00C12241" w:rsidP="00915CE2">
            <w:pPr>
              <w:rPr>
                <w:b/>
                <w:sz w:val="22"/>
                <w:szCs w:val="22"/>
              </w:rPr>
            </w:pPr>
            <w:r w:rsidRPr="00267DFE">
              <w:rPr>
                <w:b/>
                <w:sz w:val="22"/>
                <w:szCs w:val="22"/>
              </w:rPr>
              <w:t>D)</w:t>
            </w:r>
            <w:r w:rsidRPr="00267DFE">
              <w:rPr>
                <w:sz w:val="22"/>
                <w:szCs w:val="22"/>
              </w:rPr>
              <w:t xml:space="preserve"> 2.şekil, 1.şeklin önce y eksenine göre yansıtılıp, sonra da 3 br aşağıya ötelenmiş halidir.</w:t>
            </w:r>
          </w:p>
        </w:tc>
        <w:tc>
          <w:tcPr>
            <w:tcW w:w="4462" w:type="dxa"/>
          </w:tcPr>
          <w:p w:rsidR="00C12241" w:rsidRPr="00267DFE" w:rsidRDefault="00C12241" w:rsidP="00F01126">
            <w:pPr>
              <w:rPr>
                <w:sz w:val="22"/>
                <w:szCs w:val="22"/>
              </w:rPr>
            </w:pPr>
            <w:r w:rsidRPr="00267DFE">
              <w:rPr>
                <w:b/>
                <w:sz w:val="22"/>
                <w:szCs w:val="22"/>
              </w:rPr>
              <w:t xml:space="preserve">16) </w:t>
            </w:r>
            <w:r w:rsidRPr="00267DFE">
              <w:rPr>
                <w:sz w:val="22"/>
                <w:szCs w:val="22"/>
              </w:rPr>
              <w:t xml:space="preserve">Köşe noktalarının koordinatları; </w:t>
            </w:r>
          </w:p>
          <w:p w:rsidR="00C12241" w:rsidRPr="00267DFE" w:rsidRDefault="00C12241" w:rsidP="00F01126">
            <w:pPr>
              <w:rPr>
                <w:sz w:val="22"/>
                <w:szCs w:val="22"/>
              </w:rPr>
            </w:pPr>
            <w:r w:rsidRPr="00267DFE">
              <w:rPr>
                <w:sz w:val="22"/>
                <w:szCs w:val="22"/>
              </w:rPr>
              <w:t xml:space="preserve"> D(2,1), E(3,4) ve F(1,4) olan DEF üçgeni,</w:t>
            </w:r>
          </w:p>
          <w:p w:rsidR="00C12241" w:rsidRPr="00267DFE" w:rsidRDefault="00C12241" w:rsidP="00F01126">
            <w:pPr>
              <w:rPr>
                <w:sz w:val="22"/>
                <w:szCs w:val="22"/>
              </w:rPr>
            </w:pPr>
            <w:r w:rsidRPr="00267DFE">
              <w:rPr>
                <w:sz w:val="22"/>
                <w:szCs w:val="22"/>
              </w:rPr>
              <w:t>x eksenine göre 2 birim sola, y eksenine göre 5 birim aşağıya öteleniyor.</w:t>
            </w:r>
          </w:p>
          <w:p w:rsidR="00C12241" w:rsidRPr="00267DFE" w:rsidRDefault="00C12241" w:rsidP="00F01126">
            <w:pPr>
              <w:rPr>
                <w:sz w:val="22"/>
                <w:szCs w:val="22"/>
              </w:rPr>
            </w:pPr>
            <w:r w:rsidRPr="00267DFE">
              <w:rPr>
                <w:sz w:val="22"/>
                <w:szCs w:val="22"/>
              </w:rPr>
              <w:t xml:space="preserve"> Buna göre elde edilen üçgenin köşe koordinatları aşağıdakilerden hangisi olur?</w:t>
            </w:r>
          </w:p>
          <w:p w:rsidR="00C12241" w:rsidRPr="00267DFE" w:rsidRDefault="00C12241" w:rsidP="00F402A5">
            <w:pPr>
              <w:rPr>
                <w:sz w:val="22"/>
                <w:szCs w:val="22"/>
              </w:rPr>
            </w:pPr>
            <w:r w:rsidRPr="00267DFE">
              <w:rPr>
                <w:sz w:val="22"/>
                <w:szCs w:val="22"/>
              </w:rPr>
              <w:t>A)                                  B)</w:t>
            </w:r>
          </w:p>
          <w:tbl>
            <w:tblPr>
              <w:tblpPr w:leftFromText="141" w:rightFromText="141" w:vertAnchor="text" w:horzAnchor="margin" w:tblpY="2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123"/>
            </w:tblGrid>
            <w:tr w:rsidR="00C12241" w:rsidRPr="00CB003B" w:rsidTr="00267DFE">
              <w:trPr>
                <w:trHeight w:val="302"/>
              </w:trPr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2241" w:rsidRPr="00267DFE" w:rsidRDefault="00C12241" w:rsidP="00E24B41">
                  <w:pPr>
                    <w:rPr>
                      <w:sz w:val="22"/>
                      <w:szCs w:val="22"/>
                    </w:rPr>
                  </w:pPr>
                  <w:r w:rsidRPr="00267DFE">
                    <w:rPr>
                      <w:sz w:val="22"/>
                      <w:szCs w:val="22"/>
                    </w:rPr>
                    <w:t>D’(4,6)</w:t>
                  </w:r>
                </w:p>
                <w:p w:rsidR="00C12241" w:rsidRPr="00267DFE" w:rsidRDefault="00C12241" w:rsidP="00E24B41">
                  <w:pPr>
                    <w:rPr>
                      <w:sz w:val="22"/>
                      <w:szCs w:val="22"/>
                    </w:rPr>
                  </w:pPr>
                  <w:r w:rsidRPr="00267DFE">
                    <w:rPr>
                      <w:sz w:val="22"/>
                      <w:szCs w:val="22"/>
                    </w:rPr>
                    <w:t>E’(5,9)</w:t>
                  </w:r>
                </w:p>
                <w:p w:rsidR="00C12241" w:rsidRPr="00267DFE" w:rsidRDefault="00C12241" w:rsidP="00E24B41">
                  <w:pPr>
                    <w:rPr>
                      <w:sz w:val="22"/>
                      <w:szCs w:val="22"/>
                    </w:rPr>
                  </w:pPr>
                  <w:r w:rsidRPr="00267DFE">
                    <w:rPr>
                      <w:sz w:val="22"/>
                      <w:szCs w:val="22"/>
                    </w:rPr>
                    <w:t>F’(3,9)</w:t>
                  </w:r>
                </w:p>
              </w:tc>
            </w:tr>
          </w:tbl>
          <w:p w:rsidR="00C12241" w:rsidRPr="00267DFE" w:rsidRDefault="00C12241" w:rsidP="00F402A5">
            <w:pPr>
              <w:rPr>
                <w:sz w:val="22"/>
                <w:szCs w:val="22"/>
              </w:rPr>
            </w:pPr>
            <w:r w:rsidRPr="00267DFE">
              <w:rPr>
                <w:sz w:val="22"/>
                <w:szCs w:val="22"/>
              </w:rPr>
              <w:t xml:space="preserve">         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133"/>
            </w:tblGrid>
            <w:tr w:rsidR="00C12241" w:rsidRPr="00CB003B" w:rsidTr="00267DFE">
              <w:trPr>
                <w:trHeight w:val="269"/>
                <w:jc w:val="center"/>
              </w:trPr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2241" w:rsidRPr="00267DFE" w:rsidRDefault="00C12241" w:rsidP="00E24B41">
                  <w:pPr>
                    <w:rPr>
                      <w:sz w:val="22"/>
                      <w:szCs w:val="22"/>
                    </w:rPr>
                  </w:pPr>
                  <w:r w:rsidRPr="00267DFE">
                    <w:rPr>
                      <w:sz w:val="22"/>
                      <w:szCs w:val="22"/>
                    </w:rPr>
                    <w:t>D’(0,6)</w:t>
                  </w:r>
                </w:p>
                <w:p w:rsidR="00C12241" w:rsidRPr="00267DFE" w:rsidRDefault="00C12241" w:rsidP="00E24B41">
                  <w:pPr>
                    <w:rPr>
                      <w:sz w:val="22"/>
                      <w:szCs w:val="22"/>
                    </w:rPr>
                  </w:pPr>
                  <w:r w:rsidRPr="00267DFE">
                    <w:rPr>
                      <w:sz w:val="22"/>
                      <w:szCs w:val="22"/>
                    </w:rPr>
                    <w:t>E’(1,9)</w:t>
                  </w:r>
                </w:p>
                <w:p w:rsidR="00C12241" w:rsidRPr="00267DFE" w:rsidRDefault="00C12241" w:rsidP="00F402A5">
                  <w:pPr>
                    <w:rPr>
                      <w:sz w:val="22"/>
                      <w:szCs w:val="22"/>
                    </w:rPr>
                  </w:pPr>
                  <w:r w:rsidRPr="00267DFE">
                    <w:rPr>
                      <w:sz w:val="22"/>
                      <w:szCs w:val="22"/>
                    </w:rPr>
                    <w:t>F’(-1,-1)</w:t>
                  </w:r>
                </w:p>
              </w:tc>
            </w:tr>
          </w:tbl>
          <w:p w:rsidR="00C12241" w:rsidRPr="00267DFE" w:rsidRDefault="00C12241" w:rsidP="00F01126">
            <w:pPr>
              <w:rPr>
                <w:sz w:val="22"/>
                <w:szCs w:val="22"/>
              </w:rPr>
            </w:pPr>
          </w:p>
          <w:p w:rsidR="00C12241" w:rsidRPr="00267DFE" w:rsidRDefault="00C12241" w:rsidP="00F402A5">
            <w:pPr>
              <w:rPr>
                <w:sz w:val="22"/>
                <w:szCs w:val="22"/>
              </w:rPr>
            </w:pPr>
            <w:r w:rsidRPr="00267DFE">
              <w:rPr>
                <w:sz w:val="22"/>
                <w:szCs w:val="22"/>
              </w:rPr>
              <w:t>C)                                  D)</w:t>
            </w:r>
          </w:p>
          <w:tbl>
            <w:tblPr>
              <w:tblpPr w:leftFromText="141" w:rightFromText="141" w:vertAnchor="text" w:horzAnchor="margin" w:tblpY="2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123"/>
            </w:tblGrid>
            <w:tr w:rsidR="00C12241" w:rsidRPr="00CB003B" w:rsidTr="00267DFE">
              <w:trPr>
                <w:trHeight w:val="302"/>
              </w:trPr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2241" w:rsidRPr="00267DFE" w:rsidRDefault="00C12241" w:rsidP="00E24B41">
                  <w:pPr>
                    <w:rPr>
                      <w:sz w:val="22"/>
                      <w:szCs w:val="22"/>
                    </w:rPr>
                  </w:pPr>
                  <w:r w:rsidRPr="00267DFE">
                    <w:rPr>
                      <w:sz w:val="22"/>
                      <w:szCs w:val="22"/>
                    </w:rPr>
                    <w:t>D’(0,-4)</w:t>
                  </w:r>
                </w:p>
                <w:p w:rsidR="00C12241" w:rsidRPr="00267DFE" w:rsidRDefault="00C12241" w:rsidP="00E24B41">
                  <w:pPr>
                    <w:rPr>
                      <w:sz w:val="22"/>
                      <w:szCs w:val="22"/>
                    </w:rPr>
                  </w:pPr>
                  <w:r w:rsidRPr="00267DFE">
                    <w:rPr>
                      <w:sz w:val="22"/>
                      <w:szCs w:val="22"/>
                    </w:rPr>
                    <w:t>E’(1,-1)</w:t>
                  </w:r>
                </w:p>
                <w:p w:rsidR="00C12241" w:rsidRPr="00267DFE" w:rsidRDefault="00C12241" w:rsidP="00E24B41">
                  <w:pPr>
                    <w:rPr>
                      <w:sz w:val="22"/>
                      <w:szCs w:val="22"/>
                    </w:rPr>
                  </w:pPr>
                  <w:r w:rsidRPr="00267DFE">
                    <w:rPr>
                      <w:sz w:val="22"/>
                      <w:szCs w:val="22"/>
                    </w:rPr>
                    <w:t>F’(-1,-1)</w:t>
                  </w:r>
                </w:p>
              </w:tc>
            </w:tr>
          </w:tbl>
          <w:p w:rsidR="00C12241" w:rsidRPr="00267DFE" w:rsidRDefault="00C12241" w:rsidP="00F402A5">
            <w:pPr>
              <w:rPr>
                <w:sz w:val="22"/>
                <w:szCs w:val="22"/>
              </w:rPr>
            </w:pPr>
            <w:r w:rsidRPr="00267DFE">
              <w:rPr>
                <w:sz w:val="22"/>
                <w:szCs w:val="22"/>
              </w:rPr>
              <w:t xml:space="preserve">         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133"/>
            </w:tblGrid>
            <w:tr w:rsidR="00C12241" w:rsidRPr="00CB003B" w:rsidTr="00267DFE">
              <w:trPr>
                <w:trHeight w:val="269"/>
                <w:jc w:val="center"/>
              </w:trPr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2241" w:rsidRPr="00267DFE" w:rsidRDefault="00C12241" w:rsidP="00E24B41">
                  <w:pPr>
                    <w:rPr>
                      <w:sz w:val="22"/>
                      <w:szCs w:val="22"/>
                    </w:rPr>
                  </w:pPr>
                  <w:r w:rsidRPr="00267DFE">
                    <w:rPr>
                      <w:sz w:val="22"/>
                      <w:szCs w:val="22"/>
                    </w:rPr>
                    <w:t>D’(4,-4)</w:t>
                  </w:r>
                </w:p>
                <w:p w:rsidR="00C12241" w:rsidRPr="00267DFE" w:rsidRDefault="00C12241" w:rsidP="00E24B41">
                  <w:pPr>
                    <w:rPr>
                      <w:sz w:val="22"/>
                      <w:szCs w:val="22"/>
                    </w:rPr>
                  </w:pPr>
                  <w:r w:rsidRPr="00267DFE">
                    <w:rPr>
                      <w:sz w:val="22"/>
                      <w:szCs w:val="22"/>
                    </w:rPr>
                    <w:t>E’(-1,5)</w:t>
                  </w:r>
                </w:p>
                <w:p w:rsidR="00C12241" w:rsidRPr="00267DFE" w:rsidRDefault="00C12241" w:rsidP="00E24B41">
                  <w:pPr>
                    <w:rPr>
                      <w:sz w:val="22"/>
                      <w:szCs w:val="22"/>
                    </w:rPr>
                  </w:pPr>
                  <w:r w:rsidRPr="00267DFE">
                    <w:rPr>
                      <w:sz w:val="22"/>
                      <w:szCs w:val="22"/>
                    </w:rPr>
                    <w:t>F’(-1,-1)</w:t>
                  </w:r>
                </w:p>
              </w:tc>
            </w:tr>
          </w:tbl>
          <w:p w:rsidR="00C12241" w:rsidRPr="00267DFE" w:rsidRDefault="00C12241" w:rsidP="00F01126">
            <w:pPr>
              <w:rPr>
                <w:sz w:val="22"/>
                <w:szCs w:val="22"/>
              </w:rPr>
            </w:pPr>
          </w:p>
        </w:tc>
      </w:tr>
      <w:tr w:rsidR="00C12241" w:rsidRPr="00D47FCA" w:rsidTr="00267DFE">
        <w:trPr>
          <w:trHeight w:val="1575"/>
          <w:jc w:val="center"/>
        </w:trPr>
        <w:tc>
          <w:tcPr>
            <w:tcW w:w="4581" w:type="dxa"/>
            <w:vMerge/>
          </w:tcPr>
          <w:p w:rsidR="00C12241" w:rsidRPr="00267DFE" w:rsidRDefault="00C12241" w:rsidP="00F01126">
            <w:pPr>
              <w:rPr>
                <w:b/>
                <w:sz w:val="22"/>
                <w:szCs w:val="22"/>
              </w:rPr>
            </w:pPr>
          </w:p>
        </w:tc>
        <w:tc>
          <w:tcPr>
            <w:tcW w:w="4462" w:type="dxa"/>
            <w:vMerge w:val="restart"/>
          </w:tcPr>
          <w:p w:rsidR="00C12241" w:rsidRPr="00267DFE" w:rsidRDefault="00C12241" w:rsidP="00F01126">
            <w:pPr>
              <w:rPr>
                <w:sz w:val="22"/>
                <w:szCs w:val="22"/>
              </w:rPr>
            </w:pPr>
            <w:r w:rsidRPr="00267DFE">
              <w:rPr>
                <w:b/>
                <w:sz w:val="22"/>
                <w:szCs w:val="22"/>
              </w:rPr>
              <w:t>17)</w:t>
            </w:r>
            <w:r w:rsidRPr="00267DFE">
              <w:rPr>
                <w:sz w:val="22"/>
                <w:szCs w:val="22"/>
              </w:rPr>
              <w:t>Köşe noktaları A(1,1), B(6,2) ve C(4,4) olan bir üçgen koordinat düzlemi üzerinde ötelen-diğinde B noktasının görüntüsü B’(3,-2) oluyor. Buna göre C noktasının görüntüsü aşağıdakilerden hangisi olur?</w:t>
            </w:r>
          </w:p>
          <w:p w:rsidR="00C12241" w:rsidRPr="00267DFE" w:rsidRDefault="00C12241" w:rsidP="00F01126">
            <w:pPr>
              <w:rPr>
                <w:sz w:val="22"/>
                <w:szCs w:val="22"/>
              </w:rPr>
            </w:pPr>
          </w:p>
          <w:p w:rsidR="00C12241" w:rsidRPr="00267DFE" w:rsidRDefault="00C12241" w:rsidP="00267DFE">
            <w:pPr>
              <w:tabs>
                <w:tab w:val="center" w:pos="2123"/>
              </w:tabs>
              <w:rPr>
                <w:sz w:val="22"/>
                <w:szCs w:val="22"/>
              </w:rPr>
            </w:pPr>
            <w:r w:rsidRPr="00267DFE">
              <w:rPr>
                <w:sz w:val="22"/>
                <w:szCs w:val="22"/>
              </w:rPr>
              <w:t xml:space="preserve"> A )  C’(3,-2)</w:t>
            </w:r>
            <w:r w:rsidRPr="00267DFE">
              <w:rPr>
                <w:sz w:val="22"/>
                <w:szCs w:val="22"/>
              </w:rPr>
              <w:tab/>
              <w:t>B ) C’(-1,-3)</w:t>
            </w:r>
          </w:p>
          <w:p w:rsidR="00C12241" w:rsidRPr="00267DFE" w:rsidRDefault="00C12241" w:rsidP="00267DFE">
            <w:pPr>
              <w:tabs>
                <w:tab w:val="center" w:pos="2123"/>
              </w:tabs>
              <w:rPr>
                <w:sz w:val="22"/>
                <w:szCs w:val="22"/>
              </w:rPr>
            </w:pPr>
          </w:p>
          <w:p w:rsidR="00C12241" w:rsidRPr="00267DFE" w:rsidRDefault="00C12241" w:rsidP="00267DFE">
            <w:pPr>
              <w:tabs>
                <w:tab w:val="left" w:pos="1620"/>
              </w:tabs>
              <w:rPr>
                <w:sz w:val="22"/>
                <w:szCs w:val="22"/>
              </w:rPr>
            </w:pPr>
            <w:r w:rsidRPr="00267DFE">
              <w:rPr>
                <w:sz w:val="22"/>
                <w:szCs w:val="22"/>
              </w:rPr>
              <w:t xml:space="preserve"> C )  C’(1,0)          D ) C’(3,-3)</w:t>
            </w:r>
          </w:p>
          <w:p w:rsidR="00C12241" w:rsidRPr="00267DFE" w:rsidRDefault="00C12241" w:rsidP="00D60B28">
            <w:pPr>
              <w:rPr>
                <w:b/>
                <w:sz w:val="22"/>
                <w:szCs w:val="22"/>
              </w:rPr>
            </w:pPr>
          </w:p>
        </w:tc>
      </w:tr>
      <w:tr w:rsidR="00C12241" w:rsidRPr="00D47FCA" w:rsidTr="00267DFE">
        <w:trPr>
          <w:trHeight w:val="210"/>
          <w:jc w:val="center"/>
        </w:trPr>
        <w:tc>
          <w:tcPr>
            <w:tcW w:w="4581" w:type="dxa"/>
          </w:tcPr>
          <w:p w:rsidR="00C12241" w:rsidRPr="00267DFE" w:rsidRDefault="00C12241" w:rsidP="00E24B41">
            <w:pPr>
              <w:rPr>
                <w:sz w:val="22"/>
                <w:szCs w:val="22"/>
              </w:rPr>
            </w:pPr>
            <w:r w:rsidRPr="00267DFE">
              <w:rPr>
                <w:b/>
                <w:sz w:val="22"/>
                <w:szCs w:val="22"/>
              </w:rPr>
              <w:t xml:space="preserve">14) </w:t>
            </w:r>
            <w:r w:rsidRPr="00267DFE">
              <w:rPr>
                <w:sz w:val="22"/>
                <w:szCs w:val="22"/>
              </w:rPr>
              <w:t>MTS üçgeninin saat yönünde orijin etrafında 90</w:t>
            </w:r>
            <w:r w:rsidRPr="00267DFE">
              <w:rPr>
                <w:sz w:val="22"/>
                <w:szCs w:val="22"/>
                <w:vertAlign w:val="superscript"/>
              </w:rPr>
              <w:t>0</w:t>
            </w:r>
            <w:r w:rsidRPr="00267DFE">
              <w:rPr>
                <w:sz w:val="22"/>
                <w:szCs w:val="22"/>
              </w:rPr>
              <w:t xml:space="preserve"> dönme altındaki görüntüsü M’T’S’ üçgenidir. </w:t>
            </w:r>
          </w:p>
          <w:p w:rsidR="00C12241" w:rsidRPr="00267DFE" w:rsidRDefault="00C12241" w:rsidP="00E24B41">
            <w:pPr>
              <w:rPr>
                <w:sz w:val="22"/>
                <w:szCs w:val="22"/>
              </w:rPr>
            </w:pPr>
            <w:r w:rsidRPr="00267DFE">
              <w:rPr>
                <w:sz w:val="22"/>
                <w:szCs w:val="22"/>
              </w:rPr>
              <w:t xml:space="preserve">   Buna göre M(-3, a) iken M’(5, b) ise a+b kaçtır?</w:t>
            </w:r>
          </w:p>
          <w:p w:rsidR="00C12241" w:rsidRPr="00267DFE" w:rsidRDefault="00C12241" w:rsidP="00E24B41">
            <w:pPr>
              <w:rPr>
                <w:sz w:val="22"/>
                <w:szCs w:val="22"/>
              </w:rPr>
            </w:pPr>
          </w:p>
          <w:p w:rsidR="00C12241" w:rsidRPr="00267DFE" w:rsidRDefault="00C12241" w:rsidP="00E24B41">
            <w:pPr>
              <w:rPr>
                <w:sz w:val="22"/>
                <w:szCs w:val="22"/>
              </w:rPr>
            </w:pPr>
            <w:r w:rsidRPr="00267DFE">
              <w:rPr>
                <w:sz w:val="22"/>
                <w:szCs w:val="22"/>
              </w:rPr>
              <w:t>A)-8              B) 6               C) 8              D) 10</w:t>
            </w:r>
          </w:p>
          <w:p w:rsidR="00C12241" w:rsidRPr="00267DFE" w:rsidRDefault="00C12241" w:rsidP="00E24B41">
            <w:pPr>
              <w:rPr>
                <w:b/>
                <w:sz w:val="22"/>
                <w:szCs w:val="22"/>
              </w:rPr>
            </w:pPr>
          </w:p>
        </w:tc>
        <w:tc>
          <w:tcPr>
            <w:tcW w:w="4462" w:type="dxa"/>
            <w:vMerge/>
          </w:tcPr>
          <w:p w:rsidR="00C12241" w:rsidRPr="00267DFE" w:rsidRDefault="00C12241" w:rsidP="00F01126">
            <w:pPr>
              <w:rPr>
                <w:b/>
                <w:sz w:val="22"/>
                <w:szCs w:val="22"/>
              </w:rPr>
            </w:pPr>
          </w:p>
        </w:tc>
      </w:tr>
      <w:tr w:rsidR="00C12241" w:rsidRPr="00D47FCA" w:rsidTr="00267DFE">
        <w:trPr>
          <w:trHeight w:val="210"/>
          <w:jc w:val="center"/>
        </w:trPr>
        <w:tc>
          <w:tcPr>
            <w:tcW w:w="4581" w:type="dxa"/>
          </w:tcPr>
          <w:p w:rsidR="00C12241" w:rsidRPr="00267DFE" w:rsidRDefault="00C12241" w:rsidP="00F01126">
            <w:pPr>
              <w:rPr>
                <w:b/>
                <w:sz w:val="22"/>
                <w:szCs w:val="22"/>
              </w:rPr>
            </w:pPr>
            <w:r w:rsidRPr="00267DFE">
              <w:rPr>
                <w:b/>
                <w:sz w:val="22"/>
                <w:szCs w:val="22"/>
              </w:rPr>
              <w:t>18)</w:t>
            </w:r>
          </w:p>
          <w:p w:rsidR="00C12241" w:rsidRPr="00267DFE" w:rsidRDefault="00C12241" w:rsidP="00F01126">
            <w:pPr>
              <w:rPr>
                <w:sz w:val="22"/>
                <w:szCs w:val="22"/>
              </w:rPr>
            </w:pPr>
            <w:r w:rsidRPr="00267DFE">
              <w:rPr>
                <w:sz w:val="22"/>
                <w:szCs w:val="22"/>
              </w:rPr>
              <w:object w:dxaOrig="4365" w:dyaOrig="2670">
                <v:shape id="_x0000_i1036" type="#_x0000_t75" style="width:218.25pt;height:133.5pt" o:ole="">
                  <v:imagedata r:id="rId27" o:title=""/>
                </v:shape>
                <o:OLEObject Type="Embed" ProgID="Paint.Picture" ShapeID="_x0000_i1036" DrawAspect="Content" ObjectID="_1414763800" r:id="rId28"/>
              </w:object>
            </w:r>
          </w:p>
          <w:p w:rsidR="00C12241" w:rsidRPr="00267DFE" w:rsidRDefault="00C12241" w:rsidP="00F01126">
            <w:pPr>
              <w:rPr>
                <w:sz w:val="22"/>
                <w:szCs w:val="22"/>
              </w:rPr>
            </w:pPr>
            <w:r w:rsidRPr="00267DFE">
              <w:rPr>
                <w:sz w:val="22"/>
                <w:szCs w:val="22"/>
              </w:rPr>
              <w:t>Yukarıdaki A şekli 2 br aşağı, 8 br sağa ötele-nirse I, II, III veya IV şekillerinden hangisinin yerine gelir?</w:t>
            </w:r>
          </w:p>
          <w:p w:rsidR="00C12241" w:rsidRPr="00267DFE" w:rsidRDefault="00C12241" w:rsidP="00F01126">
            <w:pPr>
              <w:rPr>
                <w:sz w:val="22"/>
                <w:szCs w:val="22"/>
              </w:rPr>
            </w:pPr>
          </w:p>
          <w:p w:rsidR="00C12241" w:rsidRPr="00267DFE" w:rsidRDefault="00C12241" w:rsidP="00F01126">
            <w:pPr>
              <w:rPr>
                <w:sz w:val="22"/>
                <w:szCs w:val="22"/>
              </w:rPr>
            </w:pPr>
            <w:r w:rsidRPr="00267DFE">
              <w:rPr>
                <w:sz w:val="22"/>
                <w:szCs w:val="22"/>
              </w:rPr>
              <w:t>A ) I              B ) II             C ) III            D ) IV</w:t>
            </w:r>
          </w:p>
          <w:p w:rsidR="00C12241" w:rsidRPr="00267DFE" w:rsidRDefault="00C12241" w:rsidP="00F01126">
            <w:pPr>
              <w:rPr>
                <w:b/>
                <w:sz w:val="22"/>
                <w:szCs w:val="22"/>
              </w:rPr>
            </w:pPr>
          </w:p>
        </w:tc>
        <w:tc>
          <w:tcPr>
            <w:tcW w:w="4462" w:type="dxa"/>
            <w:vMerge w:val="restart"/>
          </w:tcPr>
          <w:p w:rsidR="00C12241" w:rsidRPr="00267DFE" w:rsidRDefault="00C12241" w:rsidP="00F01126">
            <w:pPr>
              <w:rPr>
                <w:b/>
                <w:sz w:val="22"/>
                <w:szCs w:val="22"/>
              </w:rPr>
            </w:pPr>
            <w:r w:rsidRPr="00267DFE">
              <w:rPr>
                <w:b/>
                <w:sz w:val="22"/>
                <w:szCs w:val="22"/>
              </w:rPr>
              <w:t>21)</w:t>
            </w:r>
          </w:p>
          <w:p w:rsidR="00C12241" w:rsidRPr="00267DFE" w:rsidRDefault="00C12241" w:rsidP="00F01126">
            <w:pPr>
              <w:rPr>
                <w:sz w:val="22"/>
                <w:szCs w:val="22"/>
              </w:rPr>
            </w:pPr>
            <w:r w:rsidRPr="00267DFE">
              <w:rPr>
                <w:sz w:val="22"/>
                <w:szCs w:val="22"/>
              </w:rPr>
              <w:object w:dxaOrig="4140" w:dyaOrig="4905">
                <v:shape id="_x0000_i1037" type="#_x0000_t75" style="width:207pt;height:245.25pt" o:ole="">
                  <v:imagedata r:id="rId29" o:title=""/>
                </v:shape>
                <o:OLEObject Type="Embed" ProgID="Paint.Picture" ShapeID="_x0000_i1037" DrawAspect="Content" ObjectID="_1414763801" r:id="rId30"/>
              </w:object>
            </w:r>
          </w:p>
          <w:p w:rsidR="00C12241" w:rsidRPr="00267DFE" w:rsidRDefault="00C12241" w:rsidP="00F01126">
            <w:pPr>
              <w:rPr>
                <w:sz w:val="22"/>
                <w:szCs w:val="22"/>
              </w:rPr>
            </w:pPr>
            <w:r w:rsidRPr="00267DFE">
              <w:rPr>
                <w:sz w:val="22"/>
                <w:szCs w:val="22"/>
              </w:rPr>
              <w:t>Yukarıdaki koordinat sistemindeki A ve B şekilleri için aşağıdakilerden hangisi doğrudur?</w:t>
            </w:r>
          </w:p>
          <w:p w:rsidR="00C12241" w:rsidRPr="00267DFE" w:rsidRDefault="00C12241" w:rsidP="00F01126">
            <w:pPr>
              <w:rPr>
                <w:sz w:val="22"/>
                <w:szCs w:val="22"/>
              </w:rPr>
            </w:pPr>
          </w:p>
          <w:p w:rsidR="00C12241" w:rsidRPr="00267DFE" w:rsidRDefault="00C12241" w:rsidP="00F01126">
            <w:pPr>
              <w:rPr>
                <w:sz w:val="22"/>
                <w:szCs w:val="22"/>
              </w:rPr>
            </w:pPr>
            <w:r w:rsidRPr="00267DFE">
              <w:rPr>
                <w:sz w:val="22"/>
                <w:szCs w:val="22"/>
              </w:rPr>
              <w:t>A ) B şekli, A şeklinin önce 6 br sola, 3 br aşa-</w:t>
            </w:r>
          </w:p>
          <w:p w:rsidR="00C12241" w:rsidRPr="00267DFE" w:rsidRDefault="00C12241" w:rsidP="00F01126">
            <w:pPr>
              <w:rPr>
                <w:sz w:val="22"/>
                <w:szCs w:val="22"/>
              </w:rPr>
            </w:pPr>
            <w:r w:rsidRPr="00267DFE">
              <w:rPr>
                <w:sz w:val="22"/>
                <w:szCs w:val="22"/>
              </w:rPr>
              <w:t xml:space="preserve">   ğıya ötelenmiş sonra da x eksenine göre </w:t>
            </w:r>
          </w:p>
          <w:p w:rsidR="00C12241" w:rsidRPr="00267DFE" w:rsidRDefault="00C12241" w:rsidP="00F01126">
            <w:pPr>
              <w:rPr>
                <w:sz w:val="22"/>
                <w:szCs w:val="22"/>
              </w:rPr>
            </w:pPr>
            <w:r w:rsidRPr="00267DFE">
              <w:rPr>
                <w:sz w:val="22"/>
                <w:szCs w:val="22"/>
              </w:rPr>
              <w:t xml:space="preserve">   yansımış halidir.</w:t>
            </w:r>
          </w:p>
          <w:p w:rsidR="00C12241" w:rsidRPr="00267DFE" w:rsidRDefault="00C12241" w:rsidP="00F01126">
            <w:pPr>
              <w:rPr>
                <w:sz w:val="22"/>
                <w:szCs w:val="22"/>
              </w:rPr>
            </w:pPr>
            <w:r w:rsidRPr="00267DFE">
              <w:rPr>
                <w:sz w:val="22"/>
                <w:szCs w:val="22"/>
              </w:rPr>
              <w:t>B ) B şekli, A şeklinin önce 6 br sağa,, 2 br aşa-</w:t>
            </w:r>
          </w:p>
          <w:p w:rsidR="00C12241" w:rsidRPr="00267DFE" w:rsidRDefault="00C12241" w:rsidP="00F01126">
            <w:pPr>
              <w:rPr>
                <w:sz w:val="22"/>
                <w:szCs w:val="22"/>
              </w:rPr>
            </w:pPr>
            <w:r w:rsidRPr="00267DFE">
              <w:rPr>
                <w:sz w:val="22"/>
                <w:szCs w:val="22"/>
              </w:rPr>
              <w:t xml:space="preserve">    ğıya ötelenmiş, sonra da y eksenine göre</w:t>
            </w:r>
          </w:p>
          <w:p w:rsidR="00C12241" w:rsidRPr="00267DFE" w:rsidRDefault="00C12241" w:rsidP="00F01126">
            <w:pPr>
              <w:rPr>
                <w:sz w:val="22"/>
                <w:szCs w:val="22"/>
              </w:rPr>
            </w:pPr>
            <w:r w:rsidRPr="00267DFE">
              <w:rPr>
                <w:sz w:val="22"/>
                <w:szCs w:val="22"/>
              </w:rPr>
              <w:t xml:space="preserve">    yansımış halidir.</w:t>
            </w:r>
          </w:p>
          <w:p w:rsidR="00C12241" w:rsidRPr="00267DFE" w:rsidRDefault="00C12241" w:rsidP="00F01126">
            <w:pPr>
              <w:rPr>
                <w:sz w:val="22"/>
                <w:szCs w:val="22"/>
              </w:rPr>
            </w:pPr>
            <w:r w:rsidRPr="00267DFE">
              <w:rPr>
                <w:sz w:val="22"/>
                <w:szCs w:val="22"/>
              </w:rPr>
              <w:t xml:space="preserve">C ) B şekli, A şeklinin önce x eksenine, sonra </w:t>
            </w:r>
          </w:p>
          <w:p w:rsidR="00C12241" w:rsidRPr="00267DFE" w:rsidRDefault="00C12241" w:rsidP="00F01126">
            <w:pPr>
              <w:rPr>
                <w:sz w:val="22"/>
                <w:szCs w:val="22"/>
              </w:rPr>
            </w:pPr>
            <w:r w:rsidRPr="00267DFE">
              <w:rPr>
                <w:sz w:val="22"/>
                <w:szCs w:val="22"/>
              </w:rPr>
              <w:t xml:space="preserve">    da y eksenine yansımış halidir.</w:t>
            </w:r>
          </w:p>
          <w:p w:rsidR="00C12241" w:rsidRPr="00267DFE" w:rsidRDefault="00C12241" w:rsidP="00737F4C">
            <w:pPr>
              <w:rPr>
                <w:sz w:val="22"/>
                <w:szCs w:val="22"/>
              </w:rPr>
            </w:pPr>
            <w:r w:rsidRPr="00267DFE">
              <w:rPr>
                <w:sz w:val="22"/>
                <w:szCs w:val="22"/>
              </w:rPr>
              <w:t>D ) B şekli, A şeklinin önce x eksenine göre</w:t>
            </w:r>
          </w:p>
          <w:p w:rsidR="00C12241" w:rsidRPr="00267DFE" w:rsidRDefault="00C12241" w:rsidP="00737F4C">
            <w:pPr>
              <w:rPr>
                <w:sz w:val="22"/>
                <w:szCs w:val="22"/>
              </w:rPr>
            </w:pPr>
            <w:r w:rsidRPr="00267DFE">
              <w:rPr>
                <w:sz w:val="22"/>
                <w:szCs w:val="22"/>
              </w:rPr>
              <w:t xml:space="preserve">    yansımış, sonra da 3 br sola ötelenmiş</w:t>
            </w:r>
          </w:p>
          <w:p w:rsidR="00C12241" w:rsidRPr="00267DFE" w:rsidRDefault="00C12241" w:rsidP="00737F4C">
            <w:pPr>
              <w:rPr>
                <w:b/>
                <w:sz w:val="22"/>
                <w:szCs w:val="22"/>
              </w:rPr>
            </w:pPr>
            <w:r w:rsidRPr="00267DFE">
              <w:rPr>
                <w:sz w:val="22"/>
                <w:szCs w:val="22"/>
              </w:rPr>
              <w:t xml:space="preserve">    halidir.</w:t>
            </w:r>
          </w:p>
        </w:tc>
      </w:tr>
      <w:tr w:rsidR="00C12241" w:rsidRPr="00D47FCA" w:rsidTr="00267DFE">
        <w:trPr>
          <w:trHeight w:val="210"/>
          <w:jc w:val="center"/>
        </w:trPr>
        <w:tc>
          <w:tcPr>
            <w:tcW w:w="4581" w:type="dxa"/>
          </w:tcPr>
          <w:p w:rsidR="00C12241" w:rsidRPr="00267DFE" w:rsidRDefault="00C12241" w:rsidP="00F01126">
            <w:pPr>
              <w:rPr>
                <w:b/>
                <w:sz w:val="22"/>
                <w:szCs w:val="22"/>
              </w:rPr>
            </w:pPr>
            <w:r w:rsidRPr="00267DFE">
              <w:rPr>
                <w:b/>
                <w:sz w:val="22"/>
                <w:szCs w:val="22"/>
              </w:rPr>
              <w:t>19)</w:t>
            </w:r>
          </w:p>
          <w:p w:rsidR="00C12241" w:rsidRPr="00267DFE" w:rsidRDefault="00C12241" w:rsidP="00F01126">
            <w:pPr>
              <w:rPr>
                <w:sz w:val="22"/>
                <w:szCs w:val="22"/>
              </w:rPr>
            </w:pPr>
            <w:r w:rsidRPr="00267DFE">
              <w:rPr>
                <w:sz w:val="22"/>
                <w:szCs w:val="22"/>
              </w:rPr>
              <w:object w:dxaOrig="4035" w:dyaOrig="2670">
                <v:shape id="_x0000_i1038" type="#_x0000_t75" style="width:201.75pt;height:133.5pt" o:ole="">
                  <v:imagedata r:id="rId31" o:title=""/>
                </v:shape>
                <o:OLEObject Type="Embed" ProgID="Paint.Picture" ShapeID="_x0000_i1038" DrawAspect="Content" ObjectID="_1414763802" r:id="rId32"/>
              </w:object>
            </w:r>
          </w:p>
          <w:p w:rsidR="00C12241" w:rsidRPr="00267DFE" w:rsidRDefault="00C12241" w:rsidP="00F01126">
            <w:pPr>
              <w:rPr>
                <w:sz w:val="22"/>
                <w:szCs w:val="22"/>
              </w:rPr>
            </w:pPr>
            <w:r w:rsidRPr="00267DFE">
              <w:rPr>
                <w:sz w:val="22"/>
                <w:szCs w:val="22"/>
              </w:rPr>
              <w:t xml:space="preserve">Şekilde kareli düzlemde verilen TUV üçgeni, </w:t>
            </w:r>
            <w:r w:rsidRPr="00267DFE">
              <w:rPr>
                <w:b/>
                <w:sz w:val="22"/>
                <w:szCs w:val="22"/>
                <w:u w:val="single"/>
              </w:rPr>
              <w:t>orijindeki T köşesi</w:t>
            </w:r>
            <w:r w:rsidRPr="00267DFE">
              <w:rPr>
                <w:sz w:val="22"/>
                <w:szCs w:val="22"/>
              </w:rPr>
              <w:t xml:space="preserve"> etrafında saat yönünde 180 </w:t>
            </w:r>
            <w:r w:rsidRPr="00267DFE">
              <w:rPr>
                <w:sz w:val="22"/>
                <w:szCs w:val="22"/>
                <w:vertAlign w:val="superscript"/>
              </w:rPr>
              <w:t>0</w:t>
            </w:r>
            <w:r w:rsidRPr="00267DFE">
              <w:rPr>
                <w:sz w:val="22"/>
                <w:szCs w:val="22"/>
              </w:rPr>
              <w:t xml:space="preserve"> döndürülürse V noktasının yeni koordinatları hangisi olur?</w:t>
            </w:r>
          </w:p>
          <w:p w:rsidR="00C12241" w:rsidRPr="00267DFE" w:rsidRDefault="00C12241" w:rsidP="00F01126">
            <w:pPr>
              <w:rPr>
                <w:sz w:val="22"/>
                <w:szCs w:val="22"/>
              </w:rPr>
            </w:pPr>
          </w:p>
          <w:p w:rsidR="00C12241" w:rsidRPr="00267DFE" w:rsidRDefault="00C12241" w:rsidP="00F01126">
            <w:pPr>
              <w:rPr>
                <w:sz w:val="22"/>
                <w:szCs w:val="22"/>
              </w:rPr>
            </w:pPr>
            <w:r w:rsidRPr="00267DFE">
              <w:rPr>
                <w:sz w:val="22"/>
                <w:szCs w:val="22"/>
              </w:rPr>
              <w:t>A ) (7,5)       B ) (-1,-4)     C ) (9,1)   D ) (5,-1)</w:t>
            </w:r>
          </w:p>
        </w:tc>
        <w:tc>
          <w:tcPr>
            <w:tcW w:w="4462" w:type="dxa"/>
            <w:vMerge/>
          </w:tcPr>
          <w:p w:rsidR="00C12241" w:rsidRPr="00267DFE" w:rsidRDefault="00C12241" w:rsidP="00F01126">
            <w:pPr>
              <w:rPr>
                <w:b/>
                <w:sz w:val="22"/>
                <w:szCs w:val="22"/>
              </w:rPr>
            </w:pPr>
          </w:p>
        </w:tc>
      </w:tr>
      <w:tr w:rsidR="00C12241" w:rsidRPr="00D47FCA" w:rsidTr="00267DFE">
        <w:trPr>
          <w:trHeight w:val="210"/>
          <w:jc w:val="center"/>
        </w:trPr>
        <w:tc>
          <w:tcPr>
            <w:tcW w:w="4581" w:type="dxa"/>
          </w:tcPr>
          <w:p w:rsidR="00C12241" w:rsidRPr="00267DFE" w:rsidRDefault="00C12241" w:rsidP="00F01126">
            <w:pPr>
              <w:rPr>
                <w:b/>
                <w:sz w:val="22"/>
                <w:szCs w:val="22"/>
              </w:rPr>
            </w:pPr>
            <w:r w:rsidRPr="00267DFE">
              <w:rPr>
                <w:b/>
                <w:sz w:val="22"/>
                <w:szCs w:val="22"/>
              </w:rPr>
              <w:t>20)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175"/>
              <w:gridCol w:w="2175"/>
            </w:tblGrid>
            <w:tr w:rsidR="00C12241" w:rsidRPr="00CF4E2C" w:rsidTr="00267DFE">
              <w:tc>
                <w:tcPr>
                  <w:tcW w:w="2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2241" w:rsidRPr="00267DFE" w:rsidRDefault="00C12241" w:rsidP="00F01126">
                  <w:pPr>
                    <w:rPr>
                      <w:sz w:val="22"/>
                      <w:szCs w:val="22"/>
                    </w:rPr>
                  </w:pPr>
                  <w:r w:rsidRPr="00267DFE">
                    <w:rPr>
                      <w:sz w:val="22"/>
                      <w:szCs w:val="22"/>
                    </w:rPr>
                    <w:t>ABC üçgeni</w:t>
                  </w:r>
                </w:p>
              </w:tc>
              <w:tc>
                <w:tcPr>
                  <w:tcW w:w="2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2241" w:rsidRPr="00267DFE" w:rsidRDefault="00C12241" w:rsidP="00F01126">
                  <w:pPr>
                    <w:rPr>
                      <w:sz w:val="22"/>
                      <w:szCs w:val="22"/>
                    </w:rPr>
                  </w:pPr>
                  <w:r w:rsidRPr="00267DFE">
                    <w:rPr>
                      <w:sz w:val="22"/>
                      <w:szCs w:val="22"/>
                    </w:rPr>
                    <w:t>A’B’C’ üçgeni</w:t>
                  </w:r>
                </w:p>
              </w:tc>
            </w:tr>
            <w:tr w:rsidR="00C12241" w:rsidRPr="00CF4E2C" w:rsidTr="00267DFE">
              <w:tc>
                <w:tcPr>
                  <w:tcW w:w="2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2241" w:rsidRPr="00267DFE" w:rsidRDefault="00C12241" w:rsidP="00F01126">
                  <w:pPr>
                    <w:rPr>
                      <w:sz w:val="22"/>
                      <w:szCs w:val="22"/>
                    </w:rPr>
                  </w:pPr>
                  <w:r w:rsidRPr="00267DFE">
                    <w:rPr>
                      <w:sz w:val="22"/>
                      <w:szCs w:val="22"/>
                    </w:rPr>
                    <w:t>A((1,-1)</w:t>
                  </w:r>
                </w:p>
              </w:tc>
              <w:tc>
                <w:tcPr>
                  <w:tcW w:w="2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2241" w:rsidRPr="00267DFE" w:rsidRDefault="00C12241" w:rsidP="00F01126">
                  <w:pPr>
                    <w:rPr>
                      <w:sz w:val="22"/>
                      <w:szCs w:val="22"/>
                    </w:rPr>
                  </w:pPr>
                  <w:r w:rsidRPr="00267DFE">
                    <w:rPr>
                      <w:sz w:val="22"/>
                      <w:szCs w:val="22"/>
                    </w:rPr>
                    <w:t>A’(2,-4)</w:t>
                  </w:r>
                </w:p>
              </w:tc>
            </w:tr>
            <w:tr w:rsidR="00C12241" w:rsidRPr="00CF4E2C" w:rsidTr="00267DFE">
              <w:tc>
                <w:tcPr>
                  <w:tcW w:w="2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2241" w:rsidRPr="00267DFE" w:rsidRDefault="00C12241" w:rsidP="00F01126">
                  <w:pPr>
                    <w:rPr>
                      <w:sz w:val="22"/>
                      <w:szCs w:val="22"/>
                    </w:rPr>
                  </w:pPr>
                  <w:r w:rsidRPr="00267DFE">
                    <w:rPr>
                      <w:sz w:val="22"/>
                      <w:szCs w:val="22"/>
                    </w:rPr>
                    <w:t>B(2,2)</w:t>
                  </w:r>
                </w:p>
              </w:tc>
              <w:tc>
                <w:tcPr>
                  <w:tcW w:w="2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2241" w:rsidRPr="00267DFE" w:rsidRDefault="00C12241" w:rsidP="00CF4E2C">
                  <w:pPr>
                    <w:rPr>
                      <w:sz w:val="22"/>
                      <w:szCs w:val="22"/>
                    </w:rPr>
                  </w:pPr>
                  <w:r w:rsidRPr="00267DFE">
                    <w:rPr>
                      <w:sz w:val="22"/>
                      <w:szCs w:val="22"/>
                    </w:rPr>
                    <w:t>B’(3,-1)</w:t>
                  </w:r>
                </w:p>
              </w:tc>
            </w:tr>
            <w:tr w:rsidR="00C12241" w:rsidRPr="00CF4E2C" w:rsidTr="00267DFE">
              <w:tc>
                <w:tcPr>
                  <w:tcW w:w="2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2241" w:rsidRPr="00267DFE" w:rsidRDefault="00C12241" w:rsidP="00F01126">
                  <w:pPr>
                    <w:rPr>
                      <w:sz w:val="22"/>
                      <w:szCs w:val="22"/>
                    </w:rPr>
                  </w:pPr>
                  <w:r w:rsidRPr="00267DFE">
                    <w:rPr>
                      <w:sz w:val="22"/>
                      <w:szCs w:val="22"/>
                    </w:rPr>
                    <w:t>C(-3,0)</w:t>
                  </w:r>
                </w:p>
              </w:tc>
              <w:tc>
                <w:tcPr>
                  <w:tcW w:w="2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2241" w:rsidRPr="00267DFE" w:rsidRDefault="00C12241" w:rsidP="00F01126">
                  <w:pPr>
                    <w:rPr>
                      <w:sz w:val="22"/>
                      <w:szCs w:val="22"/>
                    </w:rPr>
                  </w:pPr>
                  <w:r w:rsidRPr="00267DFE">
                    <w:rPr>
                      <w:sz w:val="22"/>
                      <w:szCs w:val="22"/>
                    </w:rPr>
                    <w:t>C’(-2,-3)</w:t>
                  </w:r>
                </w:p>
              </w:tc>
            </w:tr>
          </w:tbl>
          <w:p w:rsidR="00C12241" w:rsidRPr="00267DFE" w:rsidRDefault="00C12241" w:rsidP="00F01126">
            <w:pPr>
              <w:rPr>
                <w:sz w:val="22"/>
                <w:szCs w:val="22"/>
              </w:rPr>
            </w:pPr>
            <w:r w:rsidRPr="00267DFE">
              <w:rPr>
                <w:sz w:val="22"/>
                <w:szCs w:val="22"/>
              </w:rPr>
              <w:t>Yukarıda tabloda verilen ABC üçgenine aşağı- daki seçeneklerde verilen işlemlerden hangisi uygulanırsa A’B’C’ üçgeni oluşur?</w:t>
            </w:r>
          </w:p>
          <w:p w:rsidR="00C12241" w:rsidRPr="00267DFE" w:rsidRDefault="00C12241" w:rsidP="00F01126">
            <w:pPr>
              <w:rPr>
                <w:sz w:val="22"/>
                <w:szCs w:val="22"/>
              </w:rPr>
            </w:pPr>
            <w:r w:rsidRPr="00267DFE">
              <w:rPr>
                <w:sz w:val="22"/>
                <w:szCs w:val="22"/>
              </w:rPr>
              <w:t>A ) x eksenine göre yansıması alınırsa</w:t>
            </w:r>
          </w:p>
          <w:p w:rsidR="00C12241" w:rsidRPr="00267DFE" w:rsidRDefault="00C12241" w:rsidP="0097416E">
            <w:pPr>
              <w:rPr>
                <w:sz w:val="22"/>
                <w:szCs w:val="22"/>
              </w:rPr>
            </w:pPr>
            <w:r w:rsidRPr="00267DFE">
              <w:rPr>
                <w:sz w:val="22"/>
                <w:szCs w:val="22"/>
              </w:rPr>
              <w:t>B)Saat yönünde orijin etrafında 90</w:t>
            </w:r>
            <w:r w:rsidRPr="00267DFE">
              <w:rPr>
                <w:sz w:val="22"/>
                <w:szCs w:val="22"/>
                <w:vertAlign w:val="superscript"/>
              </w:rPr>
              <w:t>0</w:t>
            </w:r>
            <w:r w:rsidRPr="00267DFE">
              <w:rPr>
                <w:sz w:val="22"/>
                <w:szCs w:val="22"/>
              </w:rPr>
              <w:t xml:space="preserve"> döndürülürse</w:t>
            </w:r>
          </w:p>
          <w:p w:rsidR="00C12241" w:rsidRPr="00267DFE" w:rsidRDefault="00C12241" w:rsidP="0097416E">
            <w:pPr>
              <w:rPr>
                <w:sz w:val="22"/>
                <w:szCs w:val="22"/>
              </w:rPr>
            </w:pPr>
            <w:r w:rsidRPr="00267DFE">
              <w:rPr>
                <w:sz w:val="22"/>
                <w:szCs w:val="22"/>
              </w:rPr>
              <w:t>C) y eksenine göre yansıması alınırsa</w:t>
            </w:r>
          </w:p>
          <w:p w:rsidR="00C12241" w:rsidRPr="00267DFE" w:rsidRDefault="00C12241" w:rsidP="00A83023">
            <w:pPr>
              <w:rPr>
                <w:sz w:val="22"/>
                <w:szCs w:val="22"/>
              </w:rPr>
            </w:pPr>
            <w:r w:rsidRPr="00267DFE">
              <w:rPr>
                <w:sz w:val="22"/>
                <w:szCs w:val="22"/>
              </w:rPr>
              <w:t>D) 3 birim aşağı, 1 birim sağa öteleme yapılırsa</w:t>
            </w:r>
          </w:p>
        </w:tc>
        <w:tc>
          <w:tcPr>
            <w:tcW w:w="4462" w:type="dxa"/>
          </w:tcPr>
          <w:p w:rsidR="00C12241" w:rsidRPr="00267DFE" w:rsidRDefault="00C12241" w:rsidP="00F01126">
            <w:pPr>
              <w:rPr>
                <w:sz w:val="22"/>
                <w:szCs w:val="22"/>
              </w:rPr>
            </w:pPr>
            <w:r w:rsidRPr="00267DFE">
              <w:rPr>
                <w:b/>
                <w:sz w:val="22"/>
                <w:szCs w:val="22"/>
              </w:rPr>
              <w:t xml:space="preserve">22) </w:t>
            </w:r>
            <w:r w:rsidRPr="00267DFE">
              <w:rPr>
                <w:sz w:val="22"/>
                <w:szCs w:val="22"/>
              </w:rPr>
              <w:t xml:space="preserve">Köşe noktalarının koordinatları A(3,-2), </w:t>
            </w:r>
          </w:p>
          <w:p w:rsidR="00C12241" w:rsidRPr="00267DFE" w:rsidRDefault="00C12241" w:rsidP="00F01126">
            <w:pPr>
              <w:rPr>
                <w:b/>
                <w:sz w:val="22"/>
                <w:szCs w:val="22"/>
              </w:rPr>
            </w:pPr>
            <w:r w:rsidRPr="00267DFE">
              <w:rPr>
                <w:sz w:val="22"/>
                <w:szCs w:val="22"/>
              </w:rPr>
              <w:t xml:space="preserve">D(1,-4) ve E(5,0) olan ADE üçgeni orijin etrafında saat yönünün tersinde 180 </w:t>
            </w:r>
            <w:r w:rsidRPr="00267DFE">
              <w:rPr>
                <w:sz w:val="22"/>
                <w:szCs w:val="22"/>
                <w:vertAlign w:val="superscript"/>
              </w:rPr>
              <w:t>0</w:t>
            </w:r>
            <w:r w:rsidRPr="00267DFE">
              <w:rPr>
                <w:sz w:val="22"/>
                <w:szCs w:val="22"/>
              </w:rPr>
              <w:t xml:space="preserve"> döndürü-lüyor. </w:t>
            </w:r>
            <w:r w:rsidRPr="00267DFE">
              <w:rPr>
                <w:b/>
                <w:sz w:val="22"/>
                <w:szCs w:val="22"/>
              </w:rPr>
              <w:t>Yeni oluşan ADE üçgeninin köşe noktalarının koordinatları toplamı kaç olur?</w:t>
            </w:r>
          </w:p>
          <w:p w:rsidR="00C12241" w:rsidRPr="00267DFE" w:rsidRDefault="00C12241" w:rsidP="00F01126">
            <w:pPr>
              <w:rPr>
                <w:b/>
                <w:sz w:val="22"/>
                <w:szCs w:val="22"/>
              </w:rPr>
            </w:pPr>
          </w:p>
          <w:p w:rsidR="00C12241" w:rsidRPr="00267DFE" w:rsidRDefault="00C12241" w:rsidP="00F01126">
            <w:pPr>
              <w:rPr>
                <w:b/>
                <w:sz w:val="22"/>
                <w:szCs w:val="22"/>
              </w:rPr>
            </w:pPr>
            <w:r w:rsidRPr="00267DFE">
              <w:rPr>
                <w:sz w:val="22"/>
                <w:szCs w:val="22"/>
              </w:rPr>
              <w:t>A ) 3               B) 2            C) -1            D) -3</w:t>
            </w:r>
            <w:r w:rsidRPr="00267DFE">
              <w:rPr>
                <w:b/>
                <w:sz w:val="22"/>
                <w:szCs w:val="22"/>
              </w:rPr>
              <w:t xml:space="preserve"> </w:t>
            </w:r>
          </w:p>
          <w:p w:rsidR="00C12241" w:rsidRPr="00267DFE" w:rsidRDefault="00C12241" w:rsidP="00F01126">
            <w:pPr>
              <w:rPr>
                <w:sz w:val="22"/>
                <w:szCs w:val="22"/>
              </w:rPr>
            </w:pPr>
          </w:p>
        </w:tc>
      </w:tr>
    </w:tbl>
    <w:p w:rsidR="00C12241" w:rsidRDefault="00C12241" w:rsidP="000630F8">
      <w:pPr>
        <w:jc w:val="center"/>
      </w:pPr>
      <w:r>
        <w:t xml:space="preserve">M.TEVFİK SÖZÜDOĞRU </w:t>
      </w:r>
      <w:hyperlink r:id="rId33" w:history="1">
        <w:r>
          <w:rPr>
            <w:rStyle w:val="Hyperlink"/>
          </w:rPr>
          <w:t>www.sorubak.com</w:t>
        </w:r>
      </w:hyperlink>
    </w:p>
    <w:p w:rsidR="00C12241" w:rsidRDefault="00C12241" w:rsidP="000630F8">
      <w:pPr>
        <w:jc w:val="center"/>
      </w:pPr>
      <w:r>
        <w:t>Matematik Öğretmeni</w:t>
      </w:r>
    </w:p>
    <w:sectPr w:rsidR="00C12241" w:rsidSect="00F025CC">
      <w:headerReference w:type="default" r:id="rId34"/>
      <w:pgSz w:w="11907" w:h="16839" w:code="9"/>
      <w:pgMar w:top="263" w:right="227" w:bottom="3402" w:left="284" w:header="286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2241" w:rsidRDefault="00C12241" w:rsidP="00427267">
      <w:r>
        <w:separator/>
      </w:r>
    </w:p>
  </w:endnote>
  <w:endnote w:type="continuationSeparator" w:id="0">
    <w:p w:rsidR="00C12241" w:rsidRDefault="00C12241" w:rsidP="004272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2241" w:rsidRDefault="00C12241" w:rsidP="00427267">
      <w:r>
        <w:separator/>
      </w:r>
    </w:p>
  </w:footnote>
  <w:footnote w:type="continuationSeparator" w:id="0">
    <w:p w:rsidR="00C12241" w:rsidRDefault="00C12241" w:rsidP="004272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2241" w:rsidRDefault="00C12241">
    <w:pPr>
      <w:pStyle w:val="Header"/>
      <w:jc w:val="center"/>
    </w:pPr>
    <w:fldSimple w:instr=" PAGE   \* MERGEFORMAT ">
      <w:r>
        <w:rPr>
          <w:noProof/>
        </w:rPr>
        <w:t>4</w:t>
      </w:r>
    </w:fldSimple>
  </w:p>
  <w:p w:rsidR="00C12241" w:rsidRDefault="00C1224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F379C"/>
    <w:multiLevelType w:val="hybridMultilevel"/>
    <w:tmpl w:val="EECEFDA8"/>
    <w:lvl w:ilvl="0" w:tplc="3A0075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15030E0"/>
    <w:multiLevelType w:val="hybridMultilevel"/>
    <w:tmpl w:val="D33E75D4"/>
    <w:lvl w:ilvl="0" w:tplc="2EEEBD4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9316E43"/>
    <w:multiLevelType w:val="hybridMultilevel"/>
    <w:tmpl w:val="521C4F8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F5A1F84"/>
    <w:multiLevelType w:val="hybridMultilevel"/>
    <w:tmpl w:val="8F6EEC30"/>
    <w:lvl w:ilvl="0" w:tplc="2E167A9A">
      <w:start w:val="1"/>
      <w:numFmt w:val="decimal"/>
      <w:lvlText w:val="%1)"/>
      <w:lvlJc w:val="left"/>
      <w:pPr>
        <w:tabs>
          <w:tab w:val="num" w:pos="2625"/>
        </w:tabs>
        <w:ind w:left="2625" w:hanging="226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FBC4BA9"/>
    <w:multiLevelType w:val="hybridMultilevel"/>
    <w:tmpl w:val="2C2AC526"/>
    <w:lvl w:ilvl="0" w:tplc="9B129E3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355117C"/>
    <w:multiLevelType w:val="hybridMultilevel"/>
    <w:tmpl w:val="70AAAE9C"/>
    <w:lvl w:ilvl="0" w:tplc="089A3A6C">
      <w:start w:val="1"/>
      <w:numFmt w:val="upperRoman"/>
      <w:lvlText w:val="%1."/>
      <w:lvlJc w:val="left"/>
      <w:pPr>
        <w:ind w:left="93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  <w:rPr>
        <w:rFonts w:cs="Times New Roman"/>
      </w:rPr>
    </w:lvl>
  </w:abstractNum>
  <w:abstractNum w:abstractNumId="6">
    <w:nsid w:val="78CA2A6C"/>
    <w:multiLevelType w:val="hybridMultilevel"/>
    <w:tmpl w:val="64941F7E"/>
    <w:lvl w:ilvl="0" w:tplc="2E167A9A">
      <w:start w:val="1"/>
      <w:numFmt w:val="decimal"/>
      <w:lvlText w:val="%1)"/>
      <w:lvlJc w:val="left"/>
      <w:pPr>
        <w:tabs>
          <w:tab w:val="num" w:pos="2625"/>
        </w:tabs>
        <w:ind w:left="2625" w:hanging="226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3C68"/>
    <w:rsid w:val="00006FA9"/>
    <w:rsid w:val="0000754B"/>
    <w:rsid w:val="00011C70"/>
    <w:rsid w:val="00012EC5"/>
    <w:rsid w:val="000156FD"/>
    <w:rsid w:val="000229EF"/>
    <w:rsid w:val="00022FD7"/>
    <w:rsid w:val="000237A8"/>
    <w:rsid w:val="00025027"/>
    <w:rsid w:val="00025564"/>
    <w:rsid w:val="000313E0"/>
    <w:rsid w:val="000349FE"/>
    <w:rsid w:val="000373F6"/>
    <w:rsid w:val="000379D5"/>
    <w:rsid w:val="00040EEA"/>
    <w:rsid w:val="0005435E"/>
    <w:rsid w:val="00056ED5"/>
    <w:rsid w:val="000630F8"/>
    <w:rsid w:val="0006657C"/>
    <w:rsid w:val="000709A8"/>
    <w:rsid w:val="000721B4"/>
    <w:rsid w:val="00073FE0"/>
    <w:rsid w:val="00075612"/>
    <w:rsid w:val="00080E54"/>
    <w:rsid w:val="00083027"/>
    <w:rsid w:val="000846A5"/>
    <w:rsid w:val="00086B6F"/>
    <w:rsid w:val="000902BC"/>
    <w:rsid w:val="00090F65"/>
    <w:rsid w:val="0009259C"/>
    <w:rsid w:val="0009400A"/>
    <w:rsid w:val="000A01DC"/>
    <w:rsid w:val="000A3976"/>
    <w:rsid w:val="000A5EE4"/>
    <w:rsid w:val="000A6046"/>
    <w:rsid w:val="000A77D1"/>
    <w:rsid w:val="000B0D26"/>
    <w:rsid w:val="000B3C2F"/>
    <w:rsid w:val="000B4625"/>
    <w:rsid w:val="000B580D"/>
    <w:rsid w:val="000B6280"/>
    <w:rsid w:val="000C5E2A"/>
    <w:rsid w:val="000D03CC"/>
    <w:rsid w:val="000D0687"/>
    <w:rsid w:val="000D15C6"/>
    <w:rsid w:val="000D21DE"/>
    <w:rsid w:val="000D277B"/>
    <w:rsid w:val="000D3B85"/>
    <w:rsid w:val="000D646E"/>
    <w:rsid w:val="000D791F"/>
    <w:rsid w:val="000D7EF1"/>
    <w:rsid w:val="000E5969"/>
    <w:rsid w:val="000E661C"/>
    <w:rsid w:val="000F0C25"/>
    <w:rsid w:val="000F1855"/>
    <w:rsid w:val="000F211B"/>
    <w:rsid w:val="000F3520"/>
    <w:rsid w:val="000F6957"/>
    <w:rsid w:val="000F6E73"/>
    <w:rsid w:val="000F7F05"/>
    <w:rsid w:val="0010000B"/>
    <w:rsid w:val="00101A70"/>
    <w:rsid w:val="0010311C"/>
    <w:rsid w:val="001039AD"/>
    <w:rsid w:val="00103BC9"/>
    <w:rsid w:val="00111581"/>
    <w:rsid w:val="0011400A"/>
    <w:rsid w:val="001176FD"/>
    <w:rsid w:val="00120F26"/>
    <w:rsid w:val="00123706"/>
    <w:rsid w:val="00126906"/>
    <w:rsid w:val="00130B50"/>
    <w:rsid w:val="00137485"/>
    <w:rsid w:val="0014002D"/>
    <w:rsid w:val="001418CF"/>
    <w:rsid w:val="00142115"/>
    <w:rsid w:val="00142434"/>
    <w:rsid w:val="0014472A"/>
    <w:rsid w:val="00151CCC"/>
    <w:rsid w:val="001534C0"/>
    <w:rsid w:val="001556BD"/>
    <w:rsid w:val="00156FA9"/>
    <w:rsid w:val="001571AA"/>
    <w:rsid w:val="001609E1"/>
    <w:rsid w:val="00162F5C"/>
    <w:rsid w:val="00163441"/>
    <w:rsid w:val="0016351E"/>
    <w:rsid w:val="001647FE"/>
    <w:rsid w:val="001653BE"/>
    <w:rsid w:val="00165955"/>
    <w:rsid w:val="0017449E"/>
    <w:rsid w:val="0017575E"/>
    <w:rsid w:val="00176032"/>
    <w:rsid w:val="00182267"/>
    <w:rsid w:val="001825DB"/>
    <w:rsid w:val="00185DF3"/>
    <w:rsid w:val="00190142"/>
    <w:rsid w:val="00190E20"/>
    <w:rsid w:val="0019143E"/>
    <w:rsid w:val="0019655C"/>
    <w:rsid w:val="00197F3B"/>
    <w:rsid w:val="001A050A"/>
    <w:rsid w:val="001A0EC2"/>
    <w:rsid w:val="001A3484"/>
    <w:rsid w:val="001B3660"/>
    <w:rsid w:val="001C2B58"/>
    <w:rsid w:val="001C725F"/>
    <w:rsid w:val="001D1C85"/>
    <w:rsid w:val="001D2213"/>
    <w:rsid w:val="001D2F00"/>
    <w:rsid w:val="001D5B73"/>
    <w:rsid w:val="001D6D3E"/>
    <w:rsid w:val="001E0FBC"/>
    <w:rsid w:val="001E3708"/>
    <w:rsid w:val="001E53F7"/>
    <w:rsid w:val="001E6F0D"/>
    <w:rsid w:val="001E7B40"/>
    <w:rsid w:val="001F12C4"/>
    <w:rsid w:val="001F5595"/>
    <w:rsid w:val="00200317"/>
    <w:rsid w:val="002004A9"/>
    <w:rsid w:val="00201291"/>
    <w:rsid w:val="002019DC"/>
    <w:rsid w:val="00206FFF"/>
    <w:rsid w:val="00214CD4"/>
    <w:rsid w:val="0021646F"/>
    <w:rsid w:val="00222CDD"/>
    <w:rsid w:val="002258B3"/>
    <w:rsid w:val="00235D8F"/>
    <w:rsid w:val="00236261"/>
    <w:rsid w:val="00242D9B"/>
    <w:rsid w:val="002454AE"/>
    <w:rsid w:val="00247B74"/>
    <w:rsid w:val="0025426C"/>
    <w:rsid w:val="002560B7"/>
    <w:rsid w:val="00266582"/>
    <w:rsid w:val="00267DFE"/>
    <w:rsid w:val="00270F2C"/>
    <w:rsid w:val="0027568B"/>
    <w:rsid w:val="00275F3D"/>
    <w:rsid w:val="00276912"/>
    <w:rsid w:val="002847FE"/>
    <w:rsid w:val="00287DD2"/>
    <w:rsid w:val="0029497E"/>
    <w:rsid w:val="002A0F42"/>
    <w:rsid w:val="002A5527"/>
    <w:rsid w:val="002B0D3E"/>
    <w:rsid w:val="002B1544"/>
    <w:rsid w:val="002B4E43"/>
    <w:rsid w:val="002B6B77"/>
    <w:rsid w:val="002C03FB"/>
    <w:rsid w:val="002C624E"/>
    <w:rsid w:val="002C6EA3"/>
    <w:rsid w:val="002C787C"/>
    <w:rsid w:val="002C79FA"/>
    <w:rsid w:val="002D2B42"/>
    <w:rsid w:val="002D30B1"/>
    <w:rsid w:val="002D666E"/>
    <w:rsid w:val="002E26AB"/>
    <w:rsid w:val="002E33A6"/>
    <w:rsid w:val="002E6BBC"/>
    <w:rsid w:val="002E7092"/>
    <w:rsid w:val="002F04A8"/>
    <w:rsid w:val="002F1E7E"/>
    <w:rsid w:val="002F2B96"/>
    <w:rsid w:val="002F714D"/>
    <w:rsid w:val="00300033"/>
    <w:rsid w:val="00300F02"/>
    <w:rsid w:val="00302890"/>
    <w:rsid w:val="00304421"/>
    <w:rsid w:val="003156FE"/>
    <w:rsid w:val="003158C7"/>
    <w:rsid w:val="00320492"/>
    <w:rsid w:val="00320E4B"/>
    <w:rsid w:val="00325B22"/>
    <w:rsid w:val="003326B4"/>
    <w:rsid w:val="00337B3E"/>
    <w:rsid w:val="003418EA"/>
    <w:rsid w:val="003423CF"/>
    <w:rsid w:val="00346924"/>
    <w:rsid w:val="0034785D"/>
    <w:rsid w:val="003514AD"/>
    <w:rsid w:val="00352893"/>
    <w:rsid w:val="00354391"/>
    <w:rsid w:val="003544F3"/>
    <w:rsid w:val="00355179"/>
    <w:rsid w:val="00356544"/>
    <w:rsid w:val="0036200E"/>
    <w:rsid w:val="00363713"/>
    <w:rsid w:val="00370D33"/>
    <w:rsid w:val="0037365F"/>
    <w:rsid w:val="0038275C"/>
    <w:rsid w:val="00387B98"/>
    <w:rsid w:val="003909DD"/>
    <w:rsid w:val="00390A5E"/>
    <w:rsid w:val="00393B37"/>
    <w:rsid w:val="003A189A"/>
    <w:rsid w:val="003A44FB"/>
    <w:rsid w:val="003A7FC6"/>
    <w:rsid w:val="003B7C5A"/>
    <w:rsid w:val="003C1982"/>
    <w:rsid w:val="003C2BC7"/>
    <w:rsid w:val="003C33B4"/>
    <w:rsid w:val="003C3B3B"/>
    <w:rsid w:val="003C5098"/>
    <w:rsid w:val="003D160D"/>
    <w:rsid w:val="003D1E91"/>
    <w:rsid w:val="003E0B16"/>
    <w:rsid w:val="003E1C9D"/>
    <w:rsid w:val="003E2364"/>
    <w:rsid w:val="003E386C"/>
    <w:rsid w:val="003E6B6A"/>
    <w:rsid w:val="003F1616"/>
    <w:rsid w:val="003F28C1"/>
    <w:rsid w:val="003F338C"/>
    <w:rsid w:val="003F444B"/>
    <w:rsid w:val="003F65E7"/>
    <w:rsid w:val="004013B8"/>
    <w:rsid w:val="00401E8C"/>
    <w:rsid w:val="0040206F"/>
    <w:rsid w:val="00405B03"/>
    <w:rsid w:val="004079A9"/>
    <w:rsid w:val="004204C8"/>
    <w:rsid w:val="00420F25"/>
    <w:rsid w:val="00424819"/>
    <w:rsid w:val="00427267"/>
    <w:rsid w:val="00430BD8"/>
    <w:rsid w:val="00430DC6"/>
    <w:rsid w:val="004339A9"/>
    <w:rsid w:val="00435D16"/>
    <w:rsid w:val="00442E82"/>
    <w:rsid w:val="00451580"/>
    <w:rsid w:val="004548DB"/>
    <w:rsid w:val="004568D5"/>
    <w:rsid w:val="00456A7F"/>
    <w:rsid w:val="00457A35"/>
    <w:rsid w:val="00461B3C"/>
    <w:rsid w:val="00462057"/>
    <w:rsid w:val="00462831"/>
    <w:rsid w:val="004631EA"/>
    <w:rsid w:val="00465AAC"/>
    <w:rsid w:val="00472068"/>
    <w:rsid w:val="00477451"/>
    <w:rsid w:val="00480945"/>
    <w:rsid w:val="004812AD"/>
    <w:rsid w:val="00482049"/>
    <w:rsid w:val="00497819"/>
    <w:rsid w:val="004A014C"/>
    <w:rsid w:val="004A5092"/>
    <w:rsid w:val="004B0064"/>
    <w:rsid w:val="004B0804"/>
    <w:rsid w:val="004B1AC8"/>
    <w:rsid w:val="004B4825"/>
    <w:rsid w:val="004B7F8F"/>
    <w:rsid w:val="004C1939"/>
    <w:rsid w:val="004C2E0D"/>
    <w:rsid w:val="004C401B"/>
    <w:rsid w:val="004C4479"/>
    <w:rsid w:val="004D0386"/>
    <w:rsid w:val="004D1244"/>
    <w:rsid w:val="004D26E4"/>
    <w:rsid w:val="004D3957"/>
    <w:rsid w:val="004D3CA3"/>
    <w:rsid w:val="004D4C73"/>
    <w:rsid w:val="004D76CB"/>
    <w:rsid w:val="004D7F8B"/>
    <w:rsid w:val="004F035D"/>
    <w:rsid w:val="004F0733"/>
    <w:rsid w:val="004F294A"/>
    <w:rsid w:val="00500E24"/>
    <w:rsid w:val="00503425"/>
    <w:rsid w:val="00504E54"/>
    <w:rsid w:val="005077EA"/>
    <w:rsid w:val="00507C1B"/>
    <w:rsid w:val="0051073D"/>
    <w:rsid w:val="00511EA7"/>
    <w:rsid w:val="00516DB7"/>
    <w:rsid w:val="00517EC5"/>
    <w:rsid w:val="005357B4"/>
    <w:rsid w:val="00536427"/>
    <w:rsid w:val="00541D10"/>
    <w:rsid w:val="0054275F"/>
    <w:rsid w:val="00552A88"/>
    <w:rsid w:val="0055594E"/>
    <w:rsid w:val="00555D6B"/>
    <w:rsid w:val="00557906"/>
    <w:rsid w:val="005607F8"/>
    <w:rsid w:val="005620EA"/>
    <w:rsid w:val="005624F7"/>
    <w:rsid w:val="00563CAE"/>
    <w:rsid w:val="00566489"/>
    <w:rsid w:val="005678E3"/>
    <w:rsid w:val="0057097E"/>
    <w:rsid w:val="00572D16"/>
    <w:rsid w:val="00575745"/>
    <w:rsid w:val="00576B36"/>
    <w:rsid w:val="00582241"/>
    <w:rsid w:val="00582F1D"/>
    <w:rsid w:val="0058425E"/>
    <w:rsid w:val="00584F41"/>
    <w:rsid w:val="00585AA3"/>
    <w:rsid w:val="00586046"/>
    <w:rsid w:val="0058685D"/>
    <w:rsid w:val="00594052"/>
    <w:rsid w:val="00594512"/>
    <w:rsid w:val="00595A14"/>
    <w:rsid w:val="005A4120"/>
    <w:rsid w:val="005A58C7"/>
    <w:rsid w:val="005B54CE"/>
    <w:rsid w:val="005C0518"/>
    <w:rsid w:val="005C12DC"/>
    <w:rsid w:val="005C3942"/>
    <w:rsid w:val="005D22BB"/>
    <w:rsid w:val="005D23CE"/>
    <w:rsid w:val="005D3B48"/>
    <w:rsid w:val="005D46A7"/>
    <w:rsid w:val="005D4A6F"/>
    <w:rsid w:val="005D52A3"/>
    <w:rsid w:val="005D679A"/>
    <w:rsid w:val="005D73B5"/>
    <w:rsid w:val="005E2D01"/>
    <w:rsid w:val="005E336E"/>
    <w:rsid w:val="005F0F77"/>
    <w:rsid w:val="005F2E68"/>
    <w:rsid w:val="005F39B1"/>
    <w:rsid w:val="005F5E4F"/>
    <w:rsid w:val="005F69A4"/>
    <w:rsid w:val="00603195"/>
    <w:rsid w:val="00603E56"/>
    <w:rsid w:val="00603FEA"/>
    <w:rsid w:val="00606F6B"/>
    <w:rsid w:val="0060714E"/>
    <w:rsid w:val="00611447"/>
    <w:rsid w:val="0061148D"/>
    <w:rsid w:val="00611818"/>
    <w:rsid w:val="00617D7F"/>
    <w:rsid w:val="00625668"/>
    <w:rsid w:val="00626021"/>
    <w:rsid w:val="00631299"/>
    <w:rsid w:val="00640659"/>
    <w:rsid w:val="006437B8"/>
    <w:rsid w:val="00644643"/>
    <w:rsid w:val="00644F16"/>
    <w:rsid w:val="00646C78"/>
    <w:rsid w:val="006512CE"/>
    <w:rsid w:val="00652796"/>
    <w:rsid w:val="00654E5C"/>
    <w:rsid w:val="00660528"/>
    <w:rsid w:val="00665C87"/>
    <w:rsid w:val="00666769"/>
    <w:rsid w:val="00667051"/>
    <w:rsid w:val="00677EB1"/>
    <w:rsid w:val="006869C9"/>
    <w:rsid w:val="00686FD8"/>
    <w:rsid w:val="0068733B"/>
    <w:rsid w:val="006A017E"/>
    <w:rsid w:val="006A0376"/>
    <w:rsid w:val="006A1843"/>
    <w:rsid w:val="006A4362"/>
    <w:rsid w:val="006A79A7"/>
    <w:rsid w:val="006C2579"/>
    <w:rsid w:val="006C2C60"/>
    <w:rsid w:val="006C3890"/>
    <w:rsid w:val="006C3C68"/>
    <w:rsid w:val="006C4B73"/>
    <w:rsid w:val="006C68AD"/>
    <w:rsid w:val="006D0C31"/>
    <w:rsid w:val="006E0891"/>
    <w:rsid w:val="006E0D35"/>
    <w:rsid w:val="006E0E0A"/>
    <w:rsid w:val="006E1BED"/>
    <w:rsid w:val="006E2142"/>
    <w:rsid w:val="006E3795"/>
    <w:rsid w:val="006E3EF1"/>
    <w:rsid w:val="006E5D3A"/>
    <w:rsid w:val="006E6E01"/>
    <w:rsid w:val="006F3DE5"/>
    <w:rsid w:val="007002EB"/>
    <w:rsid w:val="00702689"/>
    <w:rsid w:val="00711832"/>
    <w:rsid w:val="00713E3C"/>
    <w:rsid w:val="00714512"/>
    <w:rsid w:val="00714878"/>
    <w:rsid w:val="0072203F"/>
    <w:rsid w:val="00722320"/>
    <w:rsid w:val="0072397D"/>
    <w:rsid w:val="00726B5C"/>
    <w:rsid w:val="00733330"/>
    <w:rsid w:val="00734473"/>
    <w:rsid w:val="00734AED"/>
    <w:rsid w:val="0073585A"/>
    <w:rsid w:val="00737F4C"/>
    <w:rsid w:val="00741E5B"/>
    <w:rsid w:val="00745691"/>
    <w:rsid w:val="00746403"/>
    <w:rsid w:val="00750388"/>
    <w:rsid w:val="00762ABB"/>
    <w:rsid w:val="00770669"/>
    <w:rsid w:val="00774B7F"/>
    <w:rsid w:val="007761B7"/>
    <w:rsid w:val="0078437B"/>
    <w:rsid w:val="00784D00"/>
    <w:rsid w:val="00791E4E"/>
    <w:rsid w:val="00795EC6"/>
    <w:rsid w:val="007A0012"/>
    <w:rsid w:val="007A0131"/>
    <w:rsid w:val="007A096A"/>
    <w:rsid w:val="007A2D92"/>
    <w:rsid w:val="007A5017"/>
    <w:rsid w:val="007B20A3"/>
    <w:rsid w:val="007B458D"/>
    <w:rsid w:val="007B56AE"/>
    <w:rsid w:val="007B6FB9"/>
    <w:rsid w:val="007C1AEA"/>
    <w:rsid w:val="007C38E1"/>
    <w:rsid w:val="007C48ED"/>
    <w:rsid w:val="007D354E"/>
    <w:rsid w:val="007D611D"/>
    <w:rsid w:val="007E0757"/>
    <w:rsid w:val="007F0632"/>
    <w:rsid w:val="007F4413"/>
    <w:rsid w:val="007F491B"/>
    <w:rsid w:val="007F73C4"/>
    <w:rsid w:val="007F7ECF"/>
    <w:rsid w:val="008008B8"/>
    <w:rsid w:val="00800B23"/>
    <w:rsid w:val="00802BA1"/>
    <w:rsid w:val="0080397E"/>
    <w:rsid w:val="00811C63"/>
    <w:rsid w:val="00816459"/>
    <w:rsid w:val="008223BB"/>
    <w:rsid w:val="00825E6D"/>
    <w:rsid w:val="00826D27"/>
    <w:rsid w:val="00827C2C"/>
    <w:rsid w:val="00833641"/>
    <w:rsid w:val="00833917"/>
    <w:rsid w:val="00835751"/>
    <w:rsid w:val="00836A0B"/>
    <w:rsid w:val="008373F7"/>
    <w:rsid w:val="00846452"/>
    <w:rsid w:val="00850220"/>
    <w:rsid w:val="008504E0"/>
    <w:rsid w:val="00852DF2"/>
    <w:rsid w:val="00854DE7"/>
    <w:rsid w:val="00855B36"/>
    <w:rsid w:val="00857FFE"/>
    <w:rsid w:val="0086130B"/>
    <w:rsid w:val="0086217A"/>
    <w:rsid w:val="0086377D"/>
    <w:rsid w:val="008656AB"/>
    <w:rsid w:val="0086591E"/>
    <w:rsid w:val="00866257"/>
    <w:rsid w:val="00867540"/>
    <w:rsid w:val="00870E74"/>
    <w:rsid w:val="00871BEB"/>
    <w:rsid w:val="00872A20"/>
    <w:rsid w:val="00877335"/>
    <w:rsid w:val="008819C0"/>
    <w:rsid w:val="008857C7"/>
    <w:rsid w:val="00885CE3"/>
    <w:rsid w:val="0088719A"/>
    <w:rsid w:val="008911D8"/>
    <w:rsid w:val="00893C3A"/>
    <w:rsid w:val="00896917"/>
    <w:rsid w:val="00897E0E"/>
    <w:rsid w:val="008A051E"/>
    <w:rsid w:val="008A0D77"/>
    <w:rsid w:val="008A4E44"/>
    <w:rsid w:val="008A6F0E"/>
    <w:rsid w:val="008C2612"/>
    <w:rsid w:val="008C2E9C"/>
    <w:rsid w:val="008C6B3E"/>
    <w:rsid w:val="008C75A7"/>
    <w:rsid w:val="008D00EA"/>
    <w:rsid w:val="008D7406"/>
    <w:rsid w:val="008E19C3"/>
    <w:rsid w:val="008E1B39"/>
    <w:rsid w:val="008E1DC5"/>
    <w:rsid w:val="008E4B9C"/>
    <w:rsid w:val="008E512C"/>
    <w:rsid w:val="008E732C"/>
    <w:rsid w:val="008F6651"/>
    <w:rsid w:val="009018D3"/>
    <w:rsid w:val="009070CF"/>
    <w:rsid w:val="00913A51"/>
    <w:rsid w:val="00914D69"/>
    <w:rsid w:val="00915CE2"/>
    <w:rsid w:val="00917867"/>
    <w:rsid w:val="00920DF1"/>
    <w:rsid w:val="009212F1"/>
    <w:rsid w:val="009224D2"/>
    <w:rsid w:val="00924888"/>
    <w:rsid w:val="0093029A"/>
    <w:rsid w:val="00935B05"/>
    <w:rsid w:val="009404C6"/>
    <w:rsid w:val="00943139"/>
    <w:rsid w:val="00944E12"/>
    <w:rsid w:val="009455F7"/>
    <w:rsid w:val="0094732F"/>
    <w:rsid w:val="00947B57"/>
    <w:rsid w:val="00950284"/>
    <w:rsid w:val="00953033"/>
    <w:rsid w:val="0095345D"/>
    <w:rsid w:val="00954065"/>
    <w:rsid w:val="009557BA"/>
    <w:rsid w:val="00957EDE"/>
    <w:rsid w:val="00961C7C"/>
    <w:rsid w:val="009653CB"/>
    <w:rsid w:val="00967819"/>
    <w:rsid w:val="009735CC"/>
    <w:rsid w:val="0097416E"/>
    <w:rsid w:val="0098088E"/>
    <w:rsid w:val="00980ECD"/>
    <w:rsid w:val="00981992"/>
    <w:rsid w:val="0098302F"/>
    <w:rsid w:val="009832D7"/>
    <w:rsid w:val="00985CEB"/>
    <w:rsid w:val="00990B25"/>
    <w:rsid w:val="00991579"/>
    <w:rsid w:val="00994241"/>
    <w:rsid w:val="00996308"/>
    <w:rsid w:val="009A02EA"/>
    <w:rsid w:val="009A7542"/>
    <w:rsid w:val="009B0880"/>
    <w:rsid w:val="009B32E0"/>
    <w:rsid w:val="009B4201"/>
    <w:rsid w:val="009B5CA0"/>
    <w:rsid w:val="009C14BB"/>
    <w:rsid w:val="009C48E3"/>
    <w:rsid w:val="009C5AF0"/>
    <w:rsid w:val="009C5F5C"/>
    <w:rsid w:val="009C7B62"/>
    <w:rsid w:val="009D27FB"/>
    <w:rsid w:val="009D45E7"/>
    <w:rsid w:val="009D5CF1"/>
    <w:rsid w:val="009D5D95"/>
    <w:rsid w:val="009E0514"/>
    <w:rsid w:val="009E07B9"/>
    <w:rsid w:val="009E4B3A"/>
    <w:rsid w:val="009E50B0"/>
    <w:rsid w:val="009E5388"/>
    <w:rsid w:val="009E70AC"/>
    <w:rsid w:val="009F00EF"/>
    <w:rsid w:val="009F0C4A"/>
    <w:rsid w:val="009F249A"/>
    <w:rsid w:val="009F2977"/>
    <w:rsid w:val="009F2B4C"/>
    <w:rsid w:val="009F4147"/>
    <w:rsid w:val="009F58BF"/>
    <w:rsid w:val="009F7538"/>
    <w:rsid w:val="00A00FE3"/>
    <w:rsid w:val="00A02016"/>
    <w:rsid w:val="00A03C68"/>
    <w:rsid w:val="00A058BB"/>
    <w:rsid w:val="00A109A0"/>
    <w:rsid w:val="00A13495"/>
    <w:rsid w:val="00A137DC"/>
    <w:rsid w:val="00A13C0C"/>
    <w:rsid w:val="00A14554"/>
    <w:rsid w:val="00A1753A"/>
    <w:rsid w:val="00A177F4"/>
    <w:rsid w:val="00A17D3A"/>
    <w:rsid w:val="00A20671"/>
    <w:rsid w:val="00A21D14"/>
    <w:rsid w:val="00A22D79"/>
    <w:rsid w:val="00A2608F"/>
    <w:rsid w:val="00A40613"/>
    <w:rsid w:val="00A44DCE"/>
    <w:rsid w:val="00A51EC1"/>
    <w:rsid w:val="00A52466"/>
    <w:rsid w:val="00A53E6B"/>
    <w:rsid w:val="00A54C5E"/>
    <w:rsid w:val="00A561C7"/>
    <w:rsid w:val="00A60FB4"/>
    <w:rsid w:val="00A648C8"/>
    <w:rsid w:val="00A64FA4"/>
    <w:rsid w:val="00A65598"/>
    <w:rsid w:val="00A76BAB"/>
    <w:rsid w:val="00A76C60"/>
    <w:rsid w:val="00A82B1E"/>
    <w:rsid w:val="00A83023"/>
    <w:rsid w:val="00A85D40"/>
    <w:rsid w:val="00A926D3"/>
    <w:rsid w:val="00A92877"/>
    <w:rsid w:val="00A957BB"/>
    <w:rsid w:val="00A97FFA"/>
    <w:rsid w:val="00AA3F24"/>
    <w:rsid w:val="00AA6EE4"/>
    <w:rsid w:val="00AB04E1"/>
    <w:rsid w:val="00AB077E"/>
    <w:rsid w:val="00AB0A8E"/>
    <w:rsid w:val="00AB14A3"/>
    <w:rsid w:val="00AB34D1"/>
    <w:rsid w:val="00AB6ADB"/>
    <w:rsid w:val="00AC1F48"/>
    <w:rsid w:val="00AC40E0"/>
    <w:rsid w:val="00AD0AD6"/>
    <w:rsid w:val="00AD354F"/>
    <w:rsid w:val="00AE31A3"/>
    <w:rsid w:val="00AF3C8D"/>
    <w:rsid w:val="00AF59F5"/>
    <w:rsid w:val="00B01C34"/>
    <w:rsid w:val="00B01C50"/>
    <w:rsid w:val="00B073CA"/>
    <w:rsid w:val="00B1066D"/>
    <w:rsid w:val="00B109D6"/>
    <w:rsid w:val="00B14B49"/>
    <w:rsid w:val="00B2173D"/>
    <w:rsid w:val="00B24008"/>
    <w:rsid w:val="00B25B54"/>
    <w:rsid w:val="00B261B7"/>
    <w:rsid w:val="00B31A03"/>
    <w:rsid w:val="00B345D6"/>
    <w:rsid w:val="00B3719C"/>
    <w:rsid w:val="00B43002"/>
    <w:rsid w:val="00B432F2"/>
    <w:rsid w:val="00B46BBD"/>
    <w:rsid w:val="00B5287C"/>
    <w:rsid w:val="00B534A9"/>
    <w:rsid w:val="00B563AA"/>
    <w:rsid w:val="00B56536"/>
    <w:rsid w:val="00B65F03"/>
    <w:rsid w:val="00B66577"/>
    <w:rsid w:val="00B672CD"/>
    <w:rsid w:val="00B70A1B"/>
    <w:rsid w:val="00B736CC"/>
    <w:rsid w:val="00B76B30"/>
    <w:rsid w:val="00B8456B"/>
    <w:rsid w:val="00B84630"/>
    <w:rsid w:val="00B84ACD"/>
    <w:rsid w:val="00B8607A"/>
    <w:rsid w:val="00B94851"/>
    <w:rsid w:val="00B96E1F"/>
    <w:rsid w:val="00B9711B"/>
    <w:rsid w:val="00BA2757"/>
    <w:rsid w:val="00BA37C4"/>
    <w:rsid w:val="00BA3CDE"/>
    <w:rsid w:val="00BA73FF"/>
    <w:rsid w:val="00BB6F65"/>
    <w:rsid w:val="00BC22F6"/>
    <w:rsid w:val="00BC28EA"/>
    <w:rsid w:val="00BC3916"/>
    <w:rsid w:val="00BC3E15"/>
    <w:rsid w:val="00BC61E1"/>
    <w:rsid w:val="00BD0BF7"/>
    <w:rsid w:val="00BD37A3"/>
    <w:rsid w:val="00BE1C35"/>
    <w:rsid w:val="00BE24E8"/>
    <w:rsid w:val="00BE3D0E"/>
    <w:rsid w:val="00BE6059"/>
    <w:rsid w:val="00BE7E59"/>
    <w:rsid w:val="00BF161C"/>
    <w:rsid w:val="00BF1CCC"/>
    <w:rsid w:val="00C021DD"/>
    <w:rsid w:val="00C025A3"/>
    <w:rsid w:val="00C031BD"/>
    <w:rsid w:val="00C035DD"/>
    <w:rsid w:val="00C119B9"/>
    <w:rsid w:val="00C12241"/>
    <w:rsid w:val="00C13B51"/>
    <w:rsid w:val="00C21581"/>
    <w:rsid w:val="00C234F2"/>
    <w:rsid w:val="00C24833"/>
    <w:rsid w:val="00C318C9"/>
    <w:rsid w:val="00C33838"/>
    <w:rsid w:val="00C364E4"/>
    <w:rsid w:val="00C367D0"/>
    <w:rsid w:val="00C401D1"/>
    <w:rsid w:val="00C40EF5"/>
    <w:rsid w:val="00C4459A"/>
    <w:rsid w:val="00C445AE"/>
    <w:rsid w:val="00C532C0"/>
    <w:rsid w:val="00C6273B"/>
    <w:rsid w:val="00C6567E"/>
    <w:rsid w:val="00C66D00"/>
    <w:rsid w:val="00C67825"/>
    <w:rsid w:val="00C71B31"/>
    <w:rsid w:val="00C84207"/>
    <w:rsid w:val="00C85327"/>
    <w:rsid w:val="00C90DED"/>
    <w:rsid w:val="00C9203E"/>
    <w:rsid w:val="00CA0FA9"/>
    <w:rsid w:val="00CA5EEC"/>
    <w:rsid w:val="00CA7AF3"/>
    <w:rsid w:val="00CB003B"/>
    <w:rsid w:val="00CB2C39"/>
    <w:rsid w:val="00CB4101"/>
    <w:rsid w:val="00CB7A7E"/>
    <w:rsid w:val="00CB7BD2"/>
    <w:rsid w:val="00CD07FB"/>
    <w:rsid w:val="00CE2227"/>
    <w:rsid w:val="00CE3093"/>
    <w:rsid w:val="00CE3E43"/>
    <w:rsid w:val="00CE7D01"/>
    <w:rsid w:val="00CF2926"/>
    <w:rsid w:val="00CF4E2C"/>
    <w:rsid w:val="00CF55DA"/>
    <w:rsid w:val="00CF6103"/>
    <w:rsid w:val="00CF63CF"/>
    <w:rsid w:val="00CF696C"/>
    <w:rsid w:val="00D0130F"/>
    <w:rsid w:val="00D03172"/>
    <w:rsid w:val="00D07467"/>
    <w:rsid w:val="00D07F0D"/>
    <w:rsid w:val="00D11795"/>
    <w:rsid w:val="00D120B9"/>
    <w:rsid w:val="00D12495"/>
    <w:rsid w:val="00D15880"/>
    <w:rsid w:val="00D15AC5"/>
    <w:rsid w:val="00D2068A"/>
    <w:rsid w:val="00D217F0"/>
    <w:rsid w:val="00D21E94"/>
    <w:rsid w:val="00D26767"/>
    <w:rsid w:val="00D271B5"/>
    <w:rsid w:val="00D330D2"/>
    <w:rsid w:val="00D33538"/>
    <w:rsid w:val="00D362E6"/>
    <w:rsid w:val="00D37857"/>
    <w:rsid w:val="00D408E2"/>
    <w:rsid w:val="00D41255"/>
    <w:rsid w:val="00D4246F"/>
    <w:rsid w:val="00D47FCA"/>
    <w:rsid w:val="00D512D4"/>
    <w:rsid w:val="00D522F8"/>
    <w:rsid w:val="00D53A41"/>
    <w:rsid w:val="00D60B28"/>
    <w:rsid w:val="00D61D76"/>
    <w:rsid w:val="00D61DD5"/>
    <w:rsid w:val="00D676D3"/>
    <w:rsid w:val="00D723A8"/>
    <w:rsid w:val="00D7368D"/>
    <w:rsid w:val="00D74E85"/>
    <w:rsid w:val="00D77566"/>
    <w:rsid w:val="00D8006B"/>
    <w:rsid w:val="00D80B7A"/>
    <w:rsid w:val="00D82926"/>
    <w:rsid w:val="00D83A46"/>
    <w:rsid w:val="00D905D9"/>
    <w:rsid w:val="00D92B5C"/>
    <w:rsid w:val="00D95651"/>
    <w:rsid w:val="00D96C92"/>
    <w:rsid w:val="00DA4F3C"/>
    <w:rsid w:val="00DB0451"/>
    <w:rsid w:val="00DB6BC4"/>
    <w:rsid w:val="00DC5963"/>
    <w:rsid w:val="00DD0BD5"/>
    <w:rsid w:val="00DD0DD9"/>
    <w:rsid w:val="00DD75B9"/>
    <w:rsid w:val="00DE19FC"/>
    <w:rsid w:val="00DE2B1B"/>
    <w:rsid w:val="00DE3536"/>
    <w:rsid w:val="00DE541E"/>
    <w:rsid w:val="00DF29EE"/>
    <w:rsid w:val="00DF4E67"/>
    <w:rsid w:val="00DF55EC"/>
    <w:rsid w:val="00E03379"/>
    <w:rsid w:val="00E03385"/>
    <w:rsid w:val="00E10096"/>
    <w:rsid w:val="00E103CE"/>
    <w:rsid w:val="00E122E7"/>
    <w:rsid w:val="00E12725"/>
    <w:rsid w:val="00E139E0"/>
    <w:rsid w:val="00E156FE"/>
    <w:rsid w:val="00E16159"/>
    <w:rsid w:val="00E163F3"/>
    <w:rsid w:val="00E2133D"/>
    <w:rsid w:val="00E24B41"/>
    <w:rsid w:val="00E25399"/>
    <w:rsid w:val="00E27C83"/>
    <w:rsid w:val="00E30EEF"/>
    <w:rsid w:val="00E3372B"/>
    <w:rsid w:val="00E347C8"/>
    <w:rsid w:val="00E4122B"/>
    <w:rsid w:val="00E41891"/>
    <w:rsid w:val="00E44E43"/>
    <w:rsid w:val="00E46EA4"/>
    <w:rsid w:val="00E53E09"/>
    <w:rsid w:val="00E54452"/>
    <w:rsid w:val="00E620CD"/>
    <w:rsid w:val="00E644B1"/>
    <w:rsid w:val="00E66B99"/>
    <w:rsid w:val="00E711EE"/>
    <w:rsid w:val="00E7464B"/>
    <w:rsid w:val="00E80FD8"/>
    <w:rsid w:val="00E8170B"/>
    <w:rsid w:val="00E8214A"/>
    <w:rsid w:val="00E827A2"/>
    <w:rsid w:val="00E950DC"/>
    <w:rsid w:val="00EA4FE5"/>
    <w:rsid w:val="00EA664A"/>
    <w:rsid w:val="00EB15EE"/>
    <w:rsid w:val="00EB7138"/>
    <w:rsid w:val="00EC0BCF"/>
    <w:rsid w:val="00ED0775"/>
    <w:rsid w:val="00ED62BC"/>
    <w:rsid w:val="00ED70D8"/>
    <w:rsid w:val="00ED77BC"/>
    <w:rsid w:val="00EE356B"/>
    <w:rsid w:val="00EE43E2"/>
    <w:rsid w:val="00EE68D3"/>
    <w:rsid w:val="00EF3770"/>
    <w:rsid w:val="00EF3DB7"/>
    <w:rsid w:val="00F01126"/>
    <w:rsid w:val="00F025CC"/>
    <w:rsid w:val="00F05505"/>
    <w:rsid w:val="00F06232"/>
    <w:rsid w:val="00F064B7"/>
    <w:rsid w:val="00F07457"/>
    <w:rsid w:val="00F132C5"/>
    <w:rsid w:val="00F140CB"/>
    <w:rsid w:val="00F15B1E"/>
    <w:rsid w:val="00F17DAD"/>
    <w:rsid w:val="00F22B03"/>
    <w:rsid w:val="00F245B1"/>
    <w:rsid w:val="00F3254B"/>
    <w:rsid w:val="00F3475F"/>
    <w:rsid w:val="00F361B3"/>
    <w:rsid w:val="00F402A5"/>
    <w:rsid w:val="00F4154E"/>
    <w:rsid w:val="00F4335F"/>
    <w:rsid w:val="00F43E8D"/>
    <w:rsid w:val="00F443A1"/>
    <w:rsid w:val="00F456C1"/>
    <w:rsid w:val="00F472FD"/>
    <w:rsid w:val="00F6039F"/>
    <w:rsid w:val="00F64FB5"/>
    <w:rsid w:val="00F70857"/>
    <w:rsid w:val="00F7285B"/>
    <w:rsid w:val="00F834BC"/>
    <w:rsid w:val="00F875D0"/>
    <w:rsid w:val="00F90C7C"/>
    <w:rsid w:val="00F9484D"/>
    <w:rsid w:val="00F94987"/>
    <w:rsid w:val="00FA3B55"/>
    <w:rsid w:val="00FB2A7D"/>
    <w:rsid w:val="00FB5342"/>
    <w:rsid w:val="00FB66CC"/>
    <w:rsid w:val="00FC00CB"/>
    <w:rsid w:val="00FC166A"/>
    <w:rsid w:val="00FC43AC"/>
    <w:rsid w:val="00FD7316"/>
    <w:rsid w:val="00FE4836"/>
    <w:rsid w:val="00FE7E0B"/>
    <w:rsid w:val="00FF5AC7"/>
    <w:rsid w:val="00FF5FBC"/>
    <w:rsid w:val="00FF6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3C68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354391"/>
    <w:rPr>
      <w:rFonts w:cs="Times New Roman"/>
      <w:b/>
      <w:bCs/>
    </w:rPr>
  </w:style>
  <w:style w:type="table" w:styleId="TableGrid">
    <w:name w:val="Table Grid"/>
    <w:basedOn w:val="TableNormal"/>
    <w:uiPriority w:val="99"/>
    <w:rsid w:val="006C3C6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C3C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C3C68"/>
    <w:rPr>
      <w:rFonts w:ascii="Tahoma" w:hAnsi="Tahoma" w:cs="Tahoma"/>
      <w:sz w:val="16"/>
      <w:szCs w:val="16"/>
    </w:rPr>
  </w:style>
  <w:style w:type="paragraph" w:customStyle="1" w:styleId="AralkYok1">
    <w:name w:val="Aralık Yok1"/>
    <w:uiPriority w:val="99"/>
    <w:rsid w:val="00197F3B"/>
    <w:rPr>
      <w:rFonts w:ascii="Calibri" w:hAnsi="Calibri" w:cs="Calibri"/>
      <w:lang w:eastAsia="en-US"/>
    </w:rPr>
  </w:style>
  <w:style w:type="paragraph" w:styleId="Header">
    <w:name w:val="header"/>
    <w:basedOn w:val="Normal"/>
    <w:link w:val="HeaderChar"/>
    <w:uiPriority w:val="99"/>
    <w:rsid w:val="0042726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27267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42726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27267"/>
    <w:rPr>
      <w:rFonts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CF6103"/>
    <w:rPr>
      <w:rFonts w:cs="Times New Roman"/>
      <w:color w:val="808080"/>
    </w:rPr>
  </w:style>
  <w:style w:type="paragraph" w:styleId="ListParagraph">
    <w:name w:val="List Paragraph"/>
    <w:basedOn w:val="Normal"/>
    <w:uiPriority w:val="99"/>
    <w:qFormat/>
    <w:rsid w:val="0019143E"/>
    <w:pPr>
      <w:ind w:left="720"/>
      <w:contextualSpacing/>
    </w:pPr>
  </w:style>
  <w:style w:type="paragraph" w:customStyle="1" w:styleId="AralkYok2">
    <w:name w:val="Aralık Yok2"/>
    <w:uiPriority w:val="99"/>
    <w:rsid w:val="000709A8"/>
    <w:rPr>
      <w:rFonts w:ascii="Calibri" w:hAnsi="Calibri"/>
      <w:lang w:eastAsia="en-US"/>
    </w:rPr>
  </w:style>
  <w:style w:type="character" w:customStyle="1" w:styleId="A6">
    <w:name w:val="A6"/>
    <w:uiPriority w:val="99"/>
    <w:rsid w:val="0086377D"/>
    <w:rPr>
      <w:b/>
      <w:color w:val="000000"/>
    </w:rPr>
  </w:style>
  <w:style w:type="character" w:customStyle="1" w:styleId="A7">
    <w:name w:val="A7"/>
    <w:uiPriority w:val="99"/>
    <w:rsid w:val="0086377D"/>
    <w:rPr>
      <w:b/>
      <w:color w:val="000000"/>
      <w:sz w:val="20"/>
      <w:u w:val="single"/>
    </w:rPr>
  </w:style>
  <w:style w:type="paragraph" w:styleId="NoSpacing">
    <w:name w:val="No Spacing"/>
    <w:uiPriority w:val="99"/>
    <w:qFormat/>
    <w:rsid w:val="0086377D"/>
    <w:rPr>
      <w:rFonts w:ascii="Calibri" w:hAnsi="Calibri"/>
      <w:lang w:eastAsia="en-US"/>
    </w:rPr>
  </w:style>
  <w:style w:type="paragraph" w:customStyle="1" w:styleId="Pa15">
    <w:name w:val="Pa15"/>
    <w:basedOn w:val="Normal"/>
    <w:next w:val="Normal"/>
    <w:uiPriority w:val="99"/>
    <w:rsid w:val="00541D10"/>
    <w:pPr>
      <w:autoSpaceDE w:val="0"/>
      <w:autoSpaceDN w:val="0"/>
      <w:adjustRightInd w:val="0"/>
      <w:spacing w:line="201" w:lineRule="atLeast"/>
    </w:pPr>
    <w:rPr>
      <w:rFonts w:ascii="Arial" w:hAnsi="Arial"/>
    </w:rPr>
  </w:style>
  <w:style w:type="paragraph" w:customStyle="1" w:styleId="Default">
    <w:name w:val="Default"/>
    <w:uiPriority w:val="99"/>
    <w:rsid w:val="00B1066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156FA9"/>
    <w:pPr>
      <w:spacing w:before="100" w:beforeAutospacing="1" w:after="100" w:afterAutospacing="1"/>
    </w:pPr>
  </w:style>
  <w:style w:type="paragraph" w:customStyle="1" w:styleId="AralkYok3">
    <w:name w:val="Aralık Yok3"/>
    <w:uiPriority w:val="99"/>
    <w:rsid w:val="00985CEB"/>
    <w:rPr>
      <w:rFonts w:ascii="Calibri" w:hAnsi="Calibri" w:cs="Calibri"/>
      <w:lang w:eastAsia="en-US"/>
    </w:rPr>
  </w:style>
  <w:style w:type="paragraph" w:customStyle="1" w:styleId="AralkYok4">
    <w:name w:val="Aralık Yok4"/>
    <w:uiPriority w:val="99"/>
    <w:rsid w:val="00870E74"/>
    <w:rPr>
      <w:rFonts w:ascii="Calibri" w:hAnsi="Calibri" w:cs="Calibri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rsid w:val="00CB7A7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CB7A7E"/>
    <w:rPr>
      <w:rFonts w:cs="Times New Roman"/>
    </w:rPr>
  </w:style>
  <w:style w:type="character" w:styleId="EndnoteReference">
    <w:name w:val="endnote reference"/>
    <w:basedOn w:val="DefaultParagraphFont"/>
    <w:uiPriority w:val="99"/>
    <w:semiHidden/>
    <w:rsid w:val="00CB7A7E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9F00E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055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5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5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5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5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5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5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5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5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5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5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5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34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image" Target="media/image6.emf"/><Relationship Id="rId25" Type="http://schemas.openxmlformats.org/officeDocument/2006/relationships/image" Target="media/image10.png"/><Relationship Id="rId33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openxmlformats.org/officeDocument/2006/relationships/oleObject" Target="embeddings/oleObject11.bin"/><Relationship Id="rId36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png"/><Relationship Id="rId31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png"/><Relationship Id="rId30" Type="http://schemas.openxmlformats.org/officeDocument/2006/relationships/oleObject" Target="embeddings/oleObject12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5</Pages>
  <Words>866</Words>
  <Characters>4940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/>
  <cp:keywords>www.sorubak.com</cp:keywords>
  <dc:description>www.sorubak.com</dc:description>
  <cp:lastModifiedBy>edanur</cp:lastModifiedBy>
  <cp:revision>2</cp:revision>
  <cp:lastPrinted>2012-04-17T08:07:00Z</cp:lastPrinted>
  <dcterms:created xsi:type="dcterms:W3CDTF">2012-09-24T11:05:00Z</dcterms:created>
  <dcterms:modified xsi:type="dcterms:W3CDTF">2012-11-18T15:10:00Z</dcterms:modified>
  <cp:category>www.sorubak.com</cp:category>
</cp:coreProperties>
</file>