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23" w:rsidRPr="00A3040A" w:rsidRDefault="00147B23" w:rsidP="00A3040A">
      <w:pPr>
        <w:jc w:val="center"/>
        <w:rPr>
          <w:b/>
        </w:rPr>
      </w:pPr>
      <w:r w:rsidRPr="00A3040A">
        <w:rPr>
          <w:b/>
        </w:rPr>
        <w:t>FERİDE BEKÇİOĞLU SECONDARY SCHOOL 2012-2013 EDUCATION YEAR</w:t>
      </w:r>
    </w:p>
    <w:p w:rsidR="00147B23" w:rsidRPr="00A3040A" w:rsidRDefault="00147B23" w:rsidP="00A3040A">
      <w:pPr>
        <w:jc w:val="center"/>
        <w:rPr>
          <w:b/>
        </w:rPr>
      </w:pPr>
      <w:r w:rsidRPr="00A3040A">
        <w:rPr>
          <w:b/>
        </w:rPr>
        <w:t>ENGLISH LESSON 8th  GRADE 1</w:t>
      </w:r>
      <w:r w:rsidRPr="00A3040A">
        <w:rPr>
          <w:b/>
          <w:vertAlign w:val="superscript"/>
        </w:rPr>
        <w:t xml:space="preserve">ST </w:t>
      </w:r>
      <w:r w:rsidRPr="00A3040A">
        <w:rPr>
          <w:b/>
        </w:rPr>
        <w:t>TERM 1</w:t>
      </w:r>
      <w:r w:rsidRPr="00A3040A">
        <w:rPr>
          <w:b/>
          <w:vertAlign w:val="superscript"/>
        </w:rPr>
        <w:t>st</w:t>
      </w:r>
      <w:r w:rsidRPr="00A3040A">
        <w:rPr>
          <w:b/>
        </w:rPr>
        <w:t xml:space="preserve">  WRITTEN EXAM</w:t>
      </w:r>
    </w:p>
    <w:p w:rsidR="00147B23" w:rsidRPr="00A3040A" w:rsidRDefault="00147B23" w:rsidP="00A3040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45pt;margin-top:5.95pt;width:540pt;height:27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" strokecolor="#036" strokeweight="4.5pt">
            <v:stroke linestyle="thickThin"/>
            <v:textbox>
              <w:txbxContent>
                <w:p w:rsidR="00147B23" w:rsidRDefault="00147B23" w:rsidP="00A3040A">
                  <w:r>
                    <w:t>Name/Surname                                                                        Class:                   Number:</w:t>
                  </w:r>
                </w:p>
                <w:p w:rsidR="00147B23" w:rsidRDefault="00147B23" w:rsidP="00A3040A"/>
                <w:p w:rsidR="00147B23" w:rsidRDefault="00147B23" w:rsidP="00A3040A">
                  <w:r>
                    <w:t>Htghffffffgfgfhggfgfgf</w:t>
                  </w:r>
                </w:p>
                <w:p w:rsidR="00147B23" w:rsidRDefault="00147B23" w:rsidP="00A3040A"/>
                <w:p w:rsidR="00147B23" w:rsidRDefault="00147B23" w:rsidP="00A3040A"/>
                <w:p w:rsidR="00147B23" w:rsidRDefault="00147B23" w:rsidP="00A3040A"/>
                <w:p w:rsidR="00147B23" w:rsidRDefault="00147B23" w:rsidP="00A3040A"/>
                <w:p w:rsidR="00147B23" w:rsidRDefault="00147B23" w:rsidP="00A3040A"/>
                <w:p w:rsidR="00147B23" w:rsidRDefault="00147B23" w:rsidP="00A3040A"/>
                <w:p w:rsidR="00147B23" w:rsidRDefault="00147B23" w:rsidP="00A3040A">
                  <w:r>
                    <w:t>A</w:t>
                  </w:r>
                </w:p>
              </w:txbxContent>
            </v:textbox>
          </v:shape>
        </w:pict>
      </w:r>
    </w:p>
    <w:p w:rsidR="00147B23" w:rsidRDefault="00147B23" w:rsidP="00A3040A"/>
    <w:p w:rsidR="00147B23" w:rsidRDefault="00147B23" w:rsidP="00A3040A"/>
    <w:p w:rsidR="00147B23" w:rsidRPr="0085025C" w:rsidRDefault="00147B23" w:rsidP="00A3040A">
      <w:pPr>
        <w:rPr>
          <w:b/>
        </w:rPr>
      </w:pPr>
      <w:r w:rsidRPr="0085025C">
        <w:rPr>
          <w:b/>
        </w:rPr>
        <w:t>A) Read the</w:t>
      </w:r>
      <w:r>
        <w:rPr>
          <w:b/>
        </w:rPr>
        <w:t xml:space="preserve"> </w:t>
      </w:r>
      <w:r w:rsidRPr="0085025C">
        <w:rPr>
          <w:b/>
        </w:rPr>
        <w:t>sentences</w:t>
      </w:r>
      <w:r>
        <w:rPr>
          <w:b/>
        </w:rPr>
        <w:t xml:space="preserve"> </w:t>
      </w:r>
      <w:r w:rsidRPr="0085025C">
        <w:rPr>
          <w:b/>
        </w:rPr>
        <w:t>and</w:t>
      </w:r>
      <w:r>
        <w:rPr>
          <w:b/>
        </w:rPr>
        <w:t xml:space="preserve"> </w:t>
      </w:r>
      <w:r w:rsidRPr="0085025C">
        <w:rPr>
          <w:b/>
        </w:rPr>
        <w:t>find</w:t>
      </w:r>
      <w:r>
        <w:rPr>
          <w:b/>
        </w:rPr>
        <w:t xml:space="preserve"> </w:t>
      </w:r>
      <w:r w:rsidRPr="0085025C">
        <w:rPr>
          <w:b/>
        </w:rPr>
        <w:t>the</w:t>
      </w:r>
      <w:r>
        <w:rPr>
          <w:b/>
        </w:rPr>
        <w:t xml:space="preserve"> </w:t>
      </w:r>
      <w:r w:rsidRPr="0085025C">
        <w:rPr>
          <w:b/>
        </w:rPr>
        <w:t>correct</w:t>
      </w:r>
      <w:r>
        <w:rPr>
          <w:b/>
        </w:rPr>
        <w:t xml:space="preserve"> </w:t>
      </w:r>
      <w:r w:rsidRPr="0085025C">
        <w:rPr>
          <w:b/>
        </w:rPr>
        <w:t>adjective</w:t>
      </w:r>
      <w:r>
        <w:rPr>
          <w:b/>
        </w:rPr>
        <w:t xml:space="preserve"> </w:t>
      </w:r>
      <w:r w:rsidRPr="0085025C">
        <w:rPr>
          <w:b/>
        </w:rPr>
        <w:t>to</w:t>
      </w:r>
      <w:r>
        <w:rPr>
          <w:b/>
        </w:rPr>
        <w:t xml:space="preserve"> </w:t>
      </w:r>
      <w:r w:rsidRPr="0085025C">
        <w:rPr>
          <w:b/>
        </w:rPr>
        <w:t>fill in the</w:t>
      </w:r>
      <w:r>
        <w:rPr>
          <w:b/>
        </w:rPr>
        <w:t xml:space="preserve"> </w:t>
      </w:r>
      <w:r w:rsidRPr="0085025C">
        <w:rPr>
          <w:b/>
        </w:rPr>
        <w:t>balnks.</w:t>
      </w:r>
      <w:r>
        <w:rPr>
          <w:b/>
        </w:rPr>
        <w:t>(2 p)</w:t>
      </w:r>
    </w:p>
    <w:p w:rsidR="00147B23" w:rsidRDefault="00147B23" w:rsidP="00A3040A">
      <w:r>
        <w:t>1) John never tell lies; you can tell your secrets tohim. He is_____________________.</w:t>
      </w:r>
    </w:p>
    <w:p w:rsidR="00147B23" w:rsidRDefault="00147B23" w:rsidP="00A3040A">
      <w:r>
        <w:t>2) Mr. Robinson hates spending money. He never gives willingly. He is ___________________.</w:t>
      </w:r>
    </w:p>
    <w:p w:rsidR="00147B23" w:rsidRDefault="00147B23" w:rsidP="00A3040A">
      <w:r>
        <w:t>3) Şermin becomes very embarrased when she speaks to other people. She is very _________________.</w:t>
      </w:r>
    </w:p>
    <w:p w:rsidR="00147B23" w:rsidRDefault="00147B23" w:rsidP="00A3040A">
      <w:r>
        <w:t>4) Nancy usually smiles. She is never unhappyor nervous. She is _____________________.</w:t>
      </w:r>
    </w:p>
    <w:p w:rsidR="00147B23" w:rsidRDefault="00147B23" w:rsidP="00A3040A">
      <w:r>
        <w:t>5) Tony always makes us laugh. He is __________________.</w:t>
      </w:r>
    </w:p>
    <w:p w:rsidR="00147B23" w:rsidRDefault="00147B23" w:rsidP="00A3040A"/>
    <w:p w:rsidR="00147B23" w:rsidRDefault="00147B23" w:rsidP="00A3040A">
      <w:r>
        <w:t>cheerful - shy - reliable - funny - stingy</w:t>
      </w:r>
    </w:p>
    <w:p w:rsidR="00147B23" w:rsidRDefault="00147B23" w:rsidP="00A3040A"/>
    <w:p w:rsidR="00147B23" w:rsidRDefault="00147B23" w:rsidP="00A3040A">
      <w:r>
        <w:rPr>
          <w:b/>
        </w:rPr>
        <w:t>B) Od</w:t>
      </w:r>
      <w:r w:rsidRPr="0085025C">
        <w:rPr>
          <w:b/>
        </w:rPr>
        <w:t>d</w:t>
      </w:r>
      <w:r>
        <w:rPr>
          <w:b/>
        </w:rPr>
        <w:t xml:space="preserve"> </w:t>
      </w:r>
      <w:r w:rsidRPr="0085025C">
        <w:rPr>
          <w:b/>
        </w:rPr>
        <w:t>one</w:t>
      </w:r>
      <w:r>
        <w:rPr>
          <w:b/>
        </w:rPr>
        <w:t xml:space="preserve"> </w:t>
      </w:r>
      <w:r w:rsidRPr="0085025C">
        <w:rPr>
          <w:b/>
        </w:rPr>
        <w:t>out.</w:t>
      </w:r>
      <w:r>
        <w:rPr>
          <w:b/>
        </w:rPr>
        <w:t xml:space="preserve"> (2 p)</w:t>
      </w:r>
      <w:r>
        <w:tab/>
      </w:r>
      <w:r>
        <w:tab/>
      </w:r>
      <w:r>
        <w:tab/>
      </w:r>
      <w:r>
        <w:tab/>
      </w:r>
      <w:r w:rsidRPr="0085025C">
        <w:rPr>
          <w:b/>
        </w:rPr>
        <w:t>C) True orfalse?</w:t>
      </w:r>
      <w:r>
        <w:rPr>
          <w:b/>
        </w:rPr>
        <w:t xml:space="preserve"> (2 p)</w:t>
      </w:r>
    </w:p>
    <w:p w:rsidR="00147B23" w:rsidRDefault="00147B23" w:rsidP="00A3040A">
      <w:r>
        <w:t>1) beautiful - mediumheight - clever</w:t>
      </w:r>
      <w:r>
        <w:tab/>
      </w:r>
      <w:r>
        <w:tab/>
        <w:t xml:space="preserve">            1) A true friend isn’t unreliable (…….)</w:t>
      </w:r>
    </w:p>
    <w:p w:rsidR="00147B23" w:rsidRDefault="00147B23" w:rsidP="00A3040A">
      <w:r>
        <w:t>2) plump - overweight - pretty</w:t>
      </w:r>
      <w:r>
        <w:tab/>
      </w:r>
      <w:r>
        <w:tab/>
      </w:r>
      <w:r>
        <w:tab/>
        <w:t>2) A true friend should  be sincere (…….)</w:t>
      </w:r>
    </w:p>
    <w:p w:rsidR="00147B23" w:rsidRDefault="00147B23" w:rsidP="00A3040A">
      <w:r>
        <w:t>3) lazy - stingy - reliable</w:t>
      </w:r>
      <w:r>
        <w:tab/>
      </w:r>
      <w:r>
        <w:tab/>
      </w:r>
      <w:r>
        <w:tab/>
      </w:r>
      <w:r>
        <w:tab/>
        <w:t>3) A true friend is pretty (……..)</w:t>
      </w:r>
    </w:p>
    <w:p w:rsidR="00147B23" w:rsidRDefault="00147B23" w:rsidP="00A3040A">
      <w:r>
        <w:t>4) polite - slim - fat</w:t>
      </w:r>
      <w:r>
        <w:tab/>
      </w:r>
      <w:r>
        <w:tab/>
      </w:r>
      <w:r>
        <w:tab/>
      </w:r>
      <w:r>
        <w:tab/>
      </w:r>
      <w:r>
        <w:tab/>
        <w:t>4) A true friend shouldn’t be stingy (…...)</w:t>
      </w:r>
    </w:p>
    <w:p w:rsidR="00147B23" w:rsidRDefault="00147B23" w:rsidP="00A3040A">
      <w:r>
        <w:t>5) nice - tall - rude</w:t>
      </w:r>
      <w:r>
        <w:tab/>
      </w:r>
      <w:r>
        <w:tab/>
      </w:r>
      <w:r>
        <w:tab/>
      </w:r>
      <w:r>
        <w:tab/>
      </w:r>
      <w:r>
        <w:tab/>
        <w:t>5) A true friend isn’t supportive (…….)</w:t>
      </w:r>
    </w:p>
    <w:p w:rsidR="00147B23" w:rsidRPr="0085025C" w:rsidRDefault="00147B23" w:rsidP="00A3040A">
      <w:pPr>
        <w:rPr>
          <w:b/>
        </w:rPr>
      </w:pPr>
      <w:r w:rsidRPr="0085025C">
        <w:rPr>
          <w:b/>
        </w:rPr>
        <w:t>D) Read and</w:t>
      </w:r>
      <w:r>
        <w:rPr>
          <w:b/>
        </w:rPr>
        <w:t xml:space="preserve"> </w:t>
      </w:r>
      <w:r w:rsidRPr="0085025C">
        <w:rPr>
          <w:b/>
        </w:rPr>
        <w:t>decide</w:t>
      </w:r>
      <w:r>
        <w:rPr>
          <w:b/>
        </w:rPr>
        <w:t xml:space="preserve"> </w:t>
      </w:r>
      <w:r w:rsidRPr="0085025C">
        <w:rPr>
          <w:b/>
        </w:rPr>
        <w:t>what</w:t>
      </w:r>
      <w:r>
        <w:rPr>
          <w:b/>
        </w:rPr>
        <w:t xml:space="preserve"> </w:t>
      </w:r>
      <w:r w:rsidRPr="0085025C">
        <w:rPr>
          <w:b/>
        </w:rPr>
        <w:t>kind of learner</w:t>
      </w:r>
      <w:r>
        <w:rPr>
          <w:b/>
        </w:rPr>
        <w:t xml:space="preserve"> </w:t>
      </w:r>
      <w:r w:rsidRPr="0085025C">
        <w:rPr>
          <w:b/>
        </w:rPr>
        <w:t>are</w:t>
      </w:r>
      <w:r>
        <w:rPr>
          <w:b/>
        </w:rPr>
        <w:t xml:space="preserve"> </w:t>
      </w:r>
      <w:r w:rsidRPr="0085025C">
        <w:rPr>
          <w:b/>
        </w:rPr>
        <w:t>Tom, Jenny</w:t>
      </w:r>
      <w:r>
        <w:rPr>
          <w:b/>
        </w:rPr>
        <w:t xml:space="preserve"> </w:t>
      </w:r>
      <w:r w:rsidRPr="0085025C">
        <w:rPr>
          <w:b/>
        </w:rPr>
        <w:t>and</w:t>
      </w:r>
      <w:r>
        <w:rPr>
          <w:b/>
        </w:rPr>
        <w:t xml:space="preserve"> </w:t>
      </w:r>
      <w:r w:rsidRPr="0085025C">
        <w:rPr>
          <w:b/>
        </w:rPr>
        <w:t>Marry.</w:t>
      </w:r>
      <w:r>
        <w:rPr>
          <w:b/>
        </w:rPr>
        <w:t xml:space="preserve"> (2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7"/>
        <w:gridCol w:w="3638"/>
        <w:gridCol w:w="3638"/>
      </w:tblGrid>
      <w:tr w:rsidR="00147B23" w:rsidTr="00F2439B">
        <w:trPr>
          <w:trHeight w:val="1278"/>
        </w:trPr>
        <w:tc>
          <w:tcPr>
            <w:tcW w:w="3637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Tom: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I don’t like sitting, I like learning in a relaxed position.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  <w:tc>
          <w:tcPr>
            <w:tcW w:w="3638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Jenny: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I am good at written communication. I want to be a writer</w:t>
            </w:r>
          </w:p>
        </w:tc>
        <w:tc>
          <w:tcPr>
            <w:tcW w:w="3638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Marry: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I want to be a lawyer and I am good at listening activities.</w:t>
            </w:r>
          </w:p>
        </w:tc>
      </w:tr>
      <w:tr w:rsidR="00147B23" w:rsidTr="00F2439B">
        <w:trPr>
          <w:trHeight w:val="559"/>
        </w:trPr>
        <w:tc>
          <w:tcPr>
            <w:tcW w:w="3637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  <w:tc>
          <w:tcPr>
            <w:tcW w:w="3638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  <w:tc>
          <w:tcPr>
            <w:tcW w:w="3638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</w:tr>
    </w:tbl>
    <w:p w:rsidR="00147B23" w:rsidRDefault="00147B23" w:rsidP="00A3040A"/>
    <w:p w:rsidR="00147B23" w:rsidRDefault="00147B23" w:rsidP="00E65267">
      <w:r>
        <w:t>Auditory Learner - Kinaesthetic Learner - Visual Learner</w:t>
      </w:r>
    </w:p>
    <w:p w:rsidR="00147B23" w:rsidRDefault="00147B23" w:rsidP="00E65267"/>
    <w:p w:rsidR="00147B23" w:rsidRPr="00E65267" w:rsidRDefault="00147B23" w:rsidP="00E65267">
      <w:pPr>
        <w:rPr>
          <w:b/>
          <w:u w:val="single"/>
          <w:lang w:val="en-US"/>
        </w:rPr>
      </w:pPr>
      <w:r w:rsidRPr="00E65267">
        <w:t>E)</w:t>
      </w:r>
      <w:r w:rsidRPr="00E65267">
        <w:rPr>
          <w:b/>
          <w:u w:val="single"/>
          <w:lang w:val="en-US"/>
        </w:rPr>
        <w:t>Aşağıda</w:t>
      </w:r>
      <w:r>
        <w:rPr>
          <w:b/>
          <w:u w:val="single"/>
          <w:lang w:val="en-US"/>
        </w:rPr>
        <w:t xml:space="preserve"> </w:t>
      </w:r>
      <w:r w:rsidRPr="00E65267">
        <w:rPr>
          <w:b/>
          <w:u w:val="single"/>
          <w:lang w:val="en-US"/>
        </w:rPr>
        <w:t>verilen</w:t>
      </w:r>
      <w:r>
        <w:rPr>
          <w:b/>
          <w:u w:val="single"/>
          <w:lang w:val="en-US"/>
        </w:rPr>
        <w:t xml:space="preserve"> </w:t>
      </w:r>
      <w:r w:rsidRPr="00E65267">
        <w:rPr>
          <w:b/>
          <w:u w:val="single"/>
          <w:lang w:val="en-US"/>
        </w:rPr>
        <w:t>cümlelerle</w:t>
      </w:r>
      <w:r>
        <w:rPr>
          <w:b/>
          <w:u w:val="single"/>
          <w:lang w:val="en-US"/>
        </w:rPr>
        <w:t xml:space="preserve"> </w:t>
      </w:r>
      <w:r w:rsidRPr="00E65267">
        <w:rPr>
          <w:b/>
          <w:u w:val="single"/>
          <w:lang w:val="en-US"/>
        </w:rPr>
        <w:t>zeka</w:t>
      </w:r>
      <w:r>
        <w:rPr>
          <w:b/>
          <w:u w:val="single"/>
          <w:lang w:val="en-US"/>
        </w:rPr>
        <w:t xml:space="preserve"> </w:t>
      </w:r>
      <w:r w:rsidRPr="00E65267">
        <w:rPr>
          <w:b/>
          <w:u w:val="single"/>
          <w:lang w:val="en-US"/>
        </w:rPr>
        <w:t>tü</w:t>
      </w:r>
      <w:r>
        <w:rPr>
          <w:b/>
          <w:u w:val="single"/>
          <w:lang w:val="en-US"/>
        </w:rPr>
        <w:t>rlerini eşleştiriniz. (2 p)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alt="Açıklama: http://images.clipart.com/thw/thw13/CL/5344_2005010018/000803_1075_90/21609322.thc.jpg?000803_1075_9026_v__v" style="position:absolute;left:0;text-align:left;margin-left:477.2pt;margin-top:8.2pt;width:41.05pt;height:68.25pt;z-index:251653632;visibility:visible">
            <v:imagedata r:id="rId5" o:title=""/>
          </v:shape>
        </w:pict>
      </w:r>
      <w:r w:rsidRPr="00E65267">
        <w:rPr>
          <w:lang w:val="en-US"/>
        </w:rPr>
        <w:t xml:space="preserve">I like learning English.                                  </w:t>
      </w:r>
      <w:r>
        <w:rPr>
          <w:lang w:val="en-US"/>
        </w:rPr>
        <w:t xml:space="preserve">                   </w:t>
      </w:r>
      <w:r w:rsidRPr="00E65267">
        <w:rPr>
          <w:lang w:val="en-US"/>
        </w:rPr>
        <w:t>a) Interpersonal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>I like playing guitar.                                                         b) Intrapersonal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>I always do my homework by myself.</w:t>
      </w:r>
      <w:r>
        <w:rPr>
          <w:lang w:val="en-US"/>
        </w:rPr>
        <w:t xml:space="preserve">                             </w:t>
      </w:r>
      <w:r w:rsidRPr="00E65267">
        <w:rPr>
          <w:lang w:val="en-US"/>
        </w:rPr>
        <w:t>c) Musical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I’m good at drawing pictures.           </w:t>
      </w:r>
      <w:r>
        <w:rPr>
          <w:lang w:val="en-US"/>
        </w:rPr>
        <w:t xml:space="preserve">                               </w:t>
      </w:r>
      <w:r w:rsidRPr="00E65267">
        <w:rPr>
          <w:lang w:val="en-US"/>
        </w:rPr>
        <w:t>d) Kinaesthetic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>I like solving</w:t>
      </w:r>
      <w:r>
        <w:rPr>
          <w:lang w:val="en-US"/>
        </w:rPr>
        <w:t xml:space="preserve"> </w:t>
      </w:r>
      <w:r w:rsidRPr="00E65267">
        <w:rPr>
          <w:lang w:val="en-US"/>
        </w:rPr>
        <w:t xml:space="preserve"> problems.                     </w:t>
      </w:r>
      <w:r>
        <w:rPr>
          <w:lang w:val="en-US"/>
        </w:rPr>
        <w:t xml:space="preserve">                              </w:t>
      </w:r>
      <w:r w:rsidRPr="00E65267">
        <w:rPr>
          <w:lang w:val="en-US"/>
        </w:rPr>
        <w:t>e) Verbal-Linguistic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 always study lesson with my friends.             </w:t>
      </w:r>
      <w:r>
        <w:rPr>
          <w:lang w:val="en-US"/>
        </w:rPr>
        <w:t xml:space="preserve">               </w:t>
      </w:r>
      <w:r w:rsidRPr="00E65267">
        <w:rPr>
          <w:lang w:val="en-US"/>
        </w:rPr>
        <w:t>f) Visual Intelligence</w:t>
      </w:r>
    </w:p>
    <w:p w:rsidR="00147B23" w:rsidRPr="00E65267" w:rsidRDefault="00147B23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 always run one kilometer </w:t>
      </w:r>
      <w:r>
        <w:rPr>
          <w:lang w:val="en-US"/>
        </w:rPr>
        <w:t xml:space="preserve">in the stadium everyday.      </w:t>
      </w:r>
      <w:r w:rsidRPr="00E65267">
        <w:rPr>
          <w:lang w:val="en-US"/>
        </w:rPr>
        <w:t>g) Mathematical Intelligence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427"/>
        <w:gridCol w:w="1428"/>
        <w:gridCol w:w="1427"/>
        <w:gridCol w:w="1428"/>
        <w:gridCol w:w="1427"/>
        <w:gridCol w:w="1428"/>
      </w:tblGrid>
      <w:tr w:rsidR="00147B23" w:rsidRPr="00E65267" w:rsidTr="00E65267">
        <w:tc>
          <w:tcPr>
            <w:tcW w:w="1427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1-</w:t>
            </w:r>
          </w:p>
        </w:tc>
        <w:tc>
          <w:tcPr>
            <w:tcW w:w="1427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2-</w:t>
            </w:r>
          </w:p>
        </w:tc>
        <w:tc>
          <w:tcPr>
            <w:tcW w:w="1428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3-</w:t>
            </w:r>
          </w:p>
        </w:tc>
        <w:tc>
          <w:tcPr>
            <w:tcW w:w="1427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4-</w:t>
            </w:r>
          </w:p>
        </w:tc>
        <w:tc>
          <w:tcPr>
            <w:tcW w:w="1428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5-</w:t>
            </w:r>
          </w:p>
        </w:tc>
        <w:tc>
          <w:tcPr>
            <w:tcW w:w="1427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6-</w:t>
            </w:r>
          </w:p>
        </w:tc>
        <w:tc>
          <w:tcPr>
            <w:tcW w:w="1428" w:type="dxa"/>
          </w:tcPr>
          <w:p w:rsidR="00147B23" w:rsidRPr="00E65267" w:rsidRDefault="00147B23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7-</w:t>
            </w:r>
          </w:p>
        </w:tc>
      </w:tr>
    </w:tbl>
    <w:p w:rsidR="00147B23" w:rsidRDefault="00147B23" w:rsidP="00A3040A"/>
    <w:tbl>
      <w:tblPr>
        <w:tblpPr w:leftFromText="141" w:rightFromText="141" w:vertAnchor="text" w:horzAnchor="margin" w:tblpXSpec="right" w:tblpY="3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33"/>
      </w:tblGrid>
      <w:tr w:rsidR="00147B23" w:rsidTr="003A16A8">
        <w:trPr>
          <w:trHeight w:val="903"/>
        </w:trPr>
        <w:tc>
          <w:tcPr>
            <w:tcW w:w="3933" w:type="dxa"/>
          </w:tcPr>
          <w:p w:rsidR="00147B23" w:rsidRDefault="00147B23" w:rsidP="003A16A8">
            <w:pPr>
              <w:rPr>
                <w:b/>
              </w:rPr>
            </w:pPr>
            <w:r>
              <w:t>regular -  loud - sensitive- careful- independent</w:t>
            </w:r>
          </w:p>
        </w:tc>
      </w:tr>
    </w:tbl>
    <w:p w:rsidR="00147B23" w:rsidRPr="0085025C" w:rsidRDefault="00147B23" w:rsidP="00A3040A">
      <w:pPr>
        <w:rPr>
          <w:b/>
        </w:rPr>
      </w:pPr>
      <w:r w:rsidRPr="0085025C">
        <w:rPr>
          <w:b/>
        </w:rPr>
        <w:t>F) Fill in the</w:t>
      </w:r>
      <w:r>
        <w:rPr>
          <w:b/>
        </w:rPr>
        <w:t xml:space="preserve"> </w:t>
      </w:r>
      <w:r w:rsidRPr="0085025C">
        <w:rPr>
          <w:b/>
        </w:rPr>
        <w:t>blanks</w:t>
      </w:r>
      <w:r>
        <w:rPr>
          <w:b/>
        </w:rPr>
        <w:t xml:space="preserve"> </w:t>
      </w:r>
      <w:r w:rsidRPr="0085025C">
        <w:rPr>
          <w:b/>
        </w:rPr>
        <w:t>with a suitable</w:t>
      </w:r>
      <w:r>
        <w:rPr>
          <w:b/>
        </w:rPr>
        <w:t xml:space="preserve"> </w:t>
      </w:r>
      <w:r w:rsidRPr="0085025C">
        <w:rPr>
          <w:b/>
        </w:rPr>
        <w:t>adjective</w:t>
      </w:r>
      <w:r>
        <w:rPr>
          <w:b/>
        </w:rPr>
        <w:t xml:space="preserve"> </w:t>
      </w:r>
      <w:r w:rsidRPr="0085025C">
        <w:rPr>
          <w:b/>
        </w:rPr>
        <w:t>or</w:t>
      </w:r>
      <w:r>
        <w:rPr>
          <w:b/>
        </w:rPr>
        <w:t xml:space="preserve"> </w:t>
      </w:r>
      <w:r w:rsidRPr="0085025C">
        <w:rPr>
          <w:b/>
        </w:rPr>
        <w:t>adverb.</w:t>
      </w:r>
      <w:r>
        <w:rPr>
          <w:b/>
        </w:rPr>
        <w:t xml:space="preserve"> (4 p)   </w:t>
      </w:r>
    </w:p>
    <w:p w:rsidR="00147B23" w:rsidRDefault="00147B23" w:rsidP="00A3040A">
      <w:r>
        <w:t>1) Jane doesn’t like working with a group. She likes to work _____________.</w:t>
      </w:r>
    </w:p>
    <w:p w:rsidR="00147B23" w:rsidRDefault="00147B23" w:rsidP="00A3040A">
      <w:r>
        <w:t>2)You should be _____________________ while driving a car.</w:t>
      </w:r>
    </w:p>
    <w:p w:rsidR="00147B23" w:rsidRDefault="00147B23" w:rsidP="00A3040A">
      <w:r>
        <w:t>3) John studies his lessons __________________</w:t>
      </w:r>
    </w:p>
    <w:p w:rsidR="00147B23" w:rsidRDefault="00147B23" w:rsidP="00A3040A">
      <w:r>
        <w:t>4) Jane is a ___________________ girl. She cries easily.</w:t>
      </w:r>
    </w:p>
    <w:p w:rsidR="00147B23" w:rsidRDefault="00147B23" w:rsidP="00A3040A">
      <w:r>
        <w:t>5) You shouldn’t play the music_____________________. Your sister is sleeping.</w:t>
      </w:r>
    </w:p>
    <w:p w:rsidR="00147B23" w:rsidRDefault="00147B23" w:rsidP="00A3040A"/>
    <w:p w:rsidR="00147B23" w:rsidRDefault="00147B23" w:rsidP="00A3040A">
      <w:r>
        <w:t>G) Choose the best answer. (3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6"/>
        <w:gridCol w:w="5457"/>
      </w:tblGrid>
      <w:tr w:rsidR="00147B23" w:rsidTr="00F2439B">
        <w:trPr>
          <w:trHeight w:val="10897"/>
        </w:trPr>
        <w:tc>
          <w:tcPr>
            <w:tcW w:w="5456" w:type="dxa"/>
            <w:vMerge w:val="restart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A3040A">
            <w:pPr>
              <w:rPr>
                <w:b/>
                <w:sz w:val="22"/>
                <w:szCs w:val="22"/>
              </w:rPr>
            </w:pPr>
            <w:r w:rsidRPr="00F2439B">
              <w:rPr>
                <w:b/>
                <w:sz w:val="22"/>
                <w:szCs w:val="22"/>
              </w:rPr>
              <w:t>1. Right-brained people are________________.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a) silently                b) analytically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c) intuitive              d) serious</w:t>
            </w: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b/>
                <w:sz w:val="22"/>
                <w:szCs w:val="22"/>
              </w:rPr>
            </w:pPr>
            <w:r w:rsidRPr="00F2439B">
              <w:rPr>
                <w:b/>
                <w:sz w:val="22"/>
                <w:szCs w:val="22"/>
              </w:rPr>
              <w:t xml:space="preserve">3. What is this? 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    a)comb               b)acne jel  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8" o:spid="_x0000_s1028" type="#_x0000_t75" style="position:absolute;margin-left:177.55pt;margin-top:-41.15pt;width:60pt;height:29.75pt;z-index:-251659776;visibility:visible" wrapcoords="-270 0 -270 21060 21600 21060 21600 0 -270 0">
                  <v:imagedata r:id="rId6" o:title=""/>
                  <w10:wrap type="tight"/>
                </v:shape>
              </w:pic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    c)nail clipper      d) scissors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pStyle w:val="NoSpacing"/>
              <w:rPr>
                <w:b/>
                <w:lang w:val="en-US"/>
              </w:rPr>
            </w:pPr>
            <w:r>
              <w:t xml:space="preserve">4. </w:t>
            </w:r>
            <w:r w:rsidRPr="00F2439B">
              <w:rPr>
                <w:b/>
                <w:lang w:val="en-US"/>
              </w:rPr>
              <w:t>I can’t drink this coffee. It is …………………… .</w:t>
            </w:r>
          </w:p>
          <w:p w:rsidR="00147B23" w:rsidRPr="00F2439B" w:rsidRDefault="00147B23" w:rsidP="007F015C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noProof/>
              </w:rPr>
              <w:pict>
                <v:shape id="Text Box 7" o:spid="_x0000_s1029" type="#_x0000_t202" style="position:absolute;margin-left:121.15pt;margin-top:.95pt;width:1in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" stroked="f">
                  <v:textbox>
                    <w:txbxContent>
                      <w:p w:rsidR="00147B23" w:rsidRDefault="00147B23" w:rsidP="007F015C">
                        <w:r w:rsidRPr="00F2439B">
                          <w:rPr>
                            <w:noProof/>
                            <w:sz w:val="20"/>
                            <w:szCs w:val="20"/>
                          </w:rPr>
                          <w:pict>
                            <v:shape id="Resim 7" o:spid="_x0000_i1026" type="#_x0000_t75" alt="Açıklama: C:\Documents and Settings\Tamer\Local Settings\Temporary Internet Files\Content.IE5\EDNBXDZV\MC900433885[1].png" style="width:56.25pt;height:56.25pt;visibility:visible">
                              <v:imagedata r:id="rId7" o:title="" gain="1.25" blacklevel="-5243f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8" o:spid="_x0000_s1030" type="#_x0000_t38" style="position:absolute;margin-left:148.9pt;margin-top:3.95pt;width:14.95pt;height:9pt;rotation:9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" adj="10764"/>
              </w:pict>
            </w:r>
            <w:r>
              <w:rPr>
                <w:noProof/>
              </w:rPr>
              <w:pict>
                <v:shape id="AutoShape 9" o:spid="_x0000_s1031" type="#_x0000_t38" style="position:absolute;margin-left:157.9pt;margin-top:7.7pt;width:14.95pt;height:9pt;rotation:9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" adj="10764"/>
              </w:pict>
            </w:r>
            <w:r>
              <w:rPr>
                <w:noProof/>
              </w:rPr>
              <w:pict>
                <v:shape id="AutoShape 10" o:spid="_x0000_s1032" type="#_x0000_t38" style="position:absolute;margin-left:148.9pt;margin-top:12.4pt;width:14.95pt;height:9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" adj="10764"/>
              </w:pict>
            </w:r>
          </w:p>
          <w:p w:rsidR="00147B23" w:rsidRPr="00F2439B" w:rsidRDefault="00147B23" w:rsidP="007F015C">
            <w:pPr>
              <w:rPr>
                <w:sz w:val="22"/>
                <w:szCs w:val="22"/>
                <w:lang w:val="en-GB" w:eastAsia="en-US"/>
              </w:rPr>
            </w:pPr>
            <w:r w:rsidRPr="00F2439B">
              <w:rPr>
                <w:b/>
                <w:sz w:val="22"/>
                <w:szCs w:val="22"/>
                <w:lang w:val="en-GB" w:eastAsia="en-US"/>
              </w:rPr>
              <w:t>a)</w:t>
            </w:r>
            <w:r w:rsidRPr="00F2439B">
              <w:rPr>
                <w:sz w:val="22"/>
                <w:szCs w:val="22"/>
                <w:lang w:val="en-GB" w:eastAsia="en-US"/>
              </w:rPr>
              <w:t xml:space="preserve"> too hot to drink</w:t>
            </w:r>
            <w:r w:rsidRPr="00F2439B">
              <w:rPr>
                <w:sz w:val="22"/>
                <w:szCs w:val="22"/>
                <w:lang w:val="en-GB" w:eastAsia="en-US"/>
              </w:rPr>
              <w:tab/>
            </w:r>
            <w:r w:rsidRPr="00F2439B">
              <w:rPr>
                <w:sz w:val="22"/>
                <w:szCs w:val="22"/>
                <w:lang w:val="en-GB" w:eastAsia="en-US"/>
              </w:rPr>
              <w:tab/>
            </w:r>
          </w:p>
          <w:p w:rsidR="00147B23" w:rsidRPr="00F2439B" w:rsidRDefault="00147B23" w:rsidP="007F015C">
            <w:pPr>
              <w:rPr>
                <w:sz w:val="22"/>
                <w:szCs w:val="22"/>
                <w:lang w:val="en-GB" w:eastAsia="en-US"/>
              </w:rPr>
            </w:pPr>
            <w:r w:rsidRPr="00F2439B">
              <w:rPr>
                <w:b/>
                <w:sz w:val="22"/>
                <w:szCs w:val="22"/>
                <w:lang w:val="en-GB" w:eastAsia="en-US"/>
              </w:rPr>
              <w:t>b)</w:t>
            </w:r>
            <w:r w:rsidRPr="00F2439B">
              <w:rPr>
                <w:sz w:val="22"/>
                <w:szCs w:val="22"/>
                <w:lang w:val="en-GB" w:eastAsia="en-US"/>
              </w:rPr>
              <w:t xml:space="preserve"> enough cold</w:t>
            </w:r>
          </w:p>
          <w:p w:rsidR="00147B23" w:rsidRPr="00F2439B" w:rsidRDefault="00147B23" w:rsidP="007F015C">
            <w:pPr>
              <w:rPr>
                <w:sz w:val="22"/>
                <w:szCs w:val="22"/>
                <w:lang w:val="en-GB" w:eastAsia="en-US"/>
              </w:rPr>
            </w:pPr>
            <w:r w:rsidRPr="00F2439B">
              <w:rPr>
                <w:b/>
                <w:sz w:val="22"/>
                <w:szCs w:val="22"/>
                <w:lang w:val="en-GB" w:eastAsia="en-US"/>
              </w:rPr>
              <w:t>c)</w:t>
            </w:r>
            <w:r w:rsidRPr="00F2439B">
              <w:rPr>
                <w:sz w:val="22"/>
                <w:szCs w:val="22"/>
                <w:lang w:val="en-GB" w:eastAsia="en-US"/>
              </w:rPr>
              <w:t xml:space="preserve"> hot enough to drink</w:t>
            </w:r>
            <w:r w:rsidRPr="00F2439B">
              <w:rPr>
                <w:sz w:val="22"/>
                <w:szCs w:val="22"/>
                <w:lang w:val="en-GB" w:eastAsia="en-US"/>
              </w:rPr>
              <w:tab/>
            </w:r>
            <w:r w:rsidRPr="00F2439B">
              <w:rPr>
                <w:sz w:val="22"/>
                <w:szCs w:val="22"/>
                <w:lang w:val="en-GB" w:eastAsia="en-US"/>
              </w:rPr>
              <w:tab/>
            </w:r>
          </w:p>
          <w:p w:rsidR="00147B23" w:rsidRPr="00F2439B" w:rsidRDefault="00147B23" w:rsidP="007F015C">
            <w:pPr>
              <w:rPr>
                <w:sz w:val="22"/>
                <w:szCs w:val="22"/>
                <w:lang w:val="en-GB" w:eastAsia="en-US"/>
              </w:rPr>
            </w:pPr>
            <w:r w:rsidRPr="00F2439B">
              <w:rPr>
                <w:b/>
                <w:sz w:val="22"/>
                <w:szCs w:val="22"/>
                <w:lang w:val="en-GB" w:eastAsia="en-US"/>
              </w:rPr>
              <w:t>d)</w:t>
            </w:r>
            <w:r w:rsidRPr="00F2439B">
              <w:rPr>
                <w:sz w:val="22"/>
                <w:szCs w:val="22"/>
                <w:lang w:val="en-GB" w:eastAsia="en-US"/>
              </w:rPr>
              <w:t xml:space="preserve"> very delicious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>
              <w:rPr>
                <w:noProof/>
              </w:rPr>
              <w:pict>
                <v:shape id="Resim 12" o:spid="_x0000_s1033" type="#_x0000_t75" style="position:absolute;margin-left:177.5pt;margin-top:21.4pt;width:55.7pt;height:90.25pt;z-index:-251654656;visibility:visible" wrapcoords="-292 0 -292 21420 21600 21420 21600 0 -292 0">
                  <v:imagedata r:id="rId8" o:title=""/>
                  <w10:wrap type="tight"/>
                </v:shape>
              </w:pict>
            </w:r>
          </w:p>
          <w:p w:rsidR="00147B23" w:rsidRPr="00F2439B" w:rsidRDefault="00147B23" w:rsidP="007F015C">
            <w:pPr>
              <w:rPr>
                <w:b/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5. </w:t>
            </w:r>
            <w:r w:rsidRPr="00F2439B">
              <w:rPr>
                <w:b/>
                <w:sz w:val="22"/>
                <w:szCs w:val="22"/>
              </w:rPr>
              <w:t>The ball is ………………</w:t>
            </w:r>
          </w:p>
          <w:p w:rsidR="00147B23" w:rsidRPr="00F2439B" w:rsidRDefault="00147B23" w:rsidP="007F015C">
            <w:pPr>
              <w:rPr>
                <w:b/>
                <w:sz w:val="22"/>
                <w:szCs w:val="22"/>
              </w:rPr>
            </w:pPr>
            <w:r w:rsidRPr="00F2439B">
              <w:rPr>
                <w:b/>
                <w:sz w:val="22"/>
                <w:szCs w:val="22"/>
              </w:rPr>
              <w:t>to play football.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F2439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too small</w:t>
            </w:r>
          </w:p>
          <w:p w:rsidR="00147B23" w:rsidRPr="00F2439B" w:rsidRDefault="00147B23" w:rsidP="00F2439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small enough</w:t>
            </w:r>
          </w:p>
          <w:p w:rsidR="00147B23" w:rsidRPr="00F2439B" w:rsidRDefault="00147B23" w:rsidP="00F2439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too big</w:t>
            </w:r>
          </w:p>
          <w:p w:rsidR="00147B23" w:rsidRPr="00F2439B" w:rsidRDefault="00147B23" w:rsidP="00F2439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big enough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b/>
                <w:sz w:val="22"/>
                <w:szCs w:val="22"/>
              </w:rPr>
            </w:pPr>
            <w:r w:rsidRPr="00F2439B">
              <w:rPr>
                <w:b/>
                <w:sz w:val="22"/>
                <w:szCs w:val="22"/>
              </w:rPr>
              <w:t xml:space="preserve">6. I can't buy this car. It is…………………to buy it. </w: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 w:rsidRPr="00F2439B">
              <w:rPr>
                <w:noProof/>
                <w:sz w:val="22"/>
                <w:szCs w:val="22"/>
              </w:rPr>
              <w:pict>
                <v:shape id="Resim 13" o:spid="_x0000_i1027" type="#_x0000_t75" style="width:144.75pt;height:66.75pt;visibility:visible">
                  <v:imagedata r:id="rId9" o:title=""/>
                </v:shape>
              </w:pict>
            </w: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>A) too new              B) new enough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bCs/>
                <w:sz w:val="22"/>
                <w:szCs w:val="22"/>
              </w:rPr>
              <w:t>C) too expensive     D) expensive enough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bCs/>
                <w:sz w:val="22"/>
                <w:szCs w:val="22"/>
              </w:rPr>
              <w:t>7.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noProof/>
                <w:sz w:val="22"/>
                <w:szCs w:val="22"/>
              </w:rPr>
              <w:pict>
                <v:shape id="Resim 15" o:spid="_x0000_i1028" type="#_x0000_t75" alt="MCj04298190000[1]" style="width:141.75pt;height:74.25pt;visibility:visible">
                  <v:imagedata r:id="rId10" o:title=""/>
                </v:shape>
              </w:pict>
            </w:r>
          </w:p>
          <w:p w:rsidR="00147B23" w:rsidRPr="00F2439B" w:rsidRDefault="00147B23" w:rsidP="007F015C">
            <w:pPr>
              <w:rPr>
                <w:b/>
                <w:bCs/>
                <w:sz w:val="22"/>
                <w:szCs w:val="22"/>
              </w:rPr>
            </w:pPr>
            <w:r w:rsidRPr="00F2439B">
              <w:rPr>
                <w:b/>
                <w:bCs/>
                <w:sz w:val="22"/>
                <w:szCs w:val="22"/>
              </w:rPr>
              <w:t xml:space="preserve">    A: Can you carry this bag? </w:t>
            </w:r>
          </w:p>
          <w:p w:rsidR="00147B23" w:rsidRPr="00F2439B" w:rsidRDefault="00147B23" w:rsidP="007F015C">
            <w:pPr>
              <w:rPr>
                <w:b/>
                <w:bCs/>
                <w:sz w:val="22"/>
                <w:szCs w:val="22"/>
              </w:rPr>
            </w:pPr>
            <w:r w:rsidRPr="00F2439B">
              <w:rPr>
                <w:b/>
                <w:bCs/>
                <w:sz w:val="22"/>
                <w:szCs w:val="22"/>
              </w:rPr>
              <w:t xml:space="preserve">    B: Yes, ofcourse! 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b/>
                <w:bCs/>
                <w:sz w:val="22"/>
                <w:szCs w:val="22"/>
              </w:rPr>
              <w:t xml:space="preserve">        I am _______________ to carry this </w:t>
            </w:r>
            <w:r w:rsidRPr="00F2439B">
              <w:rPr>
                <w:bCs/>
                <w:sz w:val="22"/>
                <w:szCs w:val="22"/>
              </w:rPr>
              <w:t xml:space="preserve">bag. 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bCs/>
                <w:sz w:val="22"/>
                <w:szCs w:val="22"/>
              </w:rPr>
              <w:t>A) weak enough     B) strong enough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  <w:r w:rsidRPr="00F2439B">
              <w:rPr>
                <w:bCs/>
                <w:sz w:val="22"/>
                <w:szCs w:val="22"/>
              </w:rPr>
              <w:t>C) enough weak      D)too weak</w:t>
            </w:r>
          </w:p>
          <w:p w:rsidR="00147B23" w:rsidRPr="00F2439B" w:rsidRDefault="00147B23" w:rsidP="007F015C">
            <w:pPr>
              <w:rPr>
                <w:bCs/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rPr>
                <w:sz w:val="22"/>
                <w:szCs w:val="22"/>
              </w:rPr>
            </w:pPr>
          </w:p>
        </w:tc>
        <w:tc>
          <w:tcPr>
            <w:tcW w:w="5457" w:type="dxa"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2. </w:t>
            </w:r>
            <w:r w:rsidRPr="00F2439B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F2439B">
              <w:rPr>
                <w:b/>
                <w:sz w:val="22"/>
                <w:szCs w:val="22"/>
              </w:rPr>
              <w:t>Shampoo is a _________ product.</w:t>
            </w: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    a) haircare          b) body care</w:t>
            </w: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  <w:r w:rsidRPr="00F2439B">
              <w:rPr>
                <w:sz w:val="22"/>
                <w:szCs w:val="22"/>
              </w:rPr>
              <w:t xml:space="preserve">    c) handcare         d) skin care</w:t>
            </w: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</w:p>
          <w:p w:rsidR="00147B23" w:rsidRPr="00F2439B" w:rsidRDefault="00147B23" w:rsidP="007F015C">
            <w:pPr>
              <w:pStyle w:val="Default"/>
              <w:rPr>
                <w:b/>
                <w:noProof/>
              </w:rPr>
            </w:pPr>
            <w:r w:rsidRPr="00F2439B">
              <w:rPr>
                <w:b/>
              </w:rPr>
              <w:t>8.</w:t>
            </w:r>
          </w:p>
          <w:p w:rsidR="00147B23" w:rsidRPr="00F2439B" w:rsidRDefault="00147B23" w:rsidP="007F015C">
            <w:pPr>
              <w:pStyle w:val="Default"/>
              <w:rPr>
                <w:b/>
              </w:rPr>
            </w:pPr>
            <w:r w:rsidRPr="00F2439B">
              <w:rPr>
                <w:b/>
                <w:noProof/>
              </w:rPr>
              <w:pict>
                <v:shape id="Resim 16" o:spid="_x0000_i1029" type="#_x0000_t75" alt="MCj04129440000[1]" style="width:176.25pt;height:60pt;visibility:visible">
                  <v:imagedata r:id="rId11" o:title=""/>
                </v:shape>
              </w:pict>
            </w:r>
          </w:p>
          <w:p w:rsidR="00147B23" w:rsidRPr="00F2439B" w:rsidRDefault="00147B23" w:rsidP="00F2439B">
            <w:pPr>
              <w:pStyle w:val="CM2329"/>
              <w:spacing w:line="251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F2439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Oh! The soup is too cold.</w:t>
            </w:r>
          </w:p>
          <w:p w:rsidR="00147B23" w:rsidRPr="00F2439B" w:rsidRDefault="00147B23" w:rsidP="00F2439B">
            <w:pPr>
              <w:pStyle w:val="CM2329"/>
              <w:spacing w:line="251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F2439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It isn't ______________________ to eat it. </w:t>
            </w:r>
          </w:p>
          <w:p w:rsidR="00147B23" w:rsidRPr="00F2439B" w:rsidRDefault="00147B23" w:rsidP="00F2439B">
            <w:pPr>
              <w:pStyle w:val="CM24"/>
              <w:spacing w:line="320" w:lineRule="atLeast"/>
              <w:rPr>
                <w:rFonts w:ascii="Times New Roman" w:hAnsi="Times New Roman" w:cs="Times New Roman"/>
                <w:color w:val="000000"/>
              </w:rPr>
            </w:pPr>
            <w:r w:rsidRPr="00F2439B">
              <w:rPr>
                <w:rFonts w:ascii="Times New Roman" w:hAnsi="Times New Roman" w:cs="Times New Roman"/>
                <w:color w:val="000000"/>
              </w:rPr>
              <w:t>a) cold enough      b) enough cold</w:t>
            </w:r>
          </w:p>
          <w:p w:rsidR="00147B23" w:rsidRPr="00F2439B" w:rsidRDefault="00147B23" w:rsidP="00F2439B">
            <w:pPr>
              <w:pStyle w:val="CM24"/>
              <w:spacing w:line="320" w:lineRule="atLeast"/>
              <w:rPr>
                <w:rFonts w:ascii="Times New Roman" w:hAnsi="Times New Roman" w:cs="Times New Roman"/>
                <w:color w:val="000000"/>
              </w:rPr>
            </w:pPr>
            <w:r w:rsidRPr="00F2439B">
              <w:rPr>
                <w:rFonts w:ascii="Times New Roman" w:hAnsi="Times New Roman" w:cs="Times New Roman"/>
                <w:color w:val="000000"/>
              </w:rPr>
              <w:t>c) too warmer       d) warm enough</w:t>
            </w:r>
          </w:p>
          <w:p w:rsidR="00147B23" w:rsidRDefault="00147B23" w:rsidP="00F45D03">
            <w:pPr>
              <w:pStyle w:val="Default"/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F2439B">
              <w:rPr>
                <w:rFonts w:ascii="Times New Roman" w:hAnsi="Times New Roman" w:cs="Times New Roman"/>
                <w:b/>
              </w:rPr>
              <w:t>9. You should use acne gel to __________________ of  your acnes.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a) rinse                 b) getrid of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c) prevent             d) brush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F2439B">
              <w:rPr>
                <w:rFonts w:ascii="Times New Roman" w:hAnsi="Times New Roman" w:cs="Times New Roman"/>
                <w:b/>
              </w:rPr>
              <w:t>10. Aşağıda verilen cümleye anlamca en yakın olan seçeneği işaretleyiniz.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“ My daughter is very young. She  can’t read the book.”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a) My daughter is old enough but she can’t read the book.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b) My daughter is young and she can read the book.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c) My daughter is old enough to read the book.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  <w:r w:rsidRPr="00F2439B">
              <w:rPr>
                <w:rFonts w:ascii="Times New Roman" w:hAnsi="Times New Roman" w:cs="Times New Roman"/>
              </w:rPr>
              <w:t>d) My daughter is too young to read the book.</w:t>
            </w:r>
          </w:p>
          <w:p w:rsidR="00147B23" w:rsidRPr="00F2439B" w:rsidRDefault="00147B23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147B23" w:rsidRPr="00F2439B" w:rsidRDefault="00147B23" w:rsidP="00FB35D2">
            <w:pPr>
              <w:rPr>
                <w:sz w:val="22"/>
                <w:szCs w:val="22"/>
              </w:rPr>
            </w:pPr>
          </w:p>
        </w:tc>
      </w:tr>
      <w:tr w:rsidR="00147B23" w:rsidTr="00F2439B">
        <w:trPr>
          <w:trHeight w:val="1445"/>
        </w:trPr>
        <w:tc>
          <w:tcPr>
            <w:tcW w:w="5456" w:type="dxa"/>
            <w:vMerge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  <w:tc>
          <w:tcPr>
            <w:tcW w:w="5457" w:type="dxa"/>
          </w:tcPr>
          <w:p w:rsidR="00147B23" w:rsidRPr="00F2439B" w:rsidRDefault="00147B23" w:rsidP="00FB35D2">
            <w:pPr>
              <w:rPr>
                <w:sz w:val="28"/>
                <w:szCs w:val="28"/>
              </w:rPr>
            </w:pPr>
            <w:r w:rsidRPr="00F2439B">
              <w:rPr>
                <w:sz w:val="28"/>
                <w:szCs w:val="28"/>
              </w:rPr>
              <w:t>1…..      2……    3…….     4……..     5…….</w:t>
            </w:r>
          </w:p>
          <w:p w:rsidR="00147B23" w:rsidRPr="00F2439B" w:rsidRDefault="00147B23" w:rsidP="00FB35D2">
            <w:pPr>
              <w:rPr>
                <w:sz w:val="28"/>
                <w:szCs w:val="28"/>
              </w:rPr>
            </w:pPr>
          </w:p>
          <w:p w:rsidR="00147B23" w:rsidRPr="00F2439B" w:rsidRDefault="00147B23" w:rsidP="00FB35D2">
            <w:pPr>
              <w:rPr>
                <w:sz w:val="28"/>
                <w:szCs w:val="28"/>
              </w:rPr>
            </w:pPr>
            <w:r w:rsidRPr="00F2439B">
              <w:rPr>
                <w:sz w:val="28"/>
                <w:szCs w:val="28"/>
              </w:rPr>
              <w:t>6……  7……..   8………   9……  10…….</w:t>
            </w:r>
            <w:bookmarkStart w:id="0" w:name="_GoBack"/>
            <w:bookmarkEnd w:id="0"/>
          </w:p>
        </w:tc>
      </w:tr>
      <w:tr w:rsidR="00147B23" w:rsidTr="00F2439B">
        <w:trPr>
          <w:trHeight w:val="2128"/>
        </w:trPr>
        <w:tc>
          <w:tcPr>
            <w:tcW w:w="5456" w:type="dxa"/>
            <w:vMerge/>
          </w:tcPr>
          <w:p w:rsidR="00147B23" w:rsidRPr="00F2439B" w:rsidRDefault="00147B23" w:rsidP="00A3040A">
            <w:pPr>
              <w:rPr>
                <w:sz w:val="22"/>
                <w:szCs w:val="22"/>
              </w:rPr>
            </w:pPr>
          </w:p>
        </w:tc>
        <w:tc>
          <w:tcPr>
            <w:tcW w:w="5457" w:type="dxa"/>
          </w:tcPr>
          <w:p w:rsidR="00147B23" w:rsidRPr="00F2439B" w:rsidRDefault="00147B23" w:rsidP="007B3D5A">
            <w:pPr>
              <w:jc w:val="center"/>
              <w:rPr>
                <w:sz w:val="22"/>
                <w:szCs w:val="22"/>
              </w:rPr>
            </w:pPr>
            <w:hyperlink r:id="rId12" w:history="1">
              <w:r w:rsidRPr="002B7AE5">
                <w:rPr>
                  <w:rStyle w:val="Hyperlink"/>
                  <w:sz w:val="22"/>
                  <w:szCs w:val="22"/>
                </w:rPr>
                <w:t>www.sorubak.com</w:t>
              </w:r>
            </w:hyperlink>
          </w:p>
        </w:tc>
      </w:tr>
    </w:tbl>
    <w:p w:rsidR="00147B23" w:rsidRDefault="00147B23" w:rsidP="0085025C">
      <w:pPr>
        <w:spacing w:line="360" w:lineRule="auto"/>
        <w:rPr>
          <w:b/>
        </w:rPr>
      </w:pPr>
      <w:r>
        <w:rPr>
          <w:b/>
        </w:rPr>
        <w:t>GoodLuck!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47B23" w:rsidRPr="00A3040A" w:rsidRDefault="00147B23" w:rsidP="0085025C">
      <w:r>
        <w:rPr>
          <w:noProof/>
        </w:rPr>
        <w:pict>
          <v:shape id="ipfsaZOBpIEQEks7M:" o:spid="_x0000_s1034" type="#_x0000_t75" alt="http://t2.gstatic.com/images?q=tbn:ANd9GcTriOta3Mk-TFpSBJ9CyMmYJz40TIMQtA2plcpk8HzMj61YmKSbDN-wdA" href="http://www.google.com.tr/imgres?imgurl=http://www.nowandzengroup.com/uploaded_images/clients/1281992671_hello-kitty-logo.gif&amp;imgrefurl=http://www.nowandzengroup.com/clients.php&amp;usg=__TFdXwmvT8I5q_-Wn5CdCeLe9AxU=&amp;h=245&amp;w=275&amp;sz=3&amp;hl=tr&amp;start=3&amp;sig2=DAIO495FcNC_qYgXTDJqww&amp;zoom=1&amp;itbs=1&amp;tbnid=saZOBpIEQEks7M:&amp;tbnh=102&amp;tbnw=114&amp;prev=/images?q=hello+kitty+logo&amp;hl=tr&amp;gbv=2&amp;tbs=isch:1&amp;ei=N0aGTdfQHoyCvgOhmazc" style="position:absolute;margin-left:9.25pt;margin-top:1.3pt;width:45pt;height:40.5pt;z-index:-251660800;visibility:visible" o:button="t">
            <v:fill o:detectmouseclick="t"/>
            <v:imagedata r:id="rId13" r:href="rId14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English Teacher</w:t>
      </w:r>
    </w:p>
    <w:sectPr w:rsidR="00147B23" w:rsidRPr="00A3040A" w:rsidSect="00B46EE1">
      <w:pgSz w:w="11906" w:h="16838"/>
      <w:pgMar w:top="567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3F1F"/>
    <w:multiLevelType w:val="hybridMultilevel"/>
    <w:tmpl w:val="36D4E07C"/>
    <w:lvl w:ilvl="0" w:tplc="A4887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0530B44"/>
    <w:multiLevelType w:val="hybridMultilevel"/>
    <w:tmpl w:val="A1666F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EA8"/>
    <w:rsid w:val="00045EA8"/>
    <w:rsid w:val="00147B23"/>
    <w:rsid w:val="002B7AE5"/>
    <w:rsid w:val="00385FE9"/>
    <w:rsid w:val="003A16A8"/>
    <w:rsid w:val="004D1BDC"/>
    <w:rsid w:val="004D48DC"/>
    <w:rsid w:val="004E06FC"/>
    <w:rsid w:val="00532E19"/>
    <w:rsid w:val="0062576D"/>
    <w:rsid w:val="006312AF"/>
    <w:rsid w:val="007B3D5A"/>
    <w:rsid w:val="007F015C"/>
    <w:rsid w:val="0085025C"/>
    <w:rsid w:val="009B5279"/>
    <w:rsid w:val="009C77D8"/>
    <w:rsid w:val="00A204B6"/>
    <w:rsid w:val="00A3040A"/>
    <w:rsid w:val="00B22DB9"/>
    <w:rsid w:val="00B46EE1"/>
    <w:rsid w:val="00BC779F"/>
    <w:rsid w:val="00BE0240"/>
    <w:rsid w:val="00C836CE"/>
    <w:rsid w:val="00D93125"/>
    <w:rsid w:val="00DB6C10"/>
    <w:rsid w:val="00E65267"/>
    <w:rsid w:val="00EE7438"/>
    <w:rsid w:val="00EF452A"/>
    <w:rsid w:val="00F2439B"/>
    <w:rsid w:val="00F45D03"/>
    <w:rsid w:val="00FB3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40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6C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F01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015C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7F015C"/>
    <w:rPr>
      <w:rFonts w:ascii="Times New Roman" w:eastAsia="Times New Roman" w:hAnsi="Times New Roman"/>
      <w:sz w:val="24"/>
      <w:szCs w:val="24"/>
    </w:rPr>
  </w:style>
  <w:style w:type="paragraph" w:customStyle="1" w:styleId="CM2329">
    <w:name w:val="CM23+29"/>
    <w:basedOn w:val="Normal"/>
    <w:next w:val="Normal"/>
    <w:uiPriority w:val="99"/>
    <w:rsid w:val="007F015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Default">
    <w:name w:val="Default"/>
    <w:uiPriority w:val="99"/>
    <w:rsid w:val="007F01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7F015C"/>
    <w:rPr>
      <w:color w:val="auto"/>
    </w:rPr>
  </w:style>
  <w:style w:type="character" w:styleId="Hyperlink">
    <w:name w:val="Hyperlink"/>
    <w:basedOn w:val="DefaultParagraphFont"/>
    <w:uiPriority w:val="99"/>
    <w:rsid w:val="007B3D5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72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http://t2.gstatic.com/images?q=tbn:ANd9GcTriOta3Mk-TFpSBJ9CyMmYJz40TIMQtA2plcpk8HzMj61YmKSbDN-wd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2</Pages>
  <Words>646</Words>
  <Characters>3686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SAMSUNG</dc:creator>
  <cp:keywords>www.sorubak.com</cp:keywords>
  <dc:description/>
  <cp:lastModifiedBy>edanur</cp:lastModifiedBy>
  <cp:revision>12</cp:revision>
  <dcterms:created xsi:type="dcterms:W3CDTF">2012-10-13T08:59:00Z</dcterms:created>
  <dcterms:modified xsi:type="dcterms:W3CDTF">2012-10-20T16:43:00Z</dcterms:modified>
  <cp:category>www.sorubak.com</cp:category>
  <cp:contentType>www.sorubak.com</cp:contentType>
  <cp:contentStatus>www.sorubak.com</cp:contentStatus>
</cp:coreProperties>
</file>