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DA5" w:rsidRPr="00903DA2" w:rsidRDefault="003E7DA5" w:rsidP="007A3A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2012-2013 </w:t>
      </w:r>
      <w:r w:rsidRPr="00903DA2">
        <w:rPr>
          <w:rFonts w:ascii="Times New Roman" w:hAnsi="Times New Roman" w:cs="Times New Roman"/>
          <w:b/>
          <w:bCs/>
          <w:sz w:val="24"/>
          <w:szCs w:val="24"/>
        </w:rPr>
        <w:t xml:space="preserve"> EĞİTİM VE ÖĞRETİM YILI YENİKÖY İLKÖĞRETİM OKULU 1. DÖNEM  İNGİLİZCE DERSİ 8. SINIFLAR 1.YAZILI SORULARI</w:t>
      </w:r>
    </w:p>
    <w:p w:rsidR="003E7DA5" w:rsidRPr="000666E8" w:rsidRDefault="003E7DA5" w:rsidP="007A3A76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ADI-SOYADI-SINIFI-NOSU: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0666E8">
        <w:rPr>
          <w:rFonts w:ascii="Times New Roman" w:hAnsi="Times New Roman" w:cs="Times New Roman"/>
          <w:b/>
          <w:bCs/>
          <w:sz w:val="24"/>
          <w:szCs w:val="24"/>
        </w:rPr>
        <w:t>A) COMPLETE THE SENTENCES WİTH THE CORRECT WORDS?(12x2:24)</w:t>
      </w:r>
    </w:p>
    <w:p w:rsidR="003E7DA5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7DA5" w:rsidRPr="000666E8" w:rsidRDefault="003E7DA5" w:rsidP="000666E8">
      <w:pPr>
        <w:rPr>
          <w:rFonts w:ascii="Times New Roman" w:hAnsi="Times New Roman" w:cs="Times New Roman"/>
          <w:bCs/>
          <w:sz w:val="24"/>
          <w:szCs w:val="24"/>
        </w:rPr>
      </w:pPr>
      <w:r w:rsidRPr="000666E8">
        <w:rPr>
          <w:rFonts w:ascii="Times New Roman" w:hAnsi="Times New Roman" w:cs="Times New Roman"/>
          <w:bCs/>
          <w:sz w:val="24"/>
          <w:szCs w:val="24"/>
        </w:rPr>
        <w:t xml:space="preserve">A)BEAUTİFUL  B)STİNGY           C)TRENDY     D)HELPFUL  E)GENEROUS  F)RELİABLE    G)HONEST           H)PLUMP  I)HARDWORKİNG    J)TALKATİVE   K)GOOD SENSE OF HUMOUR 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0666E8">
        <w:rPr>
          <w:rFonts w:ascii="Times New Roman" w:hAnsi="Times New Roman" w:cs="Times New Roman"/>
          <w:bCs/>
          <w:sz w:val="24"/>
          <w:szCs w:val="24"/>
        </w:rPr>
        <w:t>L)SELFİSH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1)Selin always gives help and support to his friends.She is.................................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2)Mary tells fuuny stories and jokes.She has...............................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3)You can always trust Ayşe.You can tell him your secrets.She is..........................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4)Polly talks and share her experiences wit her friends .She is............................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5)Jane always follows the latest fashion and wears fashionable clothes.She is.........................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6)Selda think about herself.She doesn't care for others.She is..............................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7)She always tell the truth.She never lies.She is..................................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8)Ali has a lot of money.But he never helps the poor people.He is.........................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9)Ayşe has got no money.But she always helps the poor people.She is...................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10)She is so nice.She has got blue eyes and fair hair.She is.................................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11)He eats so much.So he is very ......................................</w:t>
      </w:r>
    </w:p>
    <w:p w:rsidR="003E7DA5" w:rsidRPr="000666E8" w:rsidRDefault="003E7DA5" w:rsidP="00B03E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12)She always does her homework and she is never late the class.She is .......................</w:t>
      </w:r>
    </w:p>
    <w:p w:rsidR="003E7DA5" w:rsidRPr="000666E8" w:rsidRDefault="003E7DA5" w:rsidP="00E160E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666E8">
        <w:rPr>
          <w:rFonts w:ascii="Times New Roman" w:hAnsi="Times New Roman" w:cs="Times New Roman"/>
          <w:b/>
          <w:bCs/>
          <w:sz w:val="24"/>
          <w:szCs w:val="24"/>
        </w:rPr>
        <w:t>B)FİLL İN THE BLANKS(3x2:6)</w:t>
      </w:r>
    </w:p>
    <w:p w:rsidR="003E7DA5" w:rsidRPr="000666E8" w:rsidRDefault="003E7DA5" w:rsidP="00E160E4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a)................................learners  learn by watching.</w:t>
      </w:r>
    </w:p>
    <w:p w:rsidR="003E7DA5" w:rsidRPr="000666E8" w:rsidRDefault="003E7DA5" w:rsidP="00E160E4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b)...............................learners  learn by hearing.</w:t>
      </w:r>
    </w:p>
    <w:p w:rsidR="003E7DA5" w:rsidRPr="000666E8" w:rsidRDefault="003E7DA5" w:rsidP="00E160E4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c)................................learners learn by moving ,doing and touching.</w:t>
      </w:r>
    </w:p>
    <w:p w:rsidR="003E7DA5" w:rsidRPr="000666E8" w:rsidRDefault="003E7DA5" w:rsidP="00E160E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0666E8">
        <w:rPr>
          <w:rFonts w:ascii="Times New Roman" w:hAnsi="Times New Roman" w:cs="Times New Roman"/>
          <w:b/>
          <w:bCs/>
          <w:sz w:val="24"/>
          <w:szCs w:val="24"/>
        </w:rPr>
        <w:t>C)CHOOSE THE CORRECT ANSWER.(6x2:12)</w:t>
      </w:r>
    </w:p>
    <w:p w:rsidR="003E7DA5" w:rsidRPr="000666E8" w:rsidRDefault="003E7DA5" w:rsidP="00E160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1)Ann walks ............  a)slow    b)slowly</w:t>
      </w:r>
    </w:p>
    <w:p w:rsidR="003E7DA5" w:rsidRPr="000666E8" w:rsidRDefault="003E7DA5" w:rsidP="00E160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2)David arrived ................  a)late  b)lately</w:t>
      </w:r>
    </w:p>
    <w:p w:rsidR="003E7DA5" w:rsidRPr="000666E8" w:rsidRDefault="003E7DA5" w:rsidP="00E160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3)He is a very ...................driver.    a)careful   b)carefuly</w:t>
      </w:r>
    </w:p>
    <w:p w:rsidR="003E7DA5" w:rsidRPr="000666E8" w:rsidRDefault="003E7DA5" w:rsidP="00E160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4)He drives the car..............        a)fast   b)fastly</w:t>
      </w:r>
    </w:p>
    <w:p w:rsidR="003E7DA5" w:rsidRPr="000666E8" w:rsidRDefault="003E7DA5" w:rsidP="00E160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5)He is very.................               a)fast    b)fastly</w:t>
      </w:r>
    </w:p>
    <w:p w:rsidR="003E7DA5" w:rsidRPr="000666E8" w:rsidRDefault="003E7DA5" w:rsidP="00E160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6)Jin speaks Chinese ................   a)good   b)well</w:t>
      </w:r>
    </w:p>
    <w:p w:rsidR="003E7DA5" w:rsidRPr="000666E8" w:rsidRDefault="003E7DA5" w:rsidP="00E160E4">
      <w:pPr>
        <w:rPr>
          <w:rFonts w:ascii="Times New Roman" w:hAnsi="Times New Roman" w:cs="Times New Roman"/>
          <w:sz w:val="24"/>
          <w:szCs w:val="24"/>
        </w:rPr>
      </w:pPr>
    </w:p>
    <w:p w:rsidR="003E7DA5" w:rsidRPr="000666E8" w:rsidRDefault="003E7DA5" w:rsidP="00B03E0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202.15pt;margin-top:23.25pt;width:15.75pt;height:14.25pt;z-index:251656704"/>
        </w:pict>
      </w:r>
      <w:r w:rsidRPr="000666E8">
        <w:rPr>
          <w:rFonts w:ascii="Times New Roman" w:hAnsi="Times New Roman" w:cs="Times New Roman"/>
          <w:b/>
          <w:bCs/>
          <w:sz w:val="24"/>
          <w:szCs w:val="24"/>
        </w:rPr>
        <w:t>D)MAKE A SENTENCE BY USİNG 'TOO'  or  'ENOUGH' (3X3:9)</w:t>
      </w:r>
    </w:p>
    <w:p w:rsidR="003E7DA5" w:rsidRPr="000666E8" w:rsidRDefault="003E7DA5" w:rsidP="00B03E08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1)Jake is very tall.He can play basketball.</w:t>
      </w:r>
    </w:p>
    <w:p w:rsidR="003E7DA5" w:rsidRPr="000666E8" w:rsidRDefault="003E7DA5" w:rsidP="00B03E0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27" type="#_x0000_t13" style="position:absolute;margin-left:222.4pt;margin-top:24.75pt;width:15.75pt;height:14.25pt;z-index:251658752"/>
        </w:pict>
      </w:r>
      <w:r>
        <w:rPr>
          <w:noProof/>
          <w:lang w:eastAsia="tr-TR"/>
        </w:rPr>
        <w:pict>
          <v:shape id="_x0000_s1028" type="#_x0000_t13" style="position:absolute;margin-left:229.9pt;margin-top:2.25pt;width:15.75pt;height:14.25pt;z-index:251657728"/>
        </w:pict>
      </w:r>
      <w:r w:rsidRPr="000666E8">
        <w:rPr>
          <w:rFonts w:ascii="Times New Roman" w:hAnsi="Times New Roman" w:cs="Times New Roman"/>
          <w:sz w:val="24"/>
          <w:szCs w:val="24"/>
        </w:rPr>
        <w:t>2)Ayşe is very short.He can not play basketball.</w:t>
      </w:r>
    </w:p>
    <w:p w:rsidR="003E7DA5" w:rsidRPr="000666E8" w:rsidRDefault="003E7DA5" w:rsidP="00B03E08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 xml:space="preserve">3)The house is very small.We can't live there.        </w:t>
      </w:r>
    </w:p>
    <w:p w:rsidR="003E7DA5" w:rsidRPr="000666E8" w:rsidRDefault="003E7DA5" w:rsidP="00E160E4">
      <w:pPr>
        <w:rPr>
          <w:rFonts w:ascii="Times New Roman" w:hAnsi="Times New Roman" w:cs="Times New Roman"/>
          <w:sz w:val="24"/>
          <w:szCs w:val="24"/>
        </w:rPr>
      </w:pPr>
    </w:p>
    <w:p w:rsidR="003E7DA5" w:rsidRPr="000666E8" w:rsidRDefault="003E7DA5" w:rsidP="00E160E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666E8">
        <w:rPr>
          <w:rFonts w:ascii="Times New Roman" w:hAnsi="Times New Roman" w:cs="Times New Roman"/>
          <w:b/>
          <w:bCs/>
          <w:sz w:val="24"/>
          <w:szCs w:val="24"/>
        </w:rPr>
        <w:t>E)MATCH THE PİCTURES WİTH THE İNTELLİGENCES.(7x3:21)</w:t>
      </w:r>
    </w:p>
    <w:p w:rsidR="003E7DA5" w:rsidRPr="000666E8" w:rsidRDefault="003E7DA5" w:rsidP="00E160E4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 xml:space="preserve">1) </w:t>
      </w:r>
      <w:r w:rsidRPr="001C060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i1025" type="#_x0000_t75" style="width:68.25pt;height:68.25pt;visibility:visible">
            <v:imagedata r:id="rId6" o:title=""/>
          </v:shape>
        </w:pict>
      </w:r>
      <w:r w:rsidRPr="000666E8">
        <w:rPr>
          <w:rFonts w:ascii="Times New Roman" w:hAnsi="Times New Roman" w:cs="Times New Roman"/>
          <w:sz w:val="24"/>
          <w:szCs w:val="24"/>
        </w:rPr>
        <w:t xml:space="preserve">2) </w:t>
      </w:r>
      <w:r w:rsidRPr="001C060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9" o:spid="_x0000_i1026" type="#_x0000_t75" style="width:67.5pt;height:58.5pt;visibility:visible">
            <v:imagedata r:id="rId7" o:title=""/>
          </v:shape>
        </w:pict>
      </w:r>
      <w:r w:rsidRPr="000666E8">
        <w:rPr>
          <w:rFonts w:ascii="Times New Roman" w:hAnsi="Times New Roman" w:cs="Times New Roman"/>
          <w:sz w:val="24"/>
          <w:szCs w:val="24"/>
        </w:rPr>
        <w:t xml:space="preserve">3) </w:t>
      </w:r>
      <w:r w:rsidRPr="001C060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2" o:spid="_x0000_i1027" type="#_x0000_t75" style="width:56.25pt;height:52.5pt;visibility:visible">
            <v:imagedata r:id="rId8" o:title=""/>
          </v:shape>
        </w:pict>
      </w:r>
      <w:r w:rsidRPr="000666E8">
        <w:rPr>
          <w:rFonts w:ascii="Times New Roman" w:hAnsi="Times New Roman" w:cs="Times New Roman"/>
          <w:sz w:val="24"/>
          <w:szCs w:val="24"/>
        </w:rPr>
        <w:t xml:space="preserve">  4) </w:t>
      </w:r>
      <w:r w:rsidRPr="001C060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5" o:spid="_x0000_i1028" type="#_x0000_t75" style="width:51.75pt;height:63pt;visibility:visible">
            <v:imagedata r:id="rId9" o:title=""/>
          </v:shape>
        </w:pict>
      </w:r>
      <w:r w:rsidRPr="000666E8">
        <w:rPr>
          <w:rFonts w:ascii="Times New Roman" w:hAnsi="Times New Roman" w:cs="Times New Roman"/>
          <w:sz w:val="24"/>
          <w:szCs w:val="24"/>
        </w:rPr>
        <w:t xml:space="preserve"> 5) </w:t>
      </w:r>
      <w:r w:rsidRPr="001C060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8" o:spid="_x0000_i1029" type="#_x0000_t75" style="width:88.5pt;height:52.5pt;visibility:visible">
            <v:imagedata r:id="rId10" o:title=""/>
          </v:shape>
        </w:pict>
      </w:r>
    </w:p>
    <w:p w:rsidR="003E7DA5" w:rsidRPr="000666E8" w:rsidRDefault="003E7DA5" w:rsidP="00E160E4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 xml:space="preserve">6) </w:t>
      </w:r>
      <w:r w:rsidRPr="001C060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1" o:spid="_x0000_i1030" type="#_x0000_t75" style="width:83.25pt;height:60.75pt;visibility:visible">
            <v:imagedata r:id="rId11" o:title=""/>
          </v:shape>
        </w:pict>
      </w:r>
      <w:r w:rsidRPr="000666E8">
        <w:rPr>
          <w:rFonts w:ascii="Times New Roman" w:hAnsi="Times New Roman" w:cs="Times New Roman"/>
          <w:sz w:val="24"/>
          <w:szCs w:val="24"/>
        </w:rPr>
        <w:t xml:space="preserve">  7) </w:t>
      </w:r>
      <w:r w:rsidRPr="001C060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4" o:spid="_x0000_i1031" type="#_x0000_t75" style="width:1in;height:1in;visibility:visible">
            <v:imagedata r:id="rId12" o:title=""/>
          </v:shape>
        </w:pict>
      </w:r>
    </w:p>
    <w:p w:rsidR="003E7DA5" w:rsidRPr="000666E8" w:rsidRDefault="003E7DA5" w:rsidP="00E160E4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a)mathematical inteligence                 c)nature intelligenge      e)verbal inteligence</w:t>
      </w:r>
    </w:p>
    <w:p w:rsidR="003E7DA5" w:rsidRPr="000666E8" w:rsidRDefault="003E7DA5" w:rsidP="00E160E4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b)visual inteligence                             d)musical inteligence     f) kinesthetic inteligence</w:t>
      </w:r>
    </w:p>
    <w:p w:rsidR="003E7DA5" w:rsidRPr="000666E8" w:rsidRDefault="003E7DA5" w:rsidP="00E160E4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g)interpersonal inteligence</w:t>
      </w:r>
    </w:p>
    <w:p w:rsidR="003E7DA5" w:rsidRPr="000666E8" w:rsidRDefault="003E7DA5" w:rsidP="000666E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Pr="000666E8">
        <w:rPr>
          <w:rFonts w:ascii="Times New Roman" w:hAnsi="Times New Roman" w:cs="Times New Roman"/>
          <w:b/>
          <w:bCs/>
          <w:sz w:val="24"/>
          <w:szCs w:val="24"/>
        </w:rPr>
        <w:t>)FİLL İN THE BLANKS  ‘I am sure/I hope/I think/ I know(4X3:12)</w:t>
      </w:r>
    </w:p>
    <w:p w:rsidR="003E7DA5" w:rsidRPr="000666E8" w:rsidRDefault="003E7DA5" w:rsidP="000666E8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 xml:space="preserve">       1)My sister ,Ayşe always study lesson especially Maths.He takes 90 or 100 points in the exams…………………she will be a maths teacher in the future.</w:t>
      </w:r>
    </w:p>
    <w:p w:rsidR="003E7DA5" w:rsidRPr="000666E8" w:rsidRDefault="003E7DA5" w:rsidP="000666E8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 xml:space="preserve">      2)I  went to the cinema last year.So …………..  the addres.</w:t>
      </w:r>
    </w:p>
    <w:p w:rsidR="003E7DA5" w:rsidRPr="000666E8" w:rsidRDefault="003E7DA5" w:rsidP="000666E8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 xml:space="preserve">      3)She didn’t come to the school yesterday…………she is ill.</w:t>
      </w:r>
    </w:p>
    <w:p w:rsidR="003E7DA5" w:rsidRPr="000666E8" w:rsidRDefault="003E7DA5" w:rsidP="000666E8">
      <w:pPr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 xml:space="preserve">      4)You studied for the English exam.You solved a lot of questions.  …………..You will be succesfull in the exam.</w:t>
      </w:r>
    </w:p>
    <w:p w:rsidR="003E7DA5" w:rsidRPr="000666E8" w:rsidRDefault="003E7DA5" w:rsidP="000666E8">
      <w:pPr>
        <w:rPr>
          <w:rFonts w:ascii="Times New Roman" w:hAnsi="Times New Roman" w:cs="Times New Roman"/>
          <w:sz w:val="24"/>
          <w:szCs w:val="24"/>
        </w:rPr>
      </w:pPr>
    </w:p>
    <w:p w:rsidR="003E7DA5" w:rsidRPr="000666E8" w:rsidRDefault="003E7DA5" w:rsidP="000666E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0666E8">
        <w:rPr>
          <w:rFonts w:ascii="Times New Roman" w:hAnsi="Times New Roman" w:cs="Times New Roman"/>
          <w:b/>
          <w:bCs/>
          <w:sz w:val="24"/>
          <w:szCs w:val="24"/>
        </w:rPr>
        <w:t>)CATAGORİZE THE SENTENCES</w:t>
      </w:r>
      <w:r>
        <w:rPr>
          <w:rFonts w:ascii="Times New Roman" w:hAnsi="Times New Roman" w:cs="Times New Roman"/>
          <w:b/>
          <w:bCs/>
          <w:sz w:val="24"/>
          <w:szCs w:val="24"/>
        </w:rPr>
        <w:t>(8X2:16)</w:t>
      </w:r>
    </w:p>
    <w:p w:rsidR="003E7DA5" w:rsidRPr="000666E8" w:rsidRDefault="003E7DA5" w:rsidP="000666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7DA5" w:rsidRPr="000666E8" w:rsidRDefault="003E7DA5" w:rsidP="000666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 xml:space="preserve">1)is always kind to you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666E8">
        <w:rPr>
          <w:rFonts w:ascii="Times New Roman" w:hAnsi="Times New Roman" w:cs="Times New Roman"/>
          <w:b/>
          <w:bCs/>
          <w:sz w:val="24"/>
          <w:szCs w:val="24"/>
        </w:rPr>
        <w:t>BAD FRİEND:</w:t>
      </w:r>
    </w:p>
    <w:p w:rsidR="003E7DA5" w:rsidRPr="000666E8" w:rsidRDefault="003E7DA5" w:rsidP="000666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 xml:space="preserve">2)tries to make you happy                                          </w:t>
      </w:r>
      <w:r w:rsidRPr="000666E8">
        <w:rPr>
          <w:rFonts w:ascii="Times New Roman" w:hAnsi="Times New Roman" w:cs="Times New Roman"/>
          <w:b/>
          <w:bCs/>
          <w:sz w:val="24"/>
          <w:szCs w:val="24"/>
        </w:rPr>
        <w:t>GOOD FRİEND:</w:t>
      </w:r>
    </w:p>
    <w:p w:rsidR="003E7DA5" w:rsidRPr="000666E8" w:rsidRDefault="003E7DA5" w:rsidP="000666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3)understands you</w:t>
      </w:r>
    </w:p>
    <w:p w:rsidR="003E7DA5" w:rsidRPr="000666E8" w:rsidRDefault="003E7DA5" w:rsidP="000666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4)breaks your heart</w:t>
      </w:r>
    </w:p>
    <w:p w:rsidR="003E7DA5" w:rsidRPr="000666E8" w:rsidRDefault="003E7DA5" w:rsidP="000666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5)doesn’t keep your secrets</w:t>
      </w:r>
    </w:p>
    <w:p w:rsidR="003E7DA5" w:rsidRPr="000666E8" w:rsidRDefault="003E7DA5" w:rsidP="000666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6)learns to say ‘I am sorry’</w:t>
      </w:r>
    </w:p>
    <w:p w:rsidR="003E7DA5" w:rsidRPr="000666E8" w:rsidRDefault="003E7DA5" w:rsidP="000666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7)says bad things about you</w:t>
      </w:r>
    </w:p>
    <w:p w:rsidR="003E7DA5" w:rsidRPr="000666E8" w:rsidRDefault="003E7DA5" w:rsidP="000666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66E8">
        <w:rPr>
          <w:rFonts w:ascii="Times New Roman" w:hAnsi="Times New Roman" w:cs="Times New Roman"/>
          <w:sz w:val="24"/>
          <w:szCs w:val="24"/>
        </w:rPr>
        <w:t>8)doesn’t help you when you need help</w:t>
      </w:r>
    </w:p>
    <w:p w:rsidR="003E7DA5" w:rsidRDefault="003E7DA5" w:rsidP="000666E8">
      <w:pPr>
        <w:rPr>
          <w:i/>
          <w:sz w:val="24"/>
          <w:szCs w:val="24"/>
        </w:rPr>
      </w:pPr>
    </w:p>
    <w:p w:rsidR="003E7DA5" w:rsidRDefault="003E7DA5" w:rsidP="000666E8">
      <w:pPr>
        <w:rPr>
          <w:i/>
          <w:sz w:val="24"/>
          <w:szCs w:val="24"/>
        </w:rPr>
      </w:pPr>
    </w:p>
    <w:p w:rsidR="003E7DA5" w:rsidRDefault="003E7DA5" w:rsidP="000666E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İNGİLİZCE ÖĞRETMENİ</w:t>
      </w:r>
    </w:p>
    <w:p w:rsidR="003E7DA5" w:rsidRPr="000666E8" w:rsidRDefault="003E7DA5" w:rsidP="000666E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MELEKSER IŞIK  BAYRAKTAR</w:t>
      </w:r>
    </w:p>
    <w:p w:rsidR="003E7DA5" w:rsidRPr="000666E8" w:rsidRDefault="003E7DA5" w:rsidP="000666E8">
      <w:pPr>
        <w:rPr>
          <w:sz w:val="24"/>
          <w:szCs w:val="24"/>
        </w:rPr>
      </w:pPr>
    </w:p>
    <w:p w:rsidR="003E7DA5" w:rsidRDefault="003E7DA5" w:rsidP="00E160E4">
      <w:pPr>
        <w:rPr>
          <w:rFonts w:ascii="Times New Roman" w:hAnsi="Times New Roman" w:cs="Times New Roman"/>
          <w:sz w:val="24"/>
          <w:szCs w:val="24"/>
        </w:rPr>
      </w:pPr>
    </w:p>
    <w:p w:rsidR="003E7DA5" w:rsidRDefault="003E7DA5" w:rsidP="00E160E4">
      <w:pPr>
        <w:rPr>
          <w:rFonts w:ascii="Times New Roman" w:hAnsi="Times New Roman" w:cs="Times New Roman"/>
          <w:sz w:val="24"/>
          <w:szCs w:val="24"/>
        </w:rPr>
      </w:pPr>
    </w:p>
    <w:p w:rsidR="003E7DA5" w:rsidRDefault="003E7DA5" w:rsidP="007A3A76">
      <w:pPr>
        <w:rPr>
          <w:rFonts w:ascii="Times New Roman" w:hAnsi="Times New Roman" w:cs="Times New Roman"/>
          <w:sz w:val="24"/>
          <w:szCs w:val="24"/>
        </w:rPr>
      </w:pPr>
    </w:p>
    <w:p w:rsidR="003E7DA5" w:rsidRDefault="003E7DA5" w:rsidP="007A3A76">
      <w:pPr>
        <w:rPr>
          <w:rFonts w:cs="FrankRuehl"/>
          <w:i/>
          <w:iCs/>
          <w:sz w:val="24"/>
          <w:szCs w:val="24"/>
          <w:lang w:bidi="he-IL"/>
        </w:rPr>
      </w:pPr>
    </w:p>
    <w:p w:rsidR="003E7DA5" w:rsidRPr="007A3A76" w:rsidRDefault="003E7DA5" w:rsidP="007A3A76">
      <w:pPr>
        <w:jc w:val="center"/>
        <w:rPr>
          <w:rFonts w:cs="FrankRuehl"/>
          <w:i/>
          <w:iCs/>
          <w:sz w:val="24"/>
          <w:szCs w:val="24"/>
          <w:lang w:bidi="he-IL"/>
        </w:rPr>
      </w:pPr>
    </w:p>
    <w:sectPr w:rsidR="003E7DA5" w:rsidRPr="007A3A76" w:rsidSect="009948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DA5" w:rsidRDefault="003E7DA5" w:rsidP="00903DA2">
      <w:pPr>
        <w:spacing w:after="0" w:line="240" w:lineRule="auto"/>
      </w:pPr>
      <w:r>
        <w:separator/>
      </w:r>
    </w:p>
  </w:endnote>
  <w:endnote w:type="continuationSeparator" w:id="0">
    <w:p w:rsidR="003E7DA5" w:rsidRDefault="003E7DA5" w:rsidP="00903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DA5" w:rsidRDefault="003E7DA5" w:rsidP="00903DA2">
      <w:pPr>
        <w:spacing w:after="0" w:line="240" w:lineRule="auto"/>
      </w:pPr>
      <w:r>
        <w:separator/>
      </w:r>
    </w:p>
  </w:footnote>
  <w:footnote w:type="continuationSeparator" w:id="0">
    <w:p w:rsidR="003E7DA5" w:rsidRDefault="003E7DA5" w:rsidP="00903D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A76"/>
    <w:rsid w:val="000666E8"/>
    <w:rsid w:val="001C060A"/>
    <w:rsid w:val="003E7DA5"/>
    <w:rsid w:val="004C0616"/>
    <w:rsid w:val="007A3A76"/>
    <w:rsid w:val="00903DA2"/>
    <w:rsid w:val="0092219C"/>
    <w:rsid w:val="0099486D"/>
    <w:rsid w:val="00B03E08"/>
    <w:rsid w:val="00C23A85"/>
    <w:rsid w:val="00DC0123"/>
    <w:rsid w:val="00DC3A71"/>
    <w:rsid w:val="00E1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86D"/>
    <w:pPr>
      <w:spacing w:after="200" w:line="276" w:lineRule="auto"/>
    </w:pPr>
    <w:rPr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16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60E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E160E4"/>
    <w:rPr>
      <w:lang w:eastAsia="zh-CN"/>
    </w:rPr>
  </w:style>
  <w:style w:type="paragraph" w:styleId="Header">
    <w:name w:val="header"/>
    <w:basedOn w:val="Normal"/>
    <w:link w:val="HeaderChar"/>
    <w:uiPriority w:val="99"/>
    <w:semiHidden/>
    <w:rsid w:val="00903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03DA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03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03DA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543</Words>
  <Characters>3100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Melekser</dc:creator>
  <cp:keywords>www.sorubak.com</cp:keywords>
  <dc:description/>
  <cp:lastModifiedBy>edanur</cp:lastModifiedBy>
  <cp:revision>5</cp:revision>
  <dcterms:created xsi:type="dcterms:W3CDTF">2011-10-19T12:38:00Z</dcterms:created>
  <dcterms:modified xsi:type="dcterms:W3CDTF">2012-10-20T16:44:00Z</dcterms:modified>
  <cp:category>www.sorubak.com</cp:category>
  <cp:contentType>www.sorubak.com</cp:contentType>
  <cp:contentStatus>www.sorubak.com</cp:contentStatus>
</cp:coreProperties>
</file>