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4E" w:rsidRDefault="00514F4E" w:rsidP="00E33828">
      <w:pPr>
        <w:jc w:val="center"/>
        <w:rPr>
          <w:b/>
          <w:bCs/>
        </w:rPr>
      </w:pPr>
      <w:r>
        <w:rPr>
          <w:b/>
          <w:bCs/>
        </w:rPr>
        <w:t>2012-2013  EĞİTİM VE ÖĞRETİM YILI YENİKÖY İÖO 1.DÖNEM 8.SINIFLAR  İNGİLİZCE DERSİ 2. SINAV SORULARI</w:t>
      </w:r>
    </w:p>
    <w:p w:rsidR="00514F4E" w:rsidRDefault="00514F4E" w:rsidP="009D657E">
      <w:pPr>
        <w:rPr>
          <w:b/>
          <w:bCs/>
        </w:rPr>
      </w:pPr>
      <w:r>
        <w:rPr>
          <w:b/>
          <w:bCs/>
        </w:rPr>
        <w:t>ADI-SOYADI:                                                NOSU:                                                 (1)</w:t>
      </w:r>
    </w:p>
    <w:p w:rsidR="00514F4E" w:rsidRDefault="00514F4E" w:rsidP="006D3E4F">
      <w:pPr>
        <w:rPr>
          <w:b/>
          <w:bCs/>
        </w:rPr>
      </w:pPr>
      <w:r>
        <w:rPr>
          <w:noProof/>
          <w:lang w:eastAsia="tr-TR"/>
        </w:rPr>
        <w:pict>
          <v:oval id="_x0000_s1026" style="position:absolute;margin-left:351.4pt;margin-top:7.55pt;width:141.75pt;height:96.75pt;z-index:251653120">
            <v:textbox style="mso-next-textbox:#_x0000_s1026">
              <w:txbxContent>
                <w:p w:rsidR="00514F4E" w:rsidRDefault="00514F4E" w:rsidP="006D3E4F">
                  <w:pPr>
                    <w:pStyle w:val="NoSpacing"/>
                  </w:pPr>
                  <w:r w:rsidRPr="00C970AF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" o:spid="_x0000_i1031" type="#_x0000_t75" style="width:12pt;height:11.25pt;visibility:visible">
                        <v:imagedata r:id="rId6" o:title=""/>
                      </v:shape>
                    </w:pict>
                  </w:r>
                  <w:r>
                    <w:t>found</w:t>
                  </w:r>
                </w:p>
                <w:p w:rsidR="00514F4E" w:rsidRDefault="00514F4E" w:rsidP="006D3E4F">
                  <w:pPr>
                    <w:pStyle w:val="NoSpacing"/>
                  </w:pPr>
                  <w:r w:rsidRPr="00C970AF">
                    <w:rPr>
                      <w:noProof/>
                      <w:lang w:eastAsia="tr-TR"/>
                    </w:rPr>
                    <w:pict>
                      <v:shape id="_x0000_i1032" type="#_x0000_t75" style="width:12pt;height:11.25pt;visibility:visible">
                        <v:imagedata r:id="rId6" o:title=""/>
                      </v:shape>
                    </w:pict>
                  </w:r>
                  <w:r>
                    <w:t xml:space="preserve">born   </w:t>
                  </w:r>
                  <w:r w:rsidRPr="00C970AF">
                    <w:rPr>
                      <w:noProof/>
                      <w:lang w:eastAsia="tr-TR"/>
                    </w:rPr>
                    <w:pict>
                      <v:shape id="Resim 1" o:spid="_x0000_i1033" type="#_x0000_t75" style="width:12pt;height:11.25pt;visibility:visible">
                        <v:imagedata r:id="rId7" o:title=""/>
                      </v:shape>
                    </w:pict>
                  </w:r>
                  <w:r>
                    <w:t>marry</w:t>
                  </w:r>
                </w:p>
                <w:p w:rsidR="00514F4E" w:rsidRDefault="00514F4E" w:rsidP="006D3E4F">
                  <w:pPr>
                    <w:pStyle w:val="NoSpacing"/>
                  </w:pPr>
                  <w:r w:rsidRPr="00C970AF">
                    <w:rPr>
                      <w:noProof/>
                      <w:lang w:eastAsia="tr-TR"/>
                    </w:rPr>
                    <w:pict>
                      <v:shape id="_x0000_i1034" type="#_x0000_t75" style="width:12pt;height:11.25pt;visibility:visible">
                        <v:imagedata r:id="rId7" o:title=""/>
                      </v:shape>
                    </w:pict>
                  </w:r>
                  <w:r>
                    <w:t xml:space="preserve">die   </w:t>
                  </w:r>
                  <w:r w:rsidRPr="00C970AF">
                    <w:rPr>
                      <w:noProof/>
                      <w:lang w:eastAsia="tr-TR"/>
                    </w:rPr>
                    <w:pict>
                      <v:shape id="_x0000_i1035" type="#_x0000_t75" style="width:12pt;height:11.25pt;visibility:visible">
                        <v:imagedata r:id="rId7" o:title=""/>
                      </v:shape>
                    </w:pict>
                  </w:r>
                  <w:r>
                    <w:t>graduate</w:t>
                  </w:r>
                </w:p>
                <w:p w:rsidR="00514F4E" w:rsidRDefault="00514F4E" w:rsidP="006D3E4F">
                  <w:pPr>
                    <w:pStyle w:val="NoSpacing"/>
                  </w:pPr>
                  <w:r w:rsidRPr="00C970AF">
                    <w:rPr>
                      <w:noProof/>
                      <w:lang w:eastAsia="tr-TR"/>
                    </w:rPr>
                    <w:pict>
                      <v:shape id="_x0000_i1036" type="#_x0000_t75" style="width:12pt;height:11.25pt;visibility:visible">
                        <v:imagedata r:id="rId7" o:title=""/>
                      </v:shape>
                    </w:pict>
                  </w:r>
                  <w:r>
                    <w:t>become</w:t>
                  </w:r>
                </w:p>
                <w:p w:rsidR="00514F4E" w:rsidRDefault="00514F4E"/>
                <w:p w:rsidR="00514F4E" w:rsidRDefault="00514F4E"/>
                <w:p w:rsidR="00514F4E" w:rsidRDefault="00514F4E"/>
                <w:p w:rsidR="00514F4E" w:rsidRDefault="00514F4E"/>
                <w:p w:rsidR="00514F4E" w:rsidRDefault="00514F4E"/>
                <w:p w:rsidR="00514F4E" w:rsidRDefault="00514F4E"/>
                <w:p w:rsidR="00514F4E" w:rsidRDefault="00514F4E"/>
              </w:txbxContent>
            </v:textbox>
          </v:oval>
        </w:pict>
      </w:r>
      <w:r>
        <w:rPr>
          <w:b/>
          <w:bCs/>
        </w:rPr>
        <w:t>A)FILL IN THE BLANKS WITH THE GI</w:t>
      </w:r>
      <w:r w:rsidRPr="009D657E">
        <w:rPr>
          <w:b/>
          <w:bCs/>
        </w:rPr>
        <w:t xml:space="preserve">VEN </w:t>
      </w:r>
      <w:r>
        <w:rPr>
          <w:b/>
          <w:bCs/>
        </w:rPr>
        <w:t>VERBS BY USING  SI</w:t>
      </w:r>
      <w:r w:rsidRPr="009D657E">
        <w:rPr>
          <w:b/>
          <w:bCs/>
        </w:rPr>
        <w:t>MPLE PAST TENSE</w:t>
      </w:r>
      <w:r>
        <w:rPr>
          <w:b/>
          <w:bCs/>
        </w:rPr>
        <w:t>(6X3:18)</w:t>
      </w:r>
    </w:p>
    <w:p w:rsidR="00514F4E" w:rsidRDefault="00514F4E" w:rsidP="006D3E4F">
      <w:pPr>
        <w:pStyle w:val="NoSpacing"/>
      </w:pPr>
      <w:r>
        <w:t>1)Atatürk  ................................. chief commander  in  August 5,1921.</w:t>
      </w:r>
    </w:p>
    <w:p w:rsidR="00514F4E" w:rsidRDefault="00514F4E" w:rsidP="006D3E4F">
      <w:pPr>
        <w:pStyle w:val="NoSpacing"/>
      </w:pPr>
      <w:r>
        <w:t>2)Atatürk .............................in 1881.</w:t>
      </w:r>
    </w:p>
    <w:p w:rsidR="00514F4E" w:rsidRDefault="00514F4E" w:rsidP="006D3E4F">
      <w:pPr>
        <w:pStyle w:val="NoSpacing"/>
      </w:pPr>
      <w:r>
        <w:t>3)Atatürk ...................in 1938.</w:t>
      </w:r>
    </w:p>
    <w:p w:rsidR="00514F4E" w:rsidRDefault="00514F4E" w:rsidP="006D3E4F">
      <w:pPr>
        <w:pStyle w:val="NoSpacing"/>
      </w:pPr>
      <w:r>
        <w:t>4)Atatürk ..........................from The General Staff College   in 1905.</w:t>
      </w:r>
    </w:p>
    <w:p w:rsidR="00514F4E" w:rsidRDefault="00514F4E" w:rsidP="006D3E4F">
      <w:pPr>
        <w:pStyle w:val="NoSpacing"/>
      </w:pPr>
      <w:r>
        <w:t>5)Atatürk ............................Latife Hanım in İzmir.</w:t>
      </w:r>
    </w:p>
    <w:p w:rsidR="00514F4E" w:rsidRDefault="00514F4E" w:rsidP="006D3E4F">
      <w:pPr>
        <w:pStyle w:val="NoSpacing"/>
      </w:pPr>
      <w:r>
        <w:t>6)Atatürk..........................the Turkısh Republıc</w:t>
      </w:r>
    </w:p>
    <w:p w:rsidR="00514F4E" w:rsidRDefault="00514F4E" w:rsidP="006D3E4F">
      <w:pPr>
        <w:pStyle w:val="NoSpacing"/>
      </w:pPr>
    </w:p>
    <w:p w:rsidR="00514F4E" w:rsidRPr="006D3E4F" w:rsidRDefault="00514F4E" w:rsidP="006D3E4F">
      <w:pPr>
        <w:pStyle w:val="NoSpacing"/>
        <w:rPr>
          <w:b/>
          <w:bCs/>
        </w:rPr>
      </w:pPr>
      <w:r w:rsidRPr="006D3E4F">
        <w:rPr>
          <w:b/>
          <w:bCs/>
        </w:rPr>
        <w:t>B)</w:t>
      </w:r>
      <w:r>
        <w:rPr>
          <w:b/>
          <w:bCs/>
        </w:rPr>
        <w:t>FILL IN THE BLANKS WITH THE GIVEN WORD</w:t>
      </w:r>
      <w:r w:rsidRPr="006D3E4F">
        <w:rPr>
          <w:b/>
          <w:bCs/>
        </w:rPr>
        <w:t>S.</w:t>
      </w:r>
      <w:r>
        <w:rPr>
          <w:b/>
          <w:bCs/>
        </w:rPr>
        <w:t>(6x3:18)</w:t>
      </w:r>
    </w:p>
    <w:p w:rsidR="00514F4E" w:rsidRDefault="00514F4E" w:rsidP="006D3E4F">
      <w:pPr>
        <w:pStyle w:val="NoSpacing"/>
      </w:pPr>
      <w:r>
        <w:rPr>
          <w:noProof/>
          <w:lang w:eastAsia="tr-TR"/>
        </w:rPr>
        <w:pict>
          <v:rect id="_x0000_s1027" style="position:absolute;margin-left:351.4pt;margin-top:3.65pt;width:127.5pt;height:85.5pt;z-index:251654144">
            <v:textbox>
              <w:txbxContent>
                <w:p w:rsidR="00514F4E" w:rsidRPr="004B0E3D" w:rsidRDefault="00514F4E">
                  <w:pPr>
                    <w:rPr>
                      <w:rFonts w:cs="Calibri"/>
                    </w:rPr>
                  </w:pPr>
                  <w:r w:rsidRPr="004B0E3D">
                    <w:rPr>
                      <w:rFonts w:ascii="Arial" w:hAnsi="Arial"/>
                    </w:rPr>
                    <w:t>○</w:t>
                  </w:r>
                  <w:r>
                    <w:t xml:space="preserve">  National   </w:t>
                  </w:r>
                  <w:r w:rsidRPr="004B0E3D">
                    <w:rPr>
                      <w:rFonts w:ascii="Arial" w:hAnsi="Arial"/>
                    </w:rPr>
                    <w:t>○</w:t>
                  </w:r>
                  <w:r w:rsidRPr="004B0E3D">
                    <w:rPr>
                      <w:rFonts w:cs="Calibri"/>
                    </w:rPr>
                    <w:t xml:space="preserve"> Winner</w:t>
                  </w:r>
                </w:p>
                <w:p w:rsidR="00514F4E" w:rsidRPr="004B0E3D" w:rsidRDefault="00514F4E">
                  <w:pPr>
                    <w:rPr>
                      <w:rFonts w:cs="Calibri"/>
                    </w:rPr>
                  </w:pPr>
                  <w:r w:rsidRPr="004B0E3D">
                    <w:rPr>
                      <w:rFonts w:ascii="Arial" w:hAnsi="Arial"/>
                    </w:rPr>
                    <w:t>○</w:t>
                  </w:r>
                  <w:r w:rsidRPr="004B0E3D">
                    <w:rPr>
                      <w:rFonts w:cs="Calibri"/>
                    </w:rPr>
                    <w:t xml:space="preserve">  Leader   </w:t>
                  </w:r>
                  <w:r w:rsidRPr="004B0E3D">
                    <w:rPr>
                      <w:rFonts w:ascii="Arial" w:hAnsi="Arial"/>
                    </w:rPr>
                    <w:t>○</w:t>
                  </w:r>
                  <w:r w:rsidRPr="004B0E3D">
                    <w:rPr>
                      <w:rFonts w:cs="Calibri"/>
                    </w:rPr>
                    <w:t xml:space="preserve"> War</w:t>
                  </w:r>
                </w:p>
                <w:p w:rsidR="00514F4E" w:rsidRDefault="00514F4E">
                  <w:r w:rsidRPr="004B0E3D">
                    <w:rPr>
                      <w:rFonts w:ascii="Arial" w:hAnsi="Arial"/>
                    </w:rPr>
                    <w:t>○</w:t>
                  </w:r>
                  <w:r w:rsidRPr="004B0E3D">
                    <w:rPr>
                      <w:rFonts w:cs="Calibri"/>
                    </w:rPr>
                    <w:t xml:space="preserve">  Republıc   </w:t>
                  </w:r>
                  <w:r w:rsidRPr="004B0E3D">
                    <w:rPr>
                      <w:rFonts w:ascii="Arial" w:hAnsi="Arial"/>
                    </w:rPr>
                    <w:t>○</w:t>
                  </w:r>
                  <w:r w:rsidRPr="004B0E3D">
                    <w:rPr>
                      <w:rFonts w:cs="Calibri"/>
                    </w:rPr>
                    <w:t xml:space="preserve"> Presıdent</w:t>
                  </w:r>
                </w:p>
              </w:txbxContent>
            </v:textbox>
          </v:rect>
        </w:pict>
      </w:r>
    </w:p>
    <w:p w:rsidR="00514F4E" w:rsidRDefault="00514F4E" w:rsidP="006D3E4F">
      <w:pPr>
        <w:pStyle w:val="NoSpacing"/>
      </w:pPr>
      <w:r>
        <w:t>1)First World......................... begins  in 1914.</w:t>
      </w:r>
    </w:p>
    <w:p w:rsidR="00514F4E" w:rsidRDefault="00514F4E" w:rsidP="006D3E4F">
      <w:pPr>
        <w:pStyle w:val="NoSpacing"/>
      </w:pPr>
      <w:r>
        <w:t>2)Turkısh Grand........................Assembly  gives him the surname 'Atatürk'.</w:t>
      </w:r>
    </w:p>
    <w:p w:rsidR="00514F4E" w:rsidRDefault="00514F4E" w:rsidP="006D3E4F">
      <w:pPr>
        <w:pStyle w:val="NoSpacing"/>
      </w:pPr>
      <w:r>
        <w:t>3)Atatürk becomes the first.......................of  Turkısh....................</w:t>
      </w:r>
    </w:p>
    <w:p w:rsidR="00514F4E" w:rsidRDefault="00514F4E" w:rsidP="006D3E4F">
      <w:pPr>
        <w:pStyle w:val="NoSpacing"/>
      </w:pPr>
      <w:r>
        <w:t>4)Atatürk is a great.........................</w:t>
      </w:r>
    </w:p>
    <w:p w:rsidR="00514F4E" w:rsidRDefault="00514F4E" w:rsidP="006D3E4F">
      <w:pPr>
        <w:pStyle w:val="NoSpacing"/>
      </w:pPr>
      <w:r>
        <w:t>5)The ......................of Gallipoli  War was The Turkısh Army.</w:t>
      </w:r>
    </w:p>
    <w:p w:rsidR="00514F4E" w:rsidRDefault="00514F4E" w:rsidP="006D3E4F">
      <w:pPr>
        <w:pStyle w:val="NoSpacing"/>
      </w:pPr>
    </w:p>
    <w:p w:rsidR="00514F4E" w:rsidRDefault="00514F4E" w:rsidP="0020077E">
      <w:pPr>
        <w:pStyle w:val="NoSpacing"/>
        <w:rPr>
          <w:b/>
          <w:bCs/>
        </w:rPr>
      </w:pPr>
      <w:r w:rsidRPr="0020077E">
        <w:rPr>
          <w:b/>
          <w:bCs/>
        </w:rPr>
        <w:t>C)WRITE THE TURKISH MEANINGS OF THE WOR</w:t>
      </w:r>
      <w:r>
        <w:rPr>
          <w:b/>
          <w:bCs/>
        </w:rPr>
        <w:t>DS.(13</w:t>
      </w:r>
      <w:r w:rsidRPr="0020077E">
        <w:rPr>
          <w:b/>
          <w:bCs/>
        </w:rPr>
        <w:t>)</w:t>
      </w:r>
    </w:p>
    <w:p w:rsidR="00514F4E" w:rsidRDefault="00514F4E" w:rsidP="0020077E">
      <w:pPr>
        <w:pStyle w:val="NoSpacing"/>
        <w:rPr>
          <w:b/>
          <w:bCs/>
        </w:rPr>
      </w:pPr>
    </w:p>
    <w:p w:rsidR="00514F4E" w:rsidRPr="00F976E3" w:rsidRDefault="00514F4E" w:rsidP="00F976E3">
      <w:pPr>
        <w:pStyle w:val="NoSpacing"/>
      </w:pPr>
      <w:r w:rsidRPr="00F976E3">
        <w:t>Peace:                                            War:                                       Battle:                                       Soldıer:</w:t>
      </w:r>
    </w:p>
    <w:p w:rsidR="00514F4E" w:rsidRPr="00F976E3" w:rsidRDefault="00514F4E" w:rsidP="00F976E3">
      <w:pPr>
        <w:pStyle w:val="NoSpacing"/>
      </w:pPr>
    </w:p>
    <w:p w:rsidR="00514F4E" w:rsidRPr="00F976E3" w:rsidRDefault="00514F4E" w:rsidP="00F976E3">
      <w:pPr>
        <w:pStyle w:val="NoSpacing"/>
      </w:pPr>
      <w:r w:rsidRPr="00F976E3">
        <w:t>Commander:                               Chairman:                             Independence:                          Military:</w:t>
      </w:r>
    </w:p>
    <w:p w:rsidR="00514F4E" w:rsidRPr="00F976E3" w:rsidRDefault="00514F4E" w:rsidP="00F976E3">
      <w:pPr>
        <w:pStyle w:val="NoSpacing"/>
      </w:pPr>
      <w:r w:rsidRPr="00F976E3">
        <w:t xml:space="preserve"> </w:t>
      </w:r>
    </w:p>
    <w:p w:rsidR="00514F4E" w:rsidRPr="00F976E3" w:rsidRDefault="00514F4E" w:rsidP="00F976E3">
      <w:pPr>
        <w:pStyle w:val="NoSpacing"/>
      </w:pPr>
      <w:r w:rsidRPr="00F976E3">
        <w:t>Bomb:                                         Freedom:                                Vıctory:                                     Pre</w:t>
      </w:r>
      <w:r>
        <w:t>s</w:t>
      </w:r>
      <w:r w:rsidRPr="00F976E3">
        <w:t>ident:</w:t>
      </w:r>
    </w:p>
    <w:p w:rsidR="00514F4E" w:rsidRPr="00F976E3" w:rsidRDefault="00514F4E" w:rsidP="00F976E3">
      <w:pPr>
        <w:pStyle w:val="NoSpacing"/>
      </w:pPr>
    </w:p>
    <w:p w:rsidR="00514F4E" w:rsidRPr="00F976E3" w:rsidRDefault="00514F4E" w:rsidP="00F976E3">
      <w:pPr>
        <w:pStyle w:val="NoSpacing"/>
      </w:pPr>
      <w:r w:rsidRPr="00F976E3">
        <w:t>Reform:</w:t>
      </w:r>
    </w:p>
    <w:p w:rsidR="00514F4E" w:rsidRDefault="00514F4E" w:rsidP="0020077E">
      <w:pPr>
        <w:pStyle w:val="NoSpacing"/>
        <w:rPr>
          <w:b/>
          <w:bCs/>
        </w:rPr>
      </w:pPr>
    </w:p>
    <w:p w:rsidR="00514F4E" w:rsidRDefault="00514F4E" w:rsidP="0020077E">
      <w:pPr>
        <w:pStyle w:val="NoSpacing"/>
        <w:rPr>
          <w:b/>
          <w:bCs/>
        </w:rPr>
      </w:pPr>
    </w:p>
    <w:p w:rsidR="00514F4E" w:rsidRPr="00F976E3" w:rsidRDefault="00514F4E" w:rsidP="00F976E3">
      <w:pPr>
        <w:rPr>
          <w:b/>
          <w:bCs/>
        </w:rPr>
      </w:pPr>
      <w:r>
        <w:rPr>
          <w:b/>
          <w:bCs/>
        </w:rPr>
        <w:t>D</w:t>
      </w:r>
      <w:r w:rsidRPr="00F976E3">
        <w:rPr>
          <w:b/>
          <w:bCs/>
        </w:rPr>
        <w:t>)MATCH THE QUESTİONS AND THE ANSWERS?</w:t>
      </w:r>
      <w:r>
        <w:rPr>
          <w:b/>
          <w:bCs/>
        </w:rPr>
        <w:t>(4X3:12</w:t>
      </w:r>
      <w:r w:rsidRPr="00F976E3">
        <w:rPr>
          <w:b/>
          <w:bCs/>
        </w:rPr>
        <w:t>)</w:t>
      </w:r>
    </w:p>
    <w:p w:rsidR="00514F4E" w:rsidRDefault="00514F4E" w:rsidP="00F976E3">
      <w:pPr>
        <w:pStyle w:val="NoSpacing"/>
      </w:pPr>
      <w:r>
        <w:rPr>
          <w:noProof/>
          <w:lang w:eastAsia="tr-TR"/>
        </w:rPr>
        <w:pict>
          <v:rect id="_x0000_s1028" style="position:absolute;margin-left:306.4pt;margin-top:9.55pt;width:91.5pt;height:64.5pt;z-index:251655168">
            <v:textbox>
              <w:txbxContent>
                <w:p w:rsidR="00514F4E" w:rsidRDefault="00514F4E" w:rsidP="00F976E3">
                  <w:pPr>
                    <w:pStyle w:val="NoSpacing"/>
                  </w:pPr>
                  <w:r>
                    <w:t>1-</w:t>
                  </w:r>
                </w:p>
                <w:p w:rsidR="00514F4E" w:rsidRDefault="00514F4E" w:rsidP="00F976E3">
                  <w:pPr>
                    <w:pStyle w:val="NoSpacing"/>
                  </w:pPr>
                  <w:r>
                    <w:t>2-</w:t>
                  </w:r>
                </w:p>
                <w:p w:rsidR="00514F4E" w:rsidRDefault="00514F4E" w:rsidP="00F976E3">
                  <w:pPr>
                    <w:pStyle w:val="NoSpacing"/>
                  </w:pPr>
                  <w:r>
                    <w:t>3-</w:t>
                  </w:r>
                </w:p>
                <w:p w:rsidR="00514F4E" w:rsidRDefault="00514F4E">
                  <w:r>
                    <w:t>4-</w:t>
                  </w:r>
                </w:p>
              </w:txbxContent>
            </v:textbox>
          </v:rect>
        </w:pict>
      </w:r>
      <w:r>
        <w:t>1)Do you  sleep at the same hour?</w:t>
      </w:r>
    </w:p>
    <w:p w:rsidR="00514F4E" w:rsidRDefault="00514F4E" w:rsidP="00F976E3">
      <w:pPr>
        <w:pStyle w:val="NoSpacing"/>
      </w:pPr>
      <w:r>
        <w:t>2)Do you sleep on your back,on your side or on your front?</w:t>
      </w:r>
    </w:p>
    <w:p w:rsidR="00514F4E" w:rsidRDefault="00514F4E" w:rsidP="00F976E3">
      <w:pPr>
        <w:pStyle w:val="NoSpacing"/>
      </w:pPr>
      <w:r>
        <w:t>3)Do you have a light dinner?</w:t>
      </w:r>
    </w:p>
    <w:p w:rsidR="00514F4E" w:rsidRDefault="00514F4E" w:rsidP="00F976E3">
      <w:pPr>
        <w:pStyle w:val="NoSpacing"/>
      </w:pPr>
      <w:r>
        <w:t>4) Do you wear soft pyjamas?</w:t>
      </w:r>
    </w:p>
    <w:p w:rsidR="00514F4E" w:rsidRDefault="00514F4E" w:rsidP="00F976E3">
      <w:pPr>
        <w:pStyle w:val="NoSpacing"/>
      </w:pPr>
    </w:p>
    <w:p w:rsidR="00514F4E" w:rsidRDefault="00514F4E" w:rsidP="00F976E3">
      <w:pPr>
        <w:pStyle w:val="NoSpacing"/>
      </w:pPr>
      <w:r>
        <w:t>a)I don’t eat  much before I go to bed.</w:t>
      </w:r>
    </w:p>
    <w:p w:rsidR="00514F4E" w:rsidRDefault="00514F4E" w:rsidP="00F976E3">
      <w:pPr>
        <w:pStyle w:val="NoSpacing"/>
      </w:pPr>
      <w:r>
        <w:t>b)I choose the best position for me.</w:t>
      </w:r>
    </w:p>
    <w:p w:rsidR="00514F4E" w:rsidRPr="00C56FD3" w:rsidRDefault="00514F4E" w:rsidP="00F976E3">
      <w:pPr>
        <w:pStyle w:val="NoSpacing"/>
      </w:pPr>
      <w:r>
        <w:t>c)I go  to bed  late</w:t>
      </w:r>
    </w:p>
    <w:p w:rsidR="00514F4E" w:rsidRDefault="00514F4E" w:rsidP="00F976E3">
      <w:pPr>
        <w:pStyle w:val="NoSpacing"/>
      </w:pPr>
      <w:r>
        <w:t>d)I don’t care my clothes while sleeping.</w:t>
      </w:r>
    </w:p>
    <w:p w:rsidR="00514F4E" w:rsidRDefault="00514F4E" w:rsidP="00F976E3">
      <w:pPr>
        <w:pStyle w:val="NoSpacing"/>
      </w:pPr>
    </w:p>
    <w:p w:rsidR="00514F4E" w:rsidRDefault="00514F4E" w:rsidP="00F976E3">
      <w:pPr>
        <w:pStyle w:val="NoSpacing"/>
        <w:rPr>
          <w:b/>
          <w:bCs/>
        </w:rPr>
      </w:pPr>
      <w:r w:rsidRPr="0041757B">
        <w:rPr>
          <w:b/>
          <w:bCs/>
        </w:rPr>
        <w:t>E)FILL IN HE BLANKS WITH 'WHILE ' OR 'WHEN'</w:t>
      </w:r>
      <w:r>
        <w:rPr>
          <w:b/>
          <w:bCs/>
        </w:rPr>
        <w:t>(4X2:8)</w:t>
      </w:r>
    </w:p>
    <w:p w:rsidR="00514F4E" w:rsidRDefault="00514F4E" w:rsidP="00F976E3">
      <w:pPr>
        <w:pStyle w:val="NoSpacing"/>
      </w:pPr>
    </w:p>
    <w:p w:rsidR="00514F4E" w:rsidRDefault="00514F4E" w:rsidP="00F976E3">
      <w:pPr>
        <w:pStyle w:val="NoSpacing"/>
      </w:pPr>
      <w:r>
        <w:t>1)......................It was sonowing,we played snowball.</w:t>
      </w:r>
    </w:p>
    <w:p w:rsidR="00514F4E" w:rsidRDefault="00514F4E" w:rsidP="00F976E3">
      <w:pPr>
        <w:pStyle w:val="NoSpacing"/>
      </w:pPr>
      <w:r>
        <w:t>2)......................the war started,The soldiers are ready to die.</w:t>
      </w:r>
    </w:p>
    <w:p w:rsidR="00514F4E" w:rsidRDefault="00514F4E" w:rsidP="00F976E3">
      <w:pPr>
        <w:pStyle w:val="NoSpacing"/>
      </w:pPr>
      <w:r>
        <w:t>3)......................Atatürk  landed  in Samsun,The War started.</w:t>
      </w:r>
    </w:p>
    <w:p w:rsidR="00514F4E" w:rsidRPr="0041757B" w:rsidRDefault="00514F4E" w:rsidP="00F976E3">
      <w:pPr>
        <w:pStyle w:val="NoSpacing"/>
      </w:pPr>
      <w:r>
        <w:t>4).....................The children were playing football,Ahmet watched them .</w:t>
      </w:r>
    </w:p>
    <w:p w:rsidR="00514F4E" w:rsidRDefault="00514F4E" w:rsidP="0020077E">
      <w:pPr>
        <w:pStyle w:val="NoSpacing"/>
        <w:rPr>
          <w:b/>
          <w:bCs/>
        </w:rPr>
      </w:pPr>
    </w:p>
    <w:p w:rsidR="00514F4E" w:rsidRPr="00F976E3" w:rsidRDefault="00514F4E" w:rsidP="0041757B">
      <w:pPr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  <w:lang w:eastAsia="tr-TR"/>
        </w:rPr>
        <w:pict>
          <v:rect id="_x0000_s1029" style="position:absolute;margin-left:214.9pt;margin-top:22.15pt;width:221.25pt;height:90.75pt;z-index:251656192;mso-position-horizontal-relative:text;mso-position-vertical-relative:text">
            <v:textbox>
              <w:txbxContent>
                <w:p w:rsidR="00514F4E" w:rsidRDefault="00514F4E" w:rsidP="00F976E3">
                  <w:pPr>
                    <w:pStyle w:val="NoSpacing"/>
                  </w:pPr>
                  <w:r>
                    <w:t xml:space="preserve">1)Susan is unhappy in  her dream.    </w:t>
                  </w:r>
                  <w:r w:rsidRPr="00C970AF">
                    <w:rPr>
                      <w:noProof/>
                      <w:lang w:eastAsia="tr-TR"/>
                    </w:rPr>
                    <w:pict>
                      <v:shape id="Resim 10" o:spid="_x0000_i1042" type="#_x0000_t75" style="width:21.75pt;height:12.75pt;visibility:visible">
                        <v:imagedata r:id="rId8" o:title=""/>
                      </v:shape>
                    </w:pict>
                  </w:r>
                  <w:r>
                    <w:t xml:space="preserve">                                             </w:t>
                  </w:r>
                </w:p>
                <w:p w:rsidR="00514F4E" w:rsidRDefault="00514F4E" w:rsidP="00F976E3">
                  <w:pPr>
                    <w:pStyle w:val="NoSpacing"/>
                  </w:pPr>
                  <w:r>
                    <w:t xml:space="preserve">2)She wants  to go  to  the college.  </w:t>
                  </w:r>
                  <w:r w:rsidRPr="00F976E3">
                    <w:t xml:space="preserve"> </w:t>
                  </w:r>
                  <w:r w:rsidRPr="00C970AF">
                    <w:rPr>
                      <w:noProof/>
                      <w:lang w:eastAsia="tr-TR"/>
                    </w:rPr>
                    <w:pict>
                      <v:shape id="Resim 11" o:spid="_x0000_i1043" type="#_x0000_t75" style="width:21.75pt;height:12.75pt;visibility:visible">
                        <v:imagedata r:id="rId8" o:title=""/>
                      </v:shape>
                    </w:pict>
                  </w:r>
                </w:p>
                <w:p w:rsidR="00514F4E" w:rsidRDefault="00514F4E" w:rsidP="00F976E3">
                  <w:pPr>
                    <w:pStyle w:val="NoSpacing"/>
                  </w:pPr>
                  <w:r>
                    <w:t xml:space="preserve">3)She has two dreams.                        </w:t>
                  </w:r>
                  <w:r w:rsidRPr="00C970AF">
                    <w:rPr>
                      <w:noProof/>
                      <w:lang w:eastAsia="tr-TR"/>
                    </w:rPr>
                    <w:pict>
                      <v:shape id="Resim 12" o:spid="_x0000_i1044" type="#_x0000_t75" style="width:21.75pt;height:12.75pt;visibility:visible">
                        <v:imagedata r:id="rId8" o:title=""/>
                      </v:shape>
                    </w:pict>
                  </w:r>
                </w:p>
                <w:p w:rsidR="00514F4E" w:rsidRDefault="00514F4E" w:rsidP="00F976E3">
                  <w:pPr>
                    <w:pStyle w:val="NoSpacing"/>
                  </w:pPr>
                  <w:r>
                    <w:t xml:space="preserve">4)She is swimming.                              </w:t>
                  </w:r>
                  <w:r w:rsidRPr="00C970AF">
                    <w:rPr>
                      <w:noProof/>
                      <w:lang w:eastAsia="tr-TR"/>
                    </w:rPr>
                    <w:pict>
                      <v:shape id="Resim 13" o:spid="_x0000_i1045" type="#_x0000_t75" style="width:21.75pt;height:12.75pt;visibility:visible">
                        <v:imagedata r:id="rId8" o:title=""/>
                      </v:shape>
                    </w:pict>
                  </w:r>
                </w:p>
                <w:p w:rsidR="00514F4E" w:rsidRDefault="00514F4E" w:rsidP="00F976E3">
                  <w:pPr>
                    <w:pStyle w:val="NoSpacing"/>
                  </w:pPr>
                  <w:r>
                    <w:t xml:space="preserve">5)She is sunbathing on the beach.    </w:t>
                  </w:r>
                  <w:r w:rsidRPr="00C970AF">
                    <w:rPr>
                      <w:noProof/>
                      <w:lang w:eastAsia="tr-TR"/>
                    </w:rPr>
                    <w:pict>
                      <v:shape id="Resim 14" o:spid="_x0000_i1046" type="#_x0000_t75" style="width:21.75pt;height:12.75pt;visibility:visible">
                        <v:imagedata r:id="rId8" o:title=""/>
                      </v:shape>
                    </w:pict>
                  </w:r>
                </w:p>
                <w:p w:rsidR="00514F4E" w:rsidRDefault="00514F4E"/>
              </w:txbxContent>
            </v:textbox>
          </v:rect>
        </w:pict>
      </w:r>
      <w:r>
        <w:rPr>
          <w:b/>
          <w:bCs/>
        </w:rPr>
        <w:t>F</w:t>
      </w:r>
      <w:r w:rsidRPr="00F976E3">
        <w:rPr>
          <w:b/>
          <w:bCs/>
        </w:rPr>
        <w:t>)LOOK AT THE PİCTURE AND WRİTE TRUE or  FALSE</w:t>
      </w:r>
      <w:r>
        <w:rPr>
          <w:b/>
          <w:bCs/>
        </w:rPr>
        <w:t>(5X2:10</w:t>
      </w:r>
      <w:r w:rsidRPr="00F976E3">
        <w:rPr>
          <w:b/>
          <w:bCs/>
        </w:rPr>
        <w:t>)</w:t>
      </w:r>
    </w:p>
    <w:p w:rsidR="00514F4E" w:rsidRDefault="00514F4E" w:rsidP="00F976E3">
      <w:r w:rsidRPr="00C970AF">
        <w:rPr>
          <w:noProof/>
          <w:lang w:eastAsia="tr-TR"/>
        </w:rPr>
        <w:pict>
          <v:shape id="Resim 5" o:spid="_x0000_i1047" type="#_x0000_t75" style="width:136.5pt;height:150.75pt;visibility:visible">
            <v:imagedata r:id="rId9" o:title=""/>
          </v:shape>
        </w:pict>
      </w:r>
    </w:p>
    <w:p w:rsidR="00514F4E" w:rsidRDefault="00514F4E" w:rsidP="000236B5">
      <w:pPr>
        <w:rPr>
          <w:b/>
          <w:bCs/>
          <w:color w:val="000000"/>
        </w:rPr>
      </w:pPr>
      <w:r w:rsidRPr="0041757B">
        <w:rPr>
          <w:b/>
          <w:bCs/>
          <w:color w:val="000000"/>
        </w:rPr>
        <w:t>G)CİRCLE THE CORRECT ANSWER(</w:t>
      </w:r>
      <w:r>
        <w:rPr>
          <w:b/>
          <w:bCs/>
          <w:color w:val="000000"/>
        </w:rPr>
        <w:t>4X3:12)</w:t>
      </w:r>
      <w:r w:rsidRPr="0041757B">
        <w:rPr>
          <w:b/>
          <w:bCs/>
          <w:color w:val="000000"/>
        </w:rPr>
        <w:t xml:space="preserve">  </w:t>
      </w:r>
    </w:p>
    <w:p w:rsidR="00514F4E" w:rsidRDefault="00514F4E" w:rsidP="0041757B">
      <w:pPr>
        <w:pStyle w:val="NoSpacing"/>
        <w:rPr>
          <w:b/>
        </w:rPr>
      </w:pPr>
      <w:r>
        <w:rPr>
          <w:noProof/>
          <w:lang w:eastAsia="tr-TR"/>
        </w:rPr>
        <w:pict>
          <v:rect id="_x0000_s1030" style="position:absolute;margin-left:253.15pt;margin-top:4.85pt;width:212.25pt;height:88.5pt;z-index:251658240">
            <v:textbox>
              <w:txbxContent>
                <w:p w:rsidR="00514F4E" w:rsidRPr="00D64AEA" w:rsidRDefault="00514F4E" w:rsidP="00D64AEA">
                  <w:pPr>
                    <w:pStyle w:val="NoSpacing"/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</w:pPr>
                  <w:r w:rsidRPr="00D64AEA"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 I’m a basketball player. I also like doing other sports. I am a </w:t>
                  </w:r>
                </w:p>
                <w:p w:rsidR="00514F4E" w:rsidRPr="00D64AEA" w:rsidRDefault="00514F4E" w:rsidP="00D64AEA">
                  <w:pPr>
                    <w:pStyle w:val="NoSpacing"/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</w:pPr>
                </w:p>
                <w:p w:rsidR="00514F4E" w:rsidRPr="00D64AEA" w:rsidRDefault="00514F4E" w:rsidP="00D64AEA">
                  <w:pPr>
                    <w:pStyle w:val="NoSpacing"/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</w:pPr>
                  <w:r w:rsidRPr="00D64AEA">
                    <w:rPr>
                      <w:sz w:val="20"/>
                      <w:szCs w:val="20"/>
                    </w:rPr>
                    <w:t xml:space="preserve">a)Visual learner 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64AEA">
                    <w:rPr>
                      <w:sz w:val="20"/>
                      <w:szCs w:val="20"/>
                    </w:rPr>
                    <w:t xml:space="preserve"> b)Kinaestetic learner c)Realistic learner  d)Supportive  learner</w:t>
                  </w:r>
                </w:p>
                <w:p w:rsidR="00514F4E" w:rsidRDefault="00514F4E">
                  <w:r w:rsidRPr="004B0E3D">
                    <w:rPr>
                      <w:noProof/>
                      <w:color w:val="000000"/>
                      <w:lang w:eastAsia="tr-TR"/>
                    </w:rPr>
                    <w:pict>
                      <v:shape id="Resim 24" o:spid="_x0000_i1049" type="#_x0000_t75" style="width:31.5pt;height:38.25pt;visibility:visible">
                        <v:imagedata r:id="rId10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5.4pt;margin-top:4.85pt;width:213.75pt;height:88.5pt;z-index:251657216">
            <v:textbox>
              <w:txbxContent>
                <w:p w:rsidR="00514F4E" w:rsidRPr="00D64AEA" w:rsidRDefault="00514F4E" w:rsidP="00D64AEA">
                  <w:pPr>
                    <w:pStyle w:val="NoSpacing"/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</w:pPr>
                  <w:r w:rsidRPr="00D64AEA"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 He is good at making jokes. He is </w:t>
                  </w:r>
                  <w:r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 ..........      </w:t>
                  </w:r>
                </w:p>
                <w:p w:rsidR="00514F4E" w:rsidRPr="00D64AEA" w:rsidRDefault="00514F4E" w:rsidP="00D64AEA">
                  <w:pPr>
                    <w:pStyle w:val="NoSpacing"/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</w:pPr>
                </w:p>
                <w:p w:rsidR="00514F4E" w:rsidRPr="00D64AEA" w:rsidRDefault="00514F4E" w:rsidP="00D64AEA">
                  <w:pPr>
                    <w:pStyle w:val="NoSpacing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64AEA"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>a)careless b)sensitive  c)funny  d)serious</w:t>
                  </w:r>
                </w:p>
                <w:p w:rsidR="00514F4E" w:rsidRDefault="00514F4E" w:rsidP="00D64AEA">
                  <w:pPr>
                    <w:rPr>
                      <w:noProof/>
                      <w:color w:val="000000"/>
                      <w:sz w:val="20"/>
                      <w:szCs w:val="20"/>
                    </w:rPr>
                  </w:pPr>
                  <w:r w:rsidRPr="004B0E3D">
                    <w:rPr>
                      <w:noProof/>
                      <w:color w:val="000000"/>
                      <w:lang w:eastAsia="tr-TR"/>
                    </w:rPr>
                    <w:pict>
                      <v:shape id="Resim 21" o:spid="_x0000_i1051" type="#_x0000_t75" style="width:48.75pt;height:66pt;visibility:visible">
                        <v:imagedata r:id="rId11" o:title=""/>
                      </v:shape>
                    </w:pict>
                  </w:r>
                </w:p>
                <w:p w:rsidR="00514F4E" w:rsidRPr="00D64AEA" w:rsidRDefault="00514F4E" w:rsidP="00D64AEA">
                  <w:pPr>
                    <w:rPr>
                      <w:noProof/>
                      <w:color w:val="000000"/>
                      <w:sz w:val="20"/>
                      <w:szCs w:val="20"/>
                    </w:rPr>
                  </w:pPr>
                </w:p>
                <w:p w:rsidR="00514F4E" w:rsidRDefault="00514F4E"/>
              </w:txbxContent>
            </v:textbox>
          </v:rect>
        </w:pict>
      </w:r>
      <w:r>
        <w:rPr>
          <w:b/>
        </w:rPr>
        <w:t>1)</w:t>
      </w:r>
      <w:r w:rsidRPr="0041757B">
        <w:rPr>
          <w:b/>
        </w:rPr>
        <w:t xml:space="preserve">   </w:t>
      </w:r>
      <w:r>
        <w:rPr>
          <w:b/>
        </w:rPr>
        <w:t xml:space="preserve">                                                                                          2)</w:t>
      </w:r>
    </w:p>
    <w:p w:rsidR="00514F4E" w:rsidRDefault="00514F4E" w:rsidP="0041757B">
      <w:pPr>
        <w:pStyle w:val="NoSpacing"/>
        <w:rPr>
          <w:b/>
        </w:rPr>
      </w:pPr>
    </w:p>
    <w:p w:rsidR="00514F4E" w:rsidRDefault="00514F4E" w:rsidP="0041757B">
      <w:pPr>
        <w:pStyle w:val="NoSpacing"/>
        <w:rPr>
          <w:b/>
        </w:rPr>
      </w:pPr>
    </w:p>
    <w:p w:rsidR="00514F4E" w:rsidRDefault="00514F4E" w:rsidP="0041757B">
      <w:pPr>
        <w:pStyle w:val="NoSpacing"/>
        <w:rPr>
          <w:b/>
        </w:rPr>
      </w:pPr>
    </w:p>
    <w:p w:rsidR="00514F4E" w:rsidRDefault="00514F4E" w:rsidP="0041757B">
      <w:pPr>
        <w:pStyle w:val="NoSpacing"/>
        <w:rPr>
          <w:b/>
        </w:rPr>
      </w:pPr>
    </w:p>
    <w:p w:rsidR="00514F4E" w:rsidRDefault="00514F4E" w:rsidP="0041757B">
      <w:pPr>
        <w:pStyle w:val="NoSpacing"/>
        <w:rPr>
          <w:rStyle w:val="Strong"/>
          <w:rFonts w:ascii="Arial" w:hAnsi="Arial" w:cs="Arial"/>
          <w:b w:val="0"/>
          <w:color w:val="000000"/>
        </w:rPr>
      </w:pPr>
    </w:p>
    <w:p w:rsidR="00514F4E" w:rsidRDefault="00514F4E" w:rsidP="0041757B">
      <w:pPr>
        <w:pStyle w:val="NoSpacing"/>
        <w:rPr>
          <w:rStyle w:val="Strong"/>
          <w:rFonts w:ascii="Arial" w:hAnsi="Arial" w:cs="Arial"/>
          <w:b w:val="0"/>
          <w:color w:val="000000"/>
        </w:rPr>
      </w:pPr>
    </w:p>
    <w:p w:rsidR="00514F4E" w:rsidRDefault="00514F4E" w:rsidP="0041757B">
      <w:pPr>
        <w:pStyle w:val="NoSpacing"/>
        <w:rPr>
          <w:rStyle w:val="Strong"/>
          <w:rFonts w:ascii="Arial" w:hAnsi="Arial" w:cs="Arial"/>
          <w:b w:val="0"/>
          <w:color w:val="000000"/>
        </w:rPr>
      </w:pPr>
    </w:p>
    <w:p w:rsidR="00514F4E" w:rsidRPr="00D64AEA" w:rsidRDefault="00514F4E" w:rsidP="00D64AEA">
      <w:pPr>
        <w:rPr>
          <w:b/>
          <w:bCs/>
          <w:color w:val="000000"/>
        </w:rPr>
      </w:pPr>
      <w:r>
        <w:rPr>
          <w:noProof/>
          <w:lang w:eastAsia="tr-TR"/>
        </w:rPr>
        <w:pict>
          <v:rect id="_x0000_s1032" style="position:absolute;margin-left:265.15pt;margin-top:7pt;width:208.5pt;height:111pt;z-index:251660288">
            <v:textbox>
              <w:txbxContent>
                <w:p w:rsidR="00514F4E" w:rsidRPr="00D64AEA" w:rsidRDefault="00514F4E" w:rsidP="00D64AEA">
                  <w:pPr>
                    <w:pStyle w:val="NoSpacing"/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18"/>
                      <w:szCs w:val="18"/>
                    </w:rPr>
                  </w:pPr>
                  <w:r w:rsidRPr="00D64AEA"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18"/>
                      <w:szCs w:val="18"/>
                    </w:rPr>
                    <w:t xml:space="preserve">   I like solving math problems and I am good at numbers. </w:t>
                  </w:r>
                </w:p>
                <w:p w:rsidR="00514F4E" w:rsidRPr="00D64AEA" w:rsidRDefault="00514F4E" w:rsidP="00D64AE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D64AEA"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18"/>
                      <w:szCs w:val="18"/>
                    </w:rPr>
                    <w:t xml:space="preserve">   I want to be an accountant.</w:t>
                  </w:r>
                  <w:r w:rsidRPr="00D64AEA">
                    <w:rPr>
                      <w:sz w:val="18"/>
                      <w:szCs w:val="18"/>
                    </w:rPr>
                    <w:t xml:space="preserve"> </w:t>
                  </w:r>
                </w:p>
                <w:p w:rsidR="00514F4E" w:rsidRPr="00D64AEA" w:rsidRDefault="00514F4E" w:rsidP="00D64AEA">
                  <w:pPr>
                    <w:pStyle w:val="NoSpacing"/>
                    <w:rPr>
                      <w:sz w:val="18"/>
                      <w:szCs w:val="18"/>
                    </w:rPr>
                  </w:pPr>
                </w:p>
                <w:p w:rsidR="00514F4E" w:rsidRDefault="00514F4E" w:rsidP="00D64AE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D64AEA">
                    <w:rPr>
                      <w:sz w:val="18"/>
                      <w:szCs w:val="18"/>
                    </w:rPr>
                    <w:t xml:space="preserve"> </w:t>
                  </w:r>
                  <w:r w:rsidRPr="00EA0931">
                    <w:rPr>
                      <w:b/>
                      <w:bCs/>
                      <w:sz w:val="18"/>
                      <w:szCs w:val="18"/>
                    </w:rPr>
                    <w:t>a)</w:t>
                  </w:r>
                  <w:r w:rsidRPr="00D64AEA">
                    <w:rPr>
                      <w:sz w:val="18"/>
                      <w:szCs w:val="18"/>
                    </w:rPr>
                    <w:t xml:space="preserve">intrapersonal  intelligence            </w:t>
                  </w: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EA0931">
                    <w:rPr>
                      <w:b/>
                      <w:bCs/>
                      <w:sz w:val="18"/>
                      <w:szCs w:val="18"/>
                    </w:rPr>
                    <w:t>b</w:t>
                  </w:r>
                  <w:r>
                    <w:rPr>
                      <w:sz w:val="18"/>
                      <w:szCs w:val="18"/>
                    </w:rPr>
                    <w:t xml:space="preserve">)interpersonal  intelligence  </w:t>
                  </w:r>
                </w:p>
                <w:p w:rsidR="00514F4E" w:rsidRDefault="00514F4E" w:rsidP="00D64AE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D64AEA">
                    <w:rPr>
                      <w:sz w:val="18"/>
                      <w:szCs w:val="18"/>
                    </w:rPr>
                    <w:t xml:space="preserve"> </w:t>
                  </w:r>
                  <w:r w:rsidRPr="00EA0931">
                    <w:rPr>
                      <w:b/>
                      <w:bCs/>
                      <w:sz w:val="18"/>
                      <w:szCs w:val="18"/>
                    </w:rPr>
                    <w:t>c</w:t>
                  </w:r>
                  <w:r w:rsidRPr="00D64AEA">
                    <w:rPr>
                      <w:sz w:val="18"/>
                      <w:szCs w:val="18"/>
                    </w:rPr>
                    <w:t xml:space="preserve">)mathemetical  intelligence          </w:t>
                  </w:r>
                </w:p>
                <w:p w:rsidR="00514F4E" w:rsidRPr="00D64AEA" w:rsidRDefault="00514F4E" w:rsidP="00D64AE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D64AEA">
                    <w:rPr>
                      <w:sz w:val="18"/>
                      <w:szCs w:val="18"/>
                    </w:rPr>
                    <w:t xml:space="preserve"> </w:t>
                  </w:r>
                  <w:r w:rsidRPr="00EA0931">
                    <w:rPr>
                      <w:b/>
                      <w:bCs/>
                      <w:sz w:val="18"/>
                      <w:szCs w:val="18"/>
                    </w:rPr>
                    <w:t>d</w:t>
                  </w:r>
                  <w:r w:rsidRPr="00D64AEA">
                    <w:rPr>
                      <w:sz w:val="18"/>
                      <w:szCs w:val="18"/>
                    </w:rPr>
                    <w:t>)musical           intelligence</w:t>
                  </w:r>
                </w:p>
                <w:p w:rsidR="00514F4E" w:rsidRPr="00D64AEA" w:rsidRDefault="00514F4E" w:rsidP="00D64AEA"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  <w:p w:rsidR="00514F4E" w:rsidRDefault="00514F4E"/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5.4pt;margin-top:7pt;width:217.5pt;height:111pt;z-index:251659264">
            <v:textbox style="mso-next-textbox:#_x0000_s1033">
              <w:txbxContent>
                <w:p w:rsidR="00514F4E" w:rsidRDefault="00514F4E" w:rsidP="00D64AEA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D64AEA">
                    <w:rPr>
                      <w:rStyle w:val="Strong"/>
                      <w:rFonts w:ascii="Arial" w:hAnsi="Arial" w:cs="Arial"/>
                      <w:b w:val="0"/>
                      <w:color w:val="000000"/>
                      <w:sz w:val="20"/>
                      <w:szCs w:val="20"/>
                    </w:rPr>
                    <w:t>.“She has an oily skin and has got acne on her face. She ………….” </w:t>
                  </w:r>
                  <w:r w:rsidRPr="00D64AEA">
                    <w:rPr>
                      <w:color w:val="000000"/>
                      <w:sz w:val="20"/>
                      <w:szCs w:val="20"/>
                    </w:rPr>
                    <w:t xml:space="preserve">    </w:t>
                  </w:r>
                </w:p>
                <w:p w:rsidR="00514F4E" w:rsidRPr="00D64AEA" w:rsidRDefault="00514F4E" w:rsidP="00D64AEA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D64AEA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 a)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should use acne jel </w:t>
                  </w:r>
                  <w:r w:rsidRPr="00D64AEA"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 w:rsidRPr="00D64AEA">
                    <w:rPr>
                      <w:b/>
                      <w:bCs/>
                      <w:color w:val="000000"/>
                      <w:sz w:val="20"/>
                      <w:szCs w:val="20"/>
                    </w:rPr>
                    <w:t>b</w:t>
                  </w:r>
                  <w:r w:rsidRPr="00D64AEA">
                    <w:rPr>
                      <w:color w:val="000000"/>
                      <w:sz w:val="20"/>
                      <w:szCs w:val="20"/>
                    </w:rPr>
                    <w:t>)shouldn’t wash her face</w:t>
                  </w:r>
                </w:p>
                <w:p w:rsidR="00514F4E" w:rsidRDefault="00514F4E" w:rsidP="00D64AEA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D64AEA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c</w:t>
                  </w:r>
                  <w:r w:rsidRPr="00D64AEA">
                    <w:rPr>
                      <w:color w:val="000000"/>
                      <w:sz w:val="20"/>
                      <w:szCs w:val="20"/>
                    </w:rPr>
                    <w:t xml:space="preserve">)should use hand care products      </w:t>
                  </w:r>
                </w:p>
                <w:p w:rsidR="00514F4E" w:rsidRPr="00D64AEA" w:rsidRDefault="00514F4E" w:rsidP="00D64AEA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D64AEA">
                    <w:rPr>
                      <w:b/>
                      <w:bCs/>
                      <w:color w:val="000000"/>
                      <w:sz w:val="20"/>
                      <w:szCs w:val="20"/>
                    </w:rPr>
                    <w:t>d</w:t>
                  </w:r>
                  <w:r w:rsidRPr="00D64AEA">
                    <w:rPr>
                      <w:color w:val="000000"/>
                      <w:sz w:val="20"/>
                      <w:szCs w:val="20"/>
                    </w:rPr>
                    <w:t>)should wash her face  with the soup</w:t>
                  </w:r>
                </w:p>
                <w:p w:rsidR="00514F4E" w:rsidRDefault="00514F4E"/>
              </w:txbxContent>
            </v:textbox>
          </v:rect>
        </w:pict>
      </w:r>
      <w:r>
        <w:rPr>
          <w:b/>
          <w:bCs/>
          <w:color w:val="000000"/>
        </w:rPr>
        <w:t xml:space="preserve"> 3)</w:t>
      </w:r>
      <w:r w:rsidRPr="0041757B">
        <w:rPr>
          <w:b/>
          <w:bCs/>
          <w:color w:val="000000"/>
        </w:rPr>
        <w:t xml:space="preserve">                                                                                    </w:t>
      </w:r>
      <w:r>
        <w:rPr>
          <w:b/>
          <w:bCs/>
          <w:color w:val="000000"/>
        </w:rPr>
        <w:t xml:space="preserve">            4)</w:t>
      </w:r>
    </w:p>
    <w:p w:rsidR="00514F4E" w:rsidRDefault="00514F4E" w:rsidP="00F976E3"/>
    <w:p w:rsidR="00514F4E" w:rsidRDefault="00514F4E" w:rsidP="00F976E3"/>
    <w:p w:rsidR="00514F4E" w:rsidRDefault="00514F4E" w:rsidP="00F976E3"/>
    <w:p w:rsidR="00514F4E" w:rsidRDefault="00514F4E" w:rsidP="00F976E3"/>
    <w:p w:rsidR="00514F4E" w:rsidRDefault="00514F4E" w:rsidP="00F976E3"/>
    <w:p w:rsidR="00514F4E" w:rsidRPr="000236B5" w:rsidRDefault="00514F4E" w:rsidP="00F976E3">
      <w:pPr>
        <w:rPr>
          <w:b/>
          <w:bCs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4" type="#_x0000_t122" style="position:absolute;margin-left:310.15pt;margin-top:24.6pt;width:155.25pt;height:107.25pt;z-index:251661312">
            <v:textbox>
              <w:txbxContent>
                <w:p w:rsidR="00514F4E" w:rsidRDefault="00514F4E">
                  <w:r>
                    <w:t>time                       eating</w:t>
                  </w:r>
                </w:p>
                <w:p w:rsidR="00514F4E" w:rsidRDefault="00514F4E">
                  <w:r>
                    <w:t>studying                 enough</w:t>
                  </w:r>
                </w:p>
              </w:txbxContent>
            </v:textbox>
          </v:shape>
        </w:pict>
      </w:r>
      <w:r w:rsidRPr="000236B5">
        <w:rPr>
          <w:b/>
          <w:bCs/>
        </w:rPr>
        <w:t>H)FILL IN THE BLANKS WITH THE GIVEN WORBS.(4x2:8)</w:t>
      </w:r>
    </w:p>
    <w:p w:rsidR="00514F4E" w:rsidRDefault="00514F4E" w:rsidP="00F976E3">
      <w:r>
        <w:t>1)Victorıa  dıdn't have ......................money.</w:t>
      </w:r>
    </w:p>
    <w:p w:rsidR="00514F4E" w:rsidRDefault="00514F4E" w:rsidP="00F976E3">
      <w:r>
        <w:t>2).............................enough  fruit and vegetables is very important.</w:t>
      </w:r>
    </w:p>
    <w:p w:rsidR="00514F4E" w:rsidRDefault="00514F4E" w:rsidP="00F976E3">
      <w:r>
        <w:t>3)I don't have enough ..........................to watch tv.</w:t>
      </w:r>
    </w:p>
    <w:p w:rsidR="00514F4E" w:rsidRDefault="00514F4E" w:rsidP="00F976E3">
      <w:r>
        <w:t>4).................................enough  makes you succesfull.</w:t>
      </w:r>
    </w:p>
    <w:p w:rsidR="00514F4E" w:rsidRDefault="00514F4E" w:rsidP="00F976E3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5" type="#_x0000_t96" style="position:absolute;margin-left:4.15pt;margin-top:19.65pt;width:98.25pt;height:90pt;z-index:251662336">
            <v:textbox>
              <w:txbxContent>
                <w:p w:rsidR="00514F4E" w:rsidRDefault="00514F4E"/>
                <w:p w:rsidR="00514F4E" w:rsidRPr="00AA4F14" w:rsidRDefault="00514F4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t xml:space="preserve">      </w:t>
                  </w:r>
                  <w:r w:rsidRPr="00AA4F14">
                    <w:rPr>
                      <w:b/>
                      <w:bCs/>
                      <w:sz w:val="32"/>
                      <w:szCs w:val="32"/>
                    </w:rPr>
                    <w:t>100</w:t>
                  </w:r>
                </w:p>
              </w:txbxContent>
            </v:textbox>
          </v:shape>
        </w:pict>
      </w:r>
    </w:p>
    <w:p w:rsidR="00514F4E" w:rsidRPr="0020077E" w:rsidRDefault="00514F4E" w:rsidP="0020077E">
      <w:pPr>
        <w:pStyle w:val="NoSpacing"/>
        <w:rPr>
          <w:b/>
          <w:bCs/>
        </w:rPr>
      </w:pPr>
    </w:p>
    <w:p w:rsidR="00514F4E" w:rsidRDefault="00514F4E" w:rsidP="00C90BFD">
      <w:pPr>
        <w:pStyle w:val="NoSpacing"/>
      </w:pPr>
      <w:r>
        <w:t xml:space="preserve">                                                                                                                                    İngilizce Öğretmeni</w:t>
      </w:r>
    </w:p>
    <w:p w:rsidR="00514F4E" w:rsidRDefault="00514F4E" w:rsidP="00C90BFD">
      <w:pPr>
        <w:pStyle w:val="NoSpacing"/>
      </w:pPr>
      <w:r>
        <w:t xml:space="preserve">                                                                                                                              Melekser  Işık  BAYRAKTAR</w:t>
      </w:r>
    </w:p>
    <w:p w:rsidR="00514F4E" w:rsidRPr="009D657E" w:rsidRDefault="00514F4E"/>
    <w:sectPr w:rsidR="00514F4E" w:rsidRPr="009D657E" w:rsidSect="009D657E"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F4E" w:rsidRDefault="00514F4E" w:rsidP="002273C5">
      <w:pPr>
        <w:spacing w:after="0" w:line="240" w:lineRule="auto"/>
      </w:pPr>
      <w:r>
        <w:separator/>
      </w:r>
    </w:p>
  </w:endnote>
  <w:endnote w:type="continuationSeparator" w:id="0">
    <w:p w:rsidR="00514F4E" w:rsidRDefault="00514F4E" w:rsidP="00227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F4E" w:rsidRDefault="00514F4E" w:rsidP="002273C5">
      <w:pPr>
        <w:spacing w:after="0" w:line="240" w:lineRule="auto"/>
      </w:pPr>
      <w:r>
        <w:separator/>
      </w:r>
    </w:p>
  </w:footnote>
  <w:footnote w:type="continuationSeparator" w:id="0">
    <w:p w:rsidR="00514F4E" w:rsidRDefault="00514F4E" w:rsidP="002273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57E"/>
    <w:rsid w:val="000236B5"/>
    <w:rsid w:val="00063EBE"/>
    <w:rsid w:val="00092305"/>
    <w:rsid w:val="00106F52"/>
    <w:rsid w:val="0020077E"/>
    <w:rsid w:val="002273C5"/>
    <w:rsid w:val="00411D35"/>
    <w:rsid w:val="0041757B"/>
    <w:rsid w:val="004B0E3D"/>
    <w:rsid w:val="00514F4E"/>
    <w:rsid w:val="00546769"/>
    <w:rsid w:val="006D3E4F"/>
    <w:rsid w:val="00941B5B"/>
    <w:rsid w:val="009D657E"/>
    <w:rsid w:val="00A13349"/>
    <w:rsid w:val="00AA4F14"/>
    <w:rsid w:val="00B67015"/>
    <w:rsid w:val="00C504F2"/>
    <w:rsid w:val="00C56FD3"/>
    <w:rsid w:val="00C90BFD"/>
    <w:rsid w:val="00C970AF"/>
    <w:rsid w:val="00CE4120"/>
    <w:rsid w:val="00D64AEA"/>
    <w:rsid w:val="00D76A4C"/>
    <w:rsid w:val="00E33828"/>
    <w:rsid w:val="00EA0931"/>
    <w:rsid w:val="00F97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57E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657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D3E4F"/>
    <w:rPr>
      <w:lang w:eastAsia="zh-CN"/>
    </w:rPr>
  </w:style>
  <w:style w:type="character" w:styleId="Strong">
    <w:name w:val="Strong"/>
    <w:basedOn w:val="DefaultParagraphFont"/>
    <w:uiPriority w:val="99"/>
    <w:qFormat/>
    <w:rsid w:val="0041757B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227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73C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27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73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8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467</Words>
  <Characters>2667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Melekser</dc:creator>
  <cp:keywords>www.sorubak.com</cp:keywords>
  <dc:description/>
  <cp:lastModifiedBy>edanur</cp:lastModifiedBy>
  <cp:revision>10</cp:revision>
  <dcterms:created xsi:type="dcterms:W3CDTF">2011-12-03T09:50:00Z</dcterms:created>
  <dcterms:modified xsi:type="dcterms:W3CDTF">2012-10-20T16:42:00Z</dcterms:modified>
  <cp:category>www.sorubak.com</cp:category>
  <cp:contentType>www.sorubak.com</cp:contentType>
  <cp:contentStatus>www.sorubak.com</cp:contentStatus>
</cp:coreProperties>
</file>