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DFD" w:rsidRDefault="009D2DFD" w:rsidP="00CB7BD2">
      <w:pPr>
        <w:jc w:val="center"/>
        <w:rPr>
          <w:b/>
        </w:rPr>
      </w:pPr>
      <w:r>
        <w:rPr>
          <w:b/>
        </w:rPr>
        <w:t>7.SINIF</w:t>
      </w:r>
      <w:r w:rsidRPr="003D160D">
        <w:rPr>
          <w:b/>
        </w:rPr>
        <w:t xml:space="preserve"> </w:t>
      </w:r>
      <w:r>
        <w:rPr>
          <w:b/>
        </w:rPr>
        <w:t>Ç</w:t>
      </w:r>
      <w:r w:rsidRPr="003D160D">
        <w:rPr>
          <w:b/>
        </w:rPr>
        <w:t xml:space="preserve">ALIŞMA </w:t>
      </w:r>
      <w:r>
        <w:rPr>
          <w:b/>
        </w:rPr>
        <w:t>SAYFASI</w:t>
      </w:r>
    </w:p>
    <w:p w:rsidR="009D2DFD" w:rsidRPr="003D160D" w:rsidRDefault="009D2DFD" w:rsidP="00CB7BD2">
      <w:pPr>
        <w:jc w:val="center"/>
        <w:rPr>
          <w:b/>
        </w:rPr>
      </w:pPr>
      <w:r>
        <w:rPr>
          <w:b/>
        </w:rPr>
        <w:t>(</w:t>
      </w:r>
      <w:r w:rsidRPr="009557BA">
        <w:rPr>
          <w:b/>
          <w:u w:val="single"/>
        </w:rPr>
        <w:t xml:space="preserve"> </w:t>
      </w:r>
      <w:r>
        <w:rPr>
          <w:b/>
          <w:u w:val="single"/>
        </w:rPr>
        <w:t>RASYONEL SAYILARI TANIYALIM</w:t>
      </w:r>
      <w:r>
        <w:rPr>
          <w:b/>
        </w:rPr>
        <w:t>)</w:t>
      </w:r>
    </w:p>
    <w:p w:rsidR="009D2DFD" w:rsidRDefault="009D2DFD" w:rsidP="003C2BC7">
      <w:pPr>
        <w:ind w:right="-2695"/>
      </w:pPr>
      <w:r>
        <w:t xml:space="preserve">                        ADI-SOYADI: ……………………………………..</w:t>
      </w:r>
    </w:p>
    <w:p w:rsidR="009D2DFD" w:rsidRDefault="009D2DFD" w:rsidP="00142115">
      <w:pPr>
        <w:tabs>
          <w:tab w:val="left" w:pos="426"/>
        </w:tabs>
        <w:ind w:left="-1276" w:right="-2695"/>
      </w:pPr>
      <w:r>
        <w:t xml:space="preserve">                                             SINIFI-NO      : 7/ ……           VELİ KONTROL İMZASI:……………</w:t>
      </w:r>
    </w:p>
    <w:tbl>
      <w:tblPr>
        <w:tblW w:w="8887" w:type="dxa"/>
        <w:jc w:val="center"/>
        <w:tblInd w:w="1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43"/>
        <w:gridCol w:w="4444"/>
      </w:tblGrid>
      <w:tr w:rsidR="009D2DFD" w:rsidRPr="00CE0483" w:rsidTr="00DF0B3B">
        <w:trPr>
          <w:trHeight w:val="210"/>
          <w:jc w:val="center"/>
        </w:trPr>
        <w:tc>
          <w:tcPr>
            <w:tcW w:w="4443" w:type="dxa"/>
          </w:tcPr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1)Aşağıdaki sıralamadan hangisi yanlıştır? </w:t>
            </w:r>
          </w:p>
          <w:p w:rsidR="009D2DFD" w:rsidRPr="00DF0B3B" w:rsidRDefault="009D2DFD" w:rsidP="00DF0B3B">
            <w:pPr>
              <w:tabs>
                <w:tab w:val="left" w:pos="1260"/>
                <w:tab w:val="left" w:pos="2520"/>
                <w:tab w:val="left" w:pos="3780"/>
              </w:tabs>
              <w:jc w:val="both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A) </w:t>
            </w:r>
            <w:r w:rsidRPr="00DF0B3B">
              <w:rPr>
                <w:position w:val="-6"/>
                <w:sz w:val="20"/>
                <w:szCs w:val="20"/>
              </w:rPr>
              <w:object w:dxaOrig="156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pt;height:14.25pt" o:ole="">
                  <v:imagedata r:id="rId7" o:title=""/>
                </v:shape>
                <o:OLEObject Type="Embed" ProgID="Equation.3" ShapeID="_x0000_i1025" DrawAspect="Content" ObjectID="_1414763685" r:id="rId8"/>
              </w:object>
            </w:r>
            <w:r w:rsidRPr="00DF0B3B">
              <w:rPr>
                <w:sz w:val="20"/>
                <w:szCs w:val="20"/>
              </w:rPr>
              <w:tab/>
              <w:t xml:space="preserve">B) </w:t>
            </w:r>
            <w:r w:rsidRPr="00DF0B3B">
              <w:rPr>
                <w:position w:val="-6"/>
                <w:sz w:val="20"/>
                <w:szCs w:val="20"/>
              </w:rPr>
              <w:object w:dxaOrig="1280" w:dyaOrig="279">
                <v:shape id="_x0000_i1026" type="#_x0000_t75" style="width:63pt;height:14.25pt" o:ole="">
                  <v:imagedata r:id="rId9" o:title=""/>
                </v:shape>
                <o:OLEObject Type="Embed" ProgID="Equation.3" ShapeID="_x0000_i1026" DrawAspect="Content" ObjectID="_1414763686" r:id="rId10"/>
              </w:object>
            </w:r>
            <w:r w:rsidRPr="00DF0B3B">
              <w:rPr>
                <w:sz w:val="20"/>
                <w:szCs w:val="20"/>
              </w:rPr>
              <w:tab/>
            </w:r>
          </w:p>
          <w:p w:rsidR="009D2DFD" w:rsidRPr="00DF0B3B" w:rsidRDefault="009D2DFD" w:rsidP="00DF0B3B">
            <w:pPr>
              <w:tabs>
                <w:tab w:val="left" w:pos="1260"/>
                <w:tab w:val="left" w:pos="2520"/>
                <w:tab w:val="left" w:pos="3780"/>
              </w:tabs>
              <w:jc w:val="both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C) </w:t>
            </w:r>
            <w:r w:rsidRPr="00DF0B3B">
              <w:rPr>
                <w:position w:val="-6"/>
                <w:sz w:val="20"/>
                <w:szCs w:val="20"/>
              </w:rPr>
              <w:object w:dxaOrig="1160" w:dyaOrig="279">
                <v:shape id="_x0000_i1027" type="#_x0000_t75" style="width:57.75pt;height:14.25pt" o:ole="">
                  <v:imagedata r:id="rId11" o:title=""/>
                </v:shape>
                <o:OLEObject Type="Embed" ProgID="Equation.3" ShapeID="_x0000_i1027" DrawAspect="Content" ObjectID="_1414763687" r:id="rId12"/>
              </w:object>
            </w:r>
            <w:r w:rsidRPr="00DF0B3B">
              <w:rPr>
                <w:sz w:val="20"/>
                <w:szCs w:val="20"/>
              </w:rPr>
              <w:tab/>
              <w:t xml:space="preserve">D) </w:t>
            </w:r>
            <w:r w:rsidRPr="00DF0B3B">
              <w:rPr>
                <w:position w:val="-6"/>
                <w:sz w:val="20"/>
                <w:szCs w:val="20"/>
              </w:rPr>
              <w:object w:dxaOrig="1200" w:dyaOrig="279">
                <v:shape id="_x0000_i1028" type="#_x0000_t75" style="width:60pt;height:14.25pt" o:ole="">
                  <v:imagedata r:id="rId13" o:title=""/>
                </v:shape>
                <o:OLEObject Type="Embed" ProgID="Equation.3" ShapeID="_x0000_i1028" DrawAspect="Content" ObjectID="_1414763688" r:id="rId14"/>
              </w:objec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</w:tc>
        <w:tc>
          <w:tcPr>
            <w:tcW w:w="4444" w:type="dxa"/>
            <w:vMerge w:val="restart"/>
          </w:tcPr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7)  Aşağıda verilen ifadelerden hangisi ya da hangileri doğrudur?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  <w:p w:rsidR="009D2DFD" w:rsidRPr="00DF0B3B" w:rsidRDefault="009D2DFD" w:rsidP="00DF0B3B">
            <w:pPr>
              <w:ind w:firstLine="708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I. Her tam sayı, aynı zamanda rasyonel sayıdır.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            II. Her tam sayı, aynı zamanda bir doğal sayıdır.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           III. 0 rasyonel sayı değildir.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  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    A) yalnız I</w:t>
            </w:r>
            <w:r w:rsidRPr="00DF0B3B">
              <w:rPr>
                <w:sz w:val="20"/>
                <w:szCs w:val="20"/>
              </w:rPr>
              <w:tab/>
              <w:t xml:space="preserve">           B) I, II</w:t>
            </w:r>
            <w:r w:rsidRPr="00DF0B3B">
              <w:rPr>
                <w:sz w:val="20"/>
                <w:szCs w:val="20"/>
              </w:rPr>
              <w:tab/>
              <w:t xml:space="preserve">         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 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    C) I, III                   D) yalnız III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DFD" w:rsidRPr="00CE0483" w:rsidTr="00DF0B3B">
        <w:trPr>
          <w:trHeight w:val="210"/>
          <w:jc w:val="center"/>
        </w:trPr>
        <w:tc>
          <w:tcPr>
            <w:tcW w:w="4443" w:type="dxa"/>
          </w:tcPr>
          <w:p w:rsidR="009D2DFD" w:rsidRPr="00DF0B3B" w:rsidRDefault="009D2DFD" w:rsidP="00DF0B3B">
            <w:pPr>
              <w:jc w:val="both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2) Aşağıdakilerden hangisi </w:t>
            </w:r>
            <w:r w:rsidRPr="00DF0B3B">
              <w:rPr>
                <w:position w:val="-24"/>
                <w:sz w:val="20"/>
                <w:szCs w:val="20"/>
              </w:rPr>
              <w:object w:dxaOrig="240" w:dyaOrig="620">
                <v:shape id="_x0000_i1029" type="#_x0000_t75" style="width:12pt;height:30.75pt" o:ole="">
                  <v:imagedata r:id="rId15" o:title=""/>
                </v:shape>
                <o:OLEObject Type="Embed" ProgID="Equation.3" ShapeID="_x0000_i1029" DrawAspect="Content" ObjectID="_1414763689" r:id="rId16"/>
              </w:object>
            </w:r>
            <w:r w:rsidRPr="00DF0B3B">
              <w:rPr>
                <w:sz w:val="20"/>
                <w:szCs w:val="20"/>
              </w:rPr>
              <w:t xml:space="preserve"> ile </w:t>
            </w:r>
            <w:r w:rsidRPr="00DF0B3B">
              <w:rPr>
                <w:position w:val="-24"/>
                <w:sz w:val="20"/>
                <w:szCs w:val="20"/>
              </w:rPr>
              <w:object w:dxaOrig="240" w:dyaOrig="620">
                <v:shape id="_x0000_i1030" type="#_x0000_t75" style="width:12pt;height:30.75pt" o:ole="">
                  <v:imagedata r:id="rId17" o:title=""/>
                </v:shape>
                <o:OLEObject Type="Embed" ProgID="Equation.3" ShapeID="_x0000_i1030" DrawAspect="Content" ObjectID="_1414763690" r:id="rId18"/>
              </w:object>
            </w:r>
            <w:r w:rsidRPr="00DF0B3B">
              <w:rPr>
                <w:sz w:val="20"/>
                <w:szCs w:val="20"/>
              </w:rPr>
              <w:t xml:space="preserve"> kesirleri arasındadır?</w:t>
            </w:r>
          </w:p>
          <w:p w:rsidR="009D2DFD" w:rsidRPr="00DF0B3B" w:rsidRDefault="009D2DFD" w:rsidP="00DF0B3B">
            <w:pPr>
              <w:tabs>
                <w:tab w:val="left" w:pos="1260"/>
                <w:tab w:val="left" w:pos="2520"/>
                <w:tab w:val="left" w:pos="3780"/>
              </w:tabs>
              <w:jc w:val="both"/>
              <w:rPr>
                <w:sz w:val="20"/>
                <w:szCs w:val="20"/>
              </w:rPr>
            </w:pPr>
          </w:p>
          <w:p w:rsidR="009D2DFD" w:rsidRPr="00DF0B3B" w:rsidRDefault="009D2DFD" w:rsidP="00DF0B3B">
            <w:pPr>
              <w:tabs>
                <w:tab w:val="left" w:pos="1260"/>
                <w:tab w:val="left" w:pos="2520"/>
                <w:tab w:val="left" w:pos="3780"/>
              </w:tabs>
              <w:jc w:val="both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A) </w:t>
            </w:r>
            <w:r w:rsidRPr="00DF0B3B">
              <w:rPr>
                <w:position w:val="-24"/>
                <w:sz w:val="20"/>
                <w:szCs w:val="20"/>
              </w:rPr>
              <w:object w:dxaOrig="320" w:dyaOrig="620">
                <v:shape id="_x0000_i1031" type="#_x0000_t75" style="width:15.75pt;height:30.75pt" o:ole="">
                  <v:imagedata r:id="rId19" o:title=""/>
                </v:shape>
                <o:OLEObject Type="Embed" ProgID="Equation.3" ShapeID="_x0000_i1031" DrawAspect="Content" ObjectID="_1414763691" r:id="rId20"/>
              </w:object>
            </w:r>
            <w:r w:rsidRPr="00DF0B3B">
              <w:rPr>
                <w:sz w:val="20"/>
                <w:szCs w:val="20"/>
              </w:rPr>
              <w:tab/>
              <w:t xml:space="preserve">B) </w:t>
            </w:r>
            <w:r w:rsidRPr="00DF0B3B">
              <w:rPr>
                <w:position w:val="-24"/>
                <w:sz w:val="20"/>
                <w:szCs w:val="20"/>
              </w:rPr>
              <w:object w:dxaOrig="340" w:dyaOrig="620">
                <v:shape id="_x0000_i1032" type="#_x0000_t75" style="width:17.25pt;height:30.75pt" o:ole="">
                  <v:imagedata r:id="rId21" o:title=""/>
                </v:shape>
                <o:OLEObject Type="Embed" ProgID="Equation.3" ShapeID="_x0000_i1032" DrawAspect="Content" ObjectID="_1414763692" r:id="rId22"/>
              </w:object>
            </w:r>
            <w:r w:rsidRPr="00DF0B3B">
              <w:rPr>
                <w:sz w:val="20"/>
                <w:szCs w:val="20"/>
              </w:rPr>
              <w:tab/>
              <w:t xml:space="preserve">C) </w:t>
            </w:r>
            <w:r w:rsidRPr="00DF0B3B">
              <w:rPr>
                <w:position w:val="-24"/>
                <w:sz w:val="20"/>
                <w:szCs w:val="20"/>
              </w:rPr>
              <w:object w:dxaOrig="360" w:dyaOrig="620">
                <v:shape id="_x0000_i1033" type="#_x0000_t75" style="width:18pt;height:30.75pt" o:ole="">
                  <v:imagedata r:id="rId23" o:title=""/>
                </v:shape>
                <o:OLEObject Type="Embed" ProgID="Equation.3" ShapeID="_x0000_i1033" DrawAspect="Content" ObjectID="_1414763693" r:id="rId24"/>
              </w:object>
            </w:r>
            <w:r w:rsidRPr="00DF0B3B">
              <w:rPr>
                <w:sz w:val="20"/>
                <w:szCs w:val="20"/>
              </w:rPr>
              <w:t xml:space="preserve">     D) </w:t>
            </w:r>
            <w:r w:rsidRPr="00DF0B3B">
              <w:rPr>
                <w:position w:val="-24"/>
                <w:sz w:val="20"/>
                <w:szCs w:val="20"/>
              </w:rPr>
              <w:object w:dxaOrig="320" w:dyaOrig="620">
                <v:shape id="_x0000_i1034" type="#_x0000_t75" style="width:15.75pt;height:30.75pt" o:ole="">
                  <v:imagedata r:id="rId25" o:title=""/>
                </v:shape>
                <o:OLEObject Type="Embed" ProgID="Equation.3" ShapeID="_x0000_i1034" DrawAspect="Content" ObjectID="_1414763694" r:id="rId26"/>
              </w:object>
            </w:r>
          </w:p>
        </w:tc>
        <w:tc>
          <w:tcPr>
            <w:tcW w:w="4444" w:type="dxa"/>
            <w:vMerge/>
          </w:tcPr>
          <w:p w:rsidR="009D2DFD" w:rsidRPr="00DF0B3B" w:rsidRDefault="009D2DFD" w:rsidP="001C18D4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D2DFD" w:rsidRPr="00CE0483" w:rsidTr="00DF0B3B">
        <w:trPr>
          <w:trHeight w:val="210"/>
          <w:jc w:val="center"/>
        </w:trPr>
        <w:tc>
          <w:tcPr>
            <w:tcW w:w="4443" w:type="dxa"/>
          </w:tcPr>
          <w:p w:rsidR="009D2DFD" w:rsidRPr="00DF0B3B" w:rsidRDefault="009D2DFD" w:rsidP="00064EF4">
            <w:pPr>
              <w:rPr>
                <w:sz w:val="20"/>
                <w:szCs w:val="20"/>
                <w:u w:val="single"/>
              </w:rPr>
            </w:pPr>
            <w:r w:rsidRPr="00DF0B3B">
              <w:rPr>
                <w:sz w:val="20"/>
                <w:szCs w:val="20"/>
              </w:rPr>
              <w:t xml:space="preserve">3)   </w:t>
            </w:r>
            <w:r w:rsidRPr="00DF0B3B">
              <w:rPr>
                <w:position w:val="-24"/>
                <w:sz w:val="20"/>
                <w:szCs w:val="20"/>
              </w:rPr>
              <w:object w:dxaOrig="1800" w:dyaOrig="620">
                <v:shape id="_x0000_i1035" type="#_x0000_t75" style="width:90pt;height:30.75pt" o:ole="">
                  <v:imagedata r:id="rId27" o:title=""/>
                </v:shape>
                <o:OLEObject Type="Embed" ProgID="Equation.3" ShapeID="_x0000_i1035" DrawAspect="Content" ObjectID="_1414763695" r:id="rId28"/>
              </w:object>
            </w:r>
            <w:r w:rsidRPr="00DF0B3B">
              <w:rPr>
                <w:sz w:val="20"/>
                <w:szCs w:val="20"/>
              </w:rPr>
              <w:t xml:space="preserve">   olduğuna göre x,y,z sayıları sırasıyla aşağıdakilerden hangisi </w:t>
            </w:r>
            <w:r w:rsidRPr="00DF0B3B">
              <w:rPr>
                <w:sz w:val="20"/>
                <w:szCs w:val="20"/>
                <w:u w:val="single"/>
              </w:rPr>
              <w:t>olabilir?</w:t>
            </w:r>
          </w:p>
          <w:p w:rsidR="009D2DFD" w:rsidRPr="00DF0B3B" w:rsidRDefault="009D2DFD" w:rsidP="00064EF4">
            <w:pPr>
              <w:rPr>
                <w:sz w:val="20"/>
                <w:szCs w:val="20"/>
                <w:u w:val="single"/>
              </w:rPr>
            </w:pP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A) </w:t>
            </w:r>
            <w:r w:rsidRPr="00DF0B3B">
              <w:rPr>
                <w:position w:val="-24"/>
                <w:sz w:val="20"/>
                <w:szCs w:val="20"/>
              </w:rPr>
              <w:object w:dxaOrig="1160" w:dyaOrig="620">
                <v:shape id="_x0000_i1036" type="#_x0000_t75" style="width:57.75pt;height:30.75pt" o:ole="">
                  <v:imagedata r:id="rId29" o:title=""/>
                </v:shape>
                <o:OLEObject Type="Embed" ProgID="Equation.3" ShapeID="_x0000_i1036" DrawAspect="Content" ObjectID="_1414763696" r:id="rId30"/>
              </w:object>
            </w:r>
            <w:r w:rsidRPr="00DF0B3B">
              <w:rPr>
                <w:sz w:val="20"/>
                <w:szCs w:val="20"/>
              </w:rPr>
              <w:t xml:space="preserve">         B)  </w:t>
            </w:r>
            <w:r w:rsidRPr="00DF0B3B">
              <w:rPr>
                <w:position w:val="-24"/>
                <w:sz w:val="20"/>
                <w:szCs w:val="20"/>
              </w:rPr>
              <w:object w:dxaOrig="1160" w:dyaOrig="620">
                <v:shape id="_x0000_i1037" type="#_x0000_t75" style="width:57.75pt;height:30.75pt" o:ole="">
                  <v:imagedata r:id="rId31" o:title=""/>
                </v:shape>
                <o:OLEObject Type="Embed" ProgID="Equation.3" ShapeID="_x0000_i1037" DrawAspect="Content" ObjectID="_1414763697" r:id="rId32"/>
              </w:object>
            </w:r>
            <w:r w:rsidRPr="00DF0B3B">
              <w:rPr>
                <w:sz w:val="20"/>
                <w:szCs w:val="20"/>
              </w:rPr>
              <w:t xml:space="preserve">    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C)  </w:t>
            </w:r>
            <w:r w:rsidRPr="00DF0B3B">
              <w:rPr>
                <w:position w:val="-24"/>
                <w:sz w:val="20"/>
                <w:szCs w:val="20"/>
              </w:rPr>
              <w:object w:dxaOrig="1160" w:dyaOrig="620">
                <v:shape id="_x0000_i1038" type="#_x0000_t75" style="width:57.75pt;height:30.75pt" o:ole="">
                  <v:imagedata r:id="rId33" o:title=""/>
                </v:shape>
                <o:OLEObject Type="Embed" ProgID="Equation.3" ShapeID="_x0000_i1038" DrawAspect="Content" ObjectID="_1414763698" r:id="rId34"/>
              </w:object>
            </w:r>
            <w:r w:rsidRPr="00DF0B3B">
              <w:rPr>
                <w:sz w:val="20"/>
                <w:szCs w:val="20"/>
              </w:rPr>
              <w:t xml:space="preserve">      D)  </w:t>
            </w:r>
            <w:r w:rsidRPr="00DF0B3B">
              <w:rPr>
                <w:position w:val="-24"/>
                <w:sz w:val="20"/>
                <w:szCs w:val="20"/>
              </w:rPr>
              <w:object w:dxaOrig="1160" w:dyaOrig="620">
                <v:shape id="_x0000_i1039" type="#_x0000_t75" style="width:57.75pt;height:30.75pt" o:ole="">
                  <v:imagedata r:id="rId35" o:title=""/>
                </v:shape>
                <o:OLEObject Type="Embed" ProgID="Equation.3" ShapeID="_x0000_i1039" DrawAspect="Content" ObjectID="_1414763699" r:id="rId36"/>
              </w:objec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</w:tc>
        <w:tc>
          <w:tcPr>
            <w:tcW w:w="4444" w:type="dxa"/>
          </w:tcPr>
          <w:p w:rsidR="009D2DFD" w:rsidRPr="00DF0B3B" w:rsidRDefault="009D2DFD" w:rsidP="00064EF4">
            <w:pPr>
              <w:rPr>
                <w:sz w:val="20"/>
                <w:szCs w:val="20"/>
              </w:rPr>
            </w:pPr>
            <w:r>
              <w:rPr>
                <w:noProof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26" type="#_x0000_t61" style="position:absolute;margin-left:126.95pt;margin-top:-18.95pt;width:51.25pt;height:96pt;rotation:90;z-index:251656704;mso-position-horizontal-relative:text;mso-position-vertical-relative:text" adj="10072,28507">
                  <v:textbox style="mso-next-textbox:#_x0000_s1026">
                    <w:txbxContent>
                      <w:p w:rsidR="009D2DFD" w:rsidRPr="00CA3982" w:rsidRDefault="009D2DFD">
                        <w:pPr>
                          <w:rPr>
                            <w:sz w:val="20"/>
                            <w:szCs w:val="20"/>
                          </w:rPr>
                        </w:pPr>
                        <w:r w:rsidRPr="00CA3982">
                          <w:rPr>
                            <w:sz w:val="20"/>
                            <w:szCs w:val="20"/>
                          </w:rPr>
                          <w:t>Benim elemanlarımın sayı değerleri 8 ile 9 arasındadır.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oval id="_x0000_s1027" style="position:absolute;margin-left:21.35pt;margin-top:7.9pt;width:50.25pt;height:42.75pt;z-index:251655680;mso-position-horizontal-relative:text;mso-position-vertical-relative:text">
                  <v:fill color2="fill darken(118)" rotate="t" method="linear sigma" focus="100%" type="gradient"/>
                </v:oval>
              </w:pict>
            </w:r>
            <w:r w:rsidRPr="00DF0B3B">
              <w:rPr>
                <w:sz w:val="20"/>
                <w:szCs w:val="20"/>
              </w:rPr>
              <w:t xml:space="preserve">8)                           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     P                                 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Buna göre, aşağıdakilerden hangisi P kümesinin elemanı olabilir?</w:t>
            </w:r>
          </w:p>
          <w:p w:rsidR="009D2DFD" w:rsidRPr="00DF0B3B" w:rsidRDefault="009D2DFD" w:rsidP="00DF0B3B">
            <w:pPr>
              <w:tabs>
                <w:tab w:val="left" w:pos="1260"/>
                <w:tab w:val="left" w:pos="2520"/>
                <w:tab w:val="left" w:pos="3780"/>
              </w:tabs>
              <w:jc w:val="both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A) </w:t>
            </w:r>
            <w:r w:rsidRPr="00DF0B3B">
              <w:rPr>
                <w:position w:val="-24"/>
                <w:sz w:val="20"/>
                <w:szCs w:val="20"/>
              </w:rPr>
              <w:object w:dxaOrig="360" w:dyaOrig="620">
                <v:shape id="_x0000_i1040" type="#_x0000_t75" style="width:18pt;height:30.75pt" o:ole="">
                  <v:imagedata r:id="rId37" o:title=""/>
                </v:shape>
                <o:OLEObject Type="Embed" ProgID="Equation.3" ShapeID="_x0000_i1040" DrawAspect="Content" ObjectID="_1414763700" r:id="rId38"/>
              </w:object>
            </w:r>
            <w:r w:rsidRPr="00DF0B3B">
              <w:rPr>
                <w:sz w:val="20"/>
                <w:szCs w:val="20"/>
              </w:rPr>
              <w:tab/>
              <w:t xml:space="preserve">B) </w:t>
            </w:r>
            <w:r w:rsidRPr="00DF0B3B">
              <w:rPr>
                <w:position w:val="-24"/>
                <w:sz w:val="20"/>
                <w:szCs w:val="20"/>
              </w:rPr>
              <w:object w:dxaOrig="340" w:dyaOrig="620">
                <v:shape id="_x0000_i1041" type="#_x0000_t75" style="width:17.25pt;height:30.75pt" o:ole="">
                  <v:imagedata r:id="rId39" o:title=""/>
                </v:shape>
                <o:OLEObject Type="Embed" ProgID="Equation.3" ShapeID="_x0000_i1041" DrawAspect="Content" ObjectID="_1414763701" r:id="rId40"/>
              </w:object>
            </w:r>
            <w:r w:rsidRPr="00DF0B3B">
              <w:rPr>
                <w:sz w:val="20"/>
                <w:szCs w:val="20"/>
              </w:rPr>
              <w:tab/>
              <w:t xml:space="preserve">C) </w:t>
            </w:r>
            <w:r w:rsidRPr="00DF0B3B">
              <w:rPr>
                <w:position w:val="-24"/>
                <w:sz w:val="20"/>
                <w:szCs w:val="20"/>
              </w:rPr>
              <w:object w:dxaOrig="320" w:dyaOrig="620">
                <v:shape id="_x0000_i1042" type="#_x0000_t75" style="width:15.75pt;height:30.75pt" o:ole="">
                  <v:imagedata r:id="rId41" o:title=""/>
                </v:shape>
                <o:OLEObject Type="Embed" ProgID="Equation.3" ShapeID="_x0000_i1042" DrawAspect="Content" ObjectID="_1414763702" r:id="rId42"/>
              </w:object>
            </w:r>
            <w:r w:rsidRPr="00DF0B3B">
              <w:rPr>
                <w:sz w:val="20"/>
                <w:szCs w:val="20"/>
              </w:rPr>
              <w:t xml:space="preserve">     D) </w:t>
            </w:r>
            <w:r w:rsidRPr="00DF0B3B">
              <w:rPr>
                <w:position w:val="-24"/>
                <w:sz w:val="20"/>
                <w:szCs w:val="20"/>
              </w:rPr>
              <w:object w:dxaOrig="240" w:dyaOrig="620">
                <v:shape id="_x0000_i1043" type="#_x0000_t75" style="width:12pt;height:30.75pt" o:ole="">
                  <v:imagedata r:id="rId43" o:title=""/>
                </v:shape>
                <o:OLEObject Type="Embed" ProgID="Equation.3" ShapeID="_x0000_i1043" DrawAspect="Content" ObjectID="_1414763703" r:id="rId44"/>
              </w:objec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</w:t>
            </w:r>
          </w:p>
        </w:tc>
      </w:tr>
      <w:tr w:rsidR="009D2DFD" w:rsidRPr="00CE0483" w:rsidTr="00DF0B3B">
        <w:trPr>
          <w:trHeight w:val="210"/>
          <w:jc w:val="center"/>
        </w:trPr>
        <w:tc>
          <w:tcPr>
            <w:tcW w:w="4443" w:type="dxa"/>
          </w:tcPr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4) </w:t>
            </w:r>
            <w:r w:rsidRPr="00DF0B3B">
              <w:rPr>
                <w:noProof/>
                <w:sz w:val="20"/>
                <w:szCs w:val="20"/>
              </w:rPr>
              <w:pict>
                <v:shape id="Resim 21" o:spid="_x0000_i1044" type="#_x0000_t75" style="width:209.25pt;height:33.75pt;visibility:visible">
                  <v:imagedata r:id="rId45" o:title=""/>
                </v:shape>
              </w:pic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    Yukarıdaki sayı doğrusunda birbirine eş aralıklarla noktalar işaretlenmiştir. C noktasına -6, H noktasına 4 karşılık getirilirse aşağıdaki işlemlerin hangisinin sonucu pozitif çıkar?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A)  A+B+R               B)  M-N+F       </w:t>
            </w:r>
          </w:p>
          <w:p w:rsidR="009D2DFD" w:rsidRPr="00DF0B3B" w:rsidRDefault="009D2DFD" w:rsidP="00C73F2C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C)  H+D+L                D)  C+E+K</w:t>
            </w:r>
          </w:p>
        </w:tc>
        <w:tc>
          <w:tcPr>
            <w:tcW w:w="4444" w:type="dxa"/>
          </w:tcPr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9)</w:t>
            </w:r>
          </w:p>
          <w:p w:rsidR="009D2DFD" w:rsidRPr="00DF0B3B" w:rsidRDefault="009D2DFD" w:rsidP="00DF0B3B">
            <w:pPr>
              <w:jc w:val="center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object w:dxaOrig="4050" w:dyaOrig="750">
                <v:shape id="_x0000_i1045" type="#_x0000_t75" style="width:202.5pt;height:37.5pt" o:ole="">
                  <v:imagedata r:id="rId46" o:title=""/>
                </v:shape>
                <o:OLEObject Type="Embed" ProgID="Paint.Picture" ShapeID="_x0000_i1045" DrawAspect="Content" ObjectID="_1414763704" r:id="rId47"/>
              </w:objec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Yukarıdaki sayı doğrusundaki A, B ve C noktalarının sırası ile sayı doğrusundaki değerleri nedir?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  <w:p w:rsidR="009D2DFD" w:rsidRPr="008E6811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A)</w:t>
            </w:r>
            <w:r w:rsidRPr="00541A6C">
              <w:t>,,</w:t>
            </w:r>
            <w:r w:rsidRPr="008E6811">
              <w:rPr>
                <w:sz w:val="20"/>
                <w:szCs w:val="20"/>
              </w:rPr>
              <w:t xml:space="preserve"> </w:t>
            </w:r>
            <w:r w:rsidRPr="00DF0B3B">
              <w:rPr>
                <w:sz w:val="20"/>
                <w:szCs w:val="20"/>
              </w:rPr>
              <w:t xml:space="preserve">                 B)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  <w:p w:rsidR="009D2DFD" w:rsidRPr="00541A6C" w:rsidRDefault="009D2DFD" w:rsidP="00064EF4">
            <w:r w:rsidRPr="00DF0B3B">
              <w:rPr>
                <w:sz w:val="20"/>
                <w:szCs w:val="20"/>
              </w:rPr>
              <w:t>C)</w:t>
            </w:r>
            <w:r w:rsidRPr="008E6811">
              <w:rPr>
                <w:sz w:val="20"/>
                <w:szCs w:val="20"/>
              </w:rPr>
              <w:t xml:space="preserve"> </w:t>
            </w:r>
            <w:r w:rsidRPr="00DF0B3B">
              <w:rPr>
                <w:sz w:val="20"/>
                <w:szCs w:val="20"/>
              </w:rPr>
              <w:t xml:space="preserve">              D)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</w:tc>
      </w:tr>
      <w:tr w:rsidR="009D2DFD" w:rsidRPr="00CE0483" w:rsidTr="00DF0B3B">
        <w:trPr>
          <w:trHeight w:val="210"/>
          <w:jc w:val="center"/>
        </w:trPr>
        <w:tc>
          <w:tcPr>
            <w:tcW w:w="4443" w:type="dxa"/>
          </w:tcPr>
          <w:p w:rsidR="009D2DFD" w:rsidRPr="00DF0B3B" w:rsidRDefault="009D2DFD" w:rsidP="00DF0B3B">
            <w:pPr>
              <w:tabs>
                <w:tab w:val="left" w:pos="2100"/>
              </w:tabs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5) </w:t>
            </w:r>
            <w:r w:rsidRPr="00DF0B3B">
              <w:rPr>
                <w:position w:val="-10"/>
                <w:sz w:val="20"/>
                <w:szCs w:val="20"/>
              </w:rPr>
              <w:object w:dxaOrig="3280" w:dyaOrig="300">
                <v:shape id="_x0000_i1046" type="#_x0000_t75" style="width:164.25pt;height:15pt" o:ole="">
                  <v:imagedata r:id="rId48" o:title=""/>
                </v:shape>
                <o:OLEObject Type="Embed" ProgID="Equation.3" ShapeID="_x0000_i1046" DrawAspect="Content" ObjectID="_1414763705" r:id="rId49"/>
              </w:object>
            </w:r>
            <w:r w:rsidRPr="00DF0B3B">
              <w:rPr>
                <w:sz w:val="20"/>
                <w:szCs w:val="20"/>
              </w:rPr>
              <w:t xml:space="preserve"> işleminin sonucu kaçtır?</w:t>
            </w:r>
          </w:p>
          <w:p w:rsidR="009D2DFD" w:rsidRPr="00DF0B3B" w:rsidRDefault="009D2DFD" w:rsidP="00DF0B3B">
            <w:pPr>
              <w:tabs>
                <w:tab w:val="left" w:pos="2100"/>
              </w:tabs>
              <w:rPr>
                <w:sz w:val="20"/>
                <w:szCs w:val="20"/>
              </w:rPr>
            </w:pP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A)</w:t>
            </w:r>
            <w:r w:rsidRPr="00DF0B3B">
              <w:rPr>
                <w:position w:val="-9"/>
                <w:sz w:val="20"/>
                <w:szCs w:val="20"/>
              </w:rPr>
              <w:pict>
                <v:shape id="_x0000_i1047" type="#_x0000_t75" style="width:8.25pt;height:15pt" equationxml="&lt;">
                  <v:imagedata r:id="rId50" o:title="" chromakey="white"/>
                </v:shape>
              </w:pict>
            </w:r>
            <w:r w:rsidRPr="00DF0B3B">
              <w:rPr>
                <w:sz w:val="20"/>
                <w:szCs w:val="20"/>
              </w:rPr>
              <w:t>62             B)</w:t>
            </w:r>
            <w:r w:rsidRPr="00DF0B3B">
              <w:rPr>
                <w:position w:val="-9"/>
                <w:sz w:val="20"/>
                <w:szCs w:val="20"/>
              </w:rPr>
              <w:pict>
                <v:shape id="_x0000_i1048" type="#_x0000_t75" style="width:8.25pt;height:15pt" equationxml="&lt;">
                  <v:imagedata r:id="rId50" o:title="" chromakey="white"/>
                </v:shape>
              </w:pict>
            </w:r>
            <w:r w:rsidRPr="00DF0B3B">
              <w:rPr>
                <w:sz w:val="20"/>
                <w:szCs w:val="20"/>
              </w:rPr>
              <w:t>24           C)58                  D)36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</w:tc>
        <w:tc>
          <w:tcPr>
            <w:tcW w:w="4444" w:type="dxa"/>
            <w:vMerge w:val="restart"/>
          </w:tcPr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10)</w:t>
            </w:r>
            <w:r w:rsidRPr="00DF0B3B">
              <w:rPr>
                <w:b/>
                <w:sz w:val="20"/>
                <w:szCs w:val="20"/>
              </w:rPr>
              <w:t xml:space="preserve"> </w:t>
            </w:r>
            <w:r w:rsidRPr="00DF0B3B">
              <w:rPr>
                <w:sz w:val="20"/>
                <w:szCs w:val="20"/>
              </w:rPr>
              <w:t xml:space="preserve"> 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▲= 84, ■= 7 ve●=23 tür.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  <w:p w:rsidR="009D2DFD" w:rsidRPr="00DF0B3B" w:rsidRDefault="009D2DFD" w:rsidP="00064EF4">
            <w:pPr>
              <w:rPr>
                <w:sz w:val="20"/>
                <w:szCs w:val="20"/>
                <w:u w:val="single"/>
              </w:rPr>
            </w:pPr>
            <w:r w:rsidRPr="00DF0B3B">
              <w:rPr>
                <w:sz w:val="20"/>
                <w:szCs w:val="20"/>
              </w:rPr>
              <w:t xml:space="preserve">I)  </w:t>
            </w:r>
            <w:r w:rsidRPr="00DF0B3B">
              <w:rPr>
                <w:sz w:val="20"/>
                <w:szCs w:val="20"/>
                <w:u w:val="single"/>
              </w:rPr>
              <w:t xml:space="preserve">▲ </w:t>
            </w:r>
            <w:r w:rsidRPr="00DF0B3B">
              <w:rPr>
                <w:sz w:val="20"/>
                <w:szCs w:val="20"/>
              </w:rPr>
              <w:t xml:space="preserve"> </w:t>
            </w:r>
            <w:r w:rsidRPr="00DF0B3B">
              <w:rPr>
                <w:sz w:val="20"/>
                <w:szCs w:val="20"/>
              </w:rPr>
              <w:fldChar w:fldCharType="begin"/>
            </w:r>
            <w:r w:rsidRPr="00DF0B3B">
              <w:rPr>
                <w:sz w:val="20"/>
                <w:szCs w:val="20"/>
              </w:rPr>
              <w:instrText xml:space="preserve"> QUOTE </w:instrText>
            </w:r>
            <w:r w:rsidRPr="00DF0B3B">
              <w:pict>
                <v:shape id="_x0000_i1049" type="#_x0000_t75" style="width:21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D3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3A44D3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âˆˆ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N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1" o:title="" chromakey="white"/>
                </v:shape>
              </w:pict>
            </w:r>
            <w:r w:rsidRPr="00DF0B3B">
              <w:rPr>
                <w:sz w:val="20"/>
                <w:szCs w:val="20"/>
              </w:rPr>
              <w:instrText xml:space="preserve"> </w:instrText>
            </w:r>
            <w:r w:rsidRPr="00DF0B3B">
              <w:rPr>
                <w:sz w:val="20"/>
                <w:szCs w:val="20"/>
              </w:rPr>
              <w:fldChar w:fldCharType="separate"/>
            </w:r>
            <w:r w:rsidRPr="00DF0B3B">
              <w:pict>
                <v:shape id="_x0000_i1050" type="#_x0000_t75" style="width:21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D3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3A44D3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âˆˆ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N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1" o:title="" chromakey="white"/>
                </v:shape>
              </w:pict>
            </w:r>
            <w:r w:rsidRPr="00DF0B3B">
              <w:rPr>
                <w:sz w:val="20"/>
                <w:szCs w:val="20"/>
              </w:rPr>
              <w:fldChar w:fldCharType="end"/>
            </w:r>
            <w:r w:rsidRPr="00DF0B3B">
              <w:rPr>
                <w:sz w:val="20"/>
                <w:szCs w:val="20"/>
              </w:rPr>
              <w:t xml:space="preserve">                II)  </w:t>
            </w:r>
            <w:r w:rsidRPr="00DF0B3B">
              <w:rPr>
                <w:sz w:val="20"/>
                <w:szCs w:val="20"/>
                <w:u w:val="single"/>
              </w:rPr>
              <w:t xml:space="preserve">▲ </w:t>
            </w:r>
            <w:r w:rsidRPr="00DF0B3B">
              <w:rPr>
                <w:sz w:val="20"/>
                <w:szCs w:val="20"/>
              </w:rPr>
              <w:t xml:space="preserve">  </w:t>
            </w:r>
            <w:r w:rsidRPr="00DF0B3B">
              <w:rPr>
                <w:sz w:val="20"/>
                <w:szCs w:val="20"/>
              </w:rPr>
              <w:fldChar w:fldCharType="begin"/>
            </w:r>
            <w:r w:rsidRPr="00DF0B3B">
              <w:rPr>
                <w:sz w:val="20"/>
                <w:szCs w:val="20"/>
              </w:rPr>
              <w:instrText xml:space="preserve"> QUOTE </w:instrText>
            </w:r>
            <w:r w:rsidRPr="00DF0B3B">
              <w:pict>
                <v:shape id="_x0000_i1051" type="#_x0000_t75" style="width:20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5B72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B25B72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âˆˆ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R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2" o:title="" chromakey="white"/>
                </v:shape>
              </w:pict>
            </w:r>
            <w:r w:rsidRPr="00DF0B3B">
              <w:rPr>
                <w:sz w:val="20"/>
                <w:szCs w:val="20"/>
              </w:rPr>
              <w:instrText xml:space="preserve"> </w:instrText>
            </w:r>
            <w:r w:rsidRPr="00DF0B3B">
              <w:rPr>
                <w:sz w:val="20"/>
                <w:szCs w:val="20"/>
              </w:rPr>
              <w:fldChar w:fldCharType="separate"/>
            </w:r>
            <w:r w:rsidRPr="00DF0B3B">
              <w:pict>
                <v:shape id="_x0000_i1052" type="#_x0000_t75" style="width:20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5B72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B25B72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âˆˆ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R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2" o:title="" chromakey="white"/>
                </v:shape>
              </w:pict>
            </w:r>
            <w:r w:rsidRPr="00DF0B3B">
              <w:rPr>
                <w:sz w:val="20"/>
                <w:szCs w:val="20"/>
              </w:rPr>
              <w:fldChar w:fldCharType="end"/>
            </w:r>
            <w:r w:rsidRPr="00DF0B3B">
              <w:rPr>
                <w:sz w:val="20"/>
                <w:szCs w:val="20"/>
              </w:rPr>
              <w:t xml:space="preserve">        III) </w:t>
            </w:r>
            <w:r w:rsidRPr="00DF0B3B">
              <w:rPr>
                <w:sz w:val="20"/>
                <w:szCs w:val="20"/>
                <w:u w:val="single"/>
              </w:rPr>
              <w:t xml:space="preserve">●  </w:t>
            </w:r>
            <w:r w:rsidRPr="00DF0B3B">
              <w:rPr>
                <w:sz w:val="20"/>
                <w:szCs w:val="20"/>
                <w:u w:val="single"/>
              </w:rPr>
              <w:fldChar w:fldCharType="begin"/>
            </w:r>
            <w:r w:rsidRPr="00DF0B3B">
              <w:rPr>
                <w:sz w:val="20"/>
                <w:szCs w:val="20"/>
                <w:u w:val="single"/>
              </w:rPr>
              <w:instrText xml:space="preserve"> QUOTE </w:instrText>
            </w:r>
            <w:r w:rsidRPr="00DF0B3B">
              <w:pict>
                <v:shape id="_x0000_i1053" type="#_x0000_t75" style="width:20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1CE0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C81CE0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âˆˆ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Z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3" o:title="" chromakey="white"/>
                </v:shape>
              </w:pict>
            </w:r>
            <w:r w:rsidRPr="00DF0B3B">
              <w:rPr>
                <w:sz w:val="20"/>
                <w:szCs w:val="20"/>
                <w:u w:val="single"/>
              </w:rPr>
              <w:instrText xml:space="preserve"> </w:instrText>
            </w:r>
            <w:r w:rsidRPr="00DF0B3B">
              <w:rPr>
                <w:sz w:val="20"/>
                <w:szCs w:val="20"/>
                <w:u w:val="single"/>
              </w:rPr>
              <w:fldChar w:fldCharType="separate"/>
            </w:r>
            <w:r w:rsidRPr="00DF0B3B">
              <w:pict>
                <v:shape id="_x0000_i1054" type="#_x0000_t75" style="width:20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1CE0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C81CE0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âˆˆ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Z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3" o:title="" chromakey="white"/>
                </v:shape>
              </w:pict>
            </w:r>
            <w:r w:rsidRPr="00DF0B3B">
              <w:rPr>
                <w:sz w:val="20"/>
                <w:szCs w:val="20"/>
                <w:u w:val="single"/>
              </w:rPr>
              <w:fldChar w:fldCharType="end"/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     ■                                ●                         ■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 (……)                        (……)                 (……)    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(……) olan yerlere Doğru (D), Yanlış (Y) yazınız.</w:t>
            </w:r>
          </w:p>
        </w:tc>
      </w:tr>
      <w:tr w:rsidR="009D2DFD" w:rsidRPr="00CE0483" w:rsidTr="00DF0B3B">
        <w:trPr>
          <w:trHeight w:val="210"/>
          <w:jc w:val="center"/>
        </w:trPr>
        <w:tc>
          <w:tcPr>
            <w:tcW w:w="4443" w:type="dxa"/>
          </w:tcPr>
          <w:p w:rsidR="009D2DFD" w:rsidRPr="00DF0B3B" w:rsidRDefault="009D2DFD" w:rsidP="00DF0B3B">
            <w:pPr>
              <w:jc w:val="both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6) </w:t>
            </w:r>
            <w:r w:rsidRPr="00DF0B3B">
              <w:rPr>
                <w:position w:val="-24"/>
                <w:sz w:val="20"/>
                <w:szCs w:val="20"/>
              </w:rPr>
              <w:object w:dxaOrig="700" w:dyaOrig="620">
                <v:shape id="_x0000_i1055" type="#_x0000_t75" style="width:35.25pt;height:30.75pt" o:ole="">
                  <v:imagedata r:id="rId54" o:title=""/>
                </v:shape>
                <o:OLEObject Type="Embed" ProgID="Equation.3" ShapeID="_x0000_i1055" DrawAspect="Content" ObjectID="_1414763706" r:id="rId55"/>
              </w:object>
            </w:r>
            <w:r w:rsidRPr="00DF0B3B">
              <w:rPr>
                <w:sz w:val="20"/>
                <w:szCs w:val="20"/>
              </w:rPr>
              <w:t xml:space="preserve">  kesrini bileşik kesir yapan en küçük “a” doğal sayısı kaçtır?</w:t>
            </w:r>
          </w:p>
          <w:p w:rsidR="009D2DFD" w:rsidRPr="00DF0B3B" w:rsidRDefault="009D2DFD" w:rsidP="00DF0B3B">
            <w:pPr>
              <w:jc w:val="both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A)0     </w:t>
            </w:r>
            <w:r w:rsidRPr="00DF0B3B">
              <w:rPr>
                <w:sz w:val="20"/>
                <w:szCs w:val="20"/>
              </w:rPr>
              <w:tab/>
              <w:t xml:space="preserve">         B)1               C)2                    </w:t>
            </w:r>
            <w:r w:rsidRPr="00DF0B3B">
              <w:rPr>
                <w:sz w:val="20"/>
                <w:szCs w:val="20"/>
              </w:rPr>
              <w:tab/>
              <w:t>D)3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</w:tc>
        <w:tc>
          <w:tcPr>
            <w:tcW w:w="4444" w:type="dxa"/>
            <w:vMerge/>
          </w:tcPr>
          <w:p w:rsidR="009D2DFD" w:rsidRPr="00DF0B3B" w:rsidRDefault="009D2DFD" w:rsidP="00855B36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D2DFD" w:rsidRPr="00CE0483" w:rsidTr="00DF0B3B">
        <w:trPr>
          <w:trHeight w:val="2655"/>
          <w:jc w:val="center"/>
        </w:trPr>
        <w:tc>
          <w:tcPr>
            <w:tcW w:w="4443" w:type="dxa"/>
            <w:vMerge w:val="restart"/>
          </w:tcPr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11) </w:t>
            </w:r>
          </w:p>
          <w:tbl>
            <w:tblPr>
              <w:tblW w:w="41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599"/>
              <w:gridCol w:w="599"/>
              <w:gridCol w:w="599"/>
              <w:gridCol w:w="600"/>
              <w:gridCol w:w="600"/>
              <w:gridCol w:w="600"/>
              <w:gridCol w:w="600"/>
            </w:tblGrid>
            <w:tr w:rsidR="009D2DFD" w:rsidRPr="008E6811" w:rsidTr="00DF0B3B">
              <w:trPr>
                <w:trHeight w:val="255"/>
                <w:jc w:val="center"/>
              </w:trPr>
              <w:tc>
                <w:tcPr>
                  <w:tcW w:w="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064EF4">
                  <w:pPr>
                    <w:rPr>
                      <w:sz w:val="20"/>
                      <w:szCs w:val="20"/>
                    </w:rPr>
                  </w:pPr>
                  <w:r w:rsidRPr="00DF0B3B">
                    <w:rPr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  <w:r w:rsidRPr="00DF0B3B">
                    <w:rPr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2DFD" w:rsidRPr="008E6811" w:rsidTr="00DF0B3B">
              <w:trPr>
                <w:trHeight w:val="255"/>
                <w:jc w:val="center"/>
              </w:trPr>
              <w:tc>
                <w:tcPr>
                  <w:tcW w:w="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  <w:r w:rsidRPr="00DF0B3B">
                    <w:rPr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  <w:r w:rsidRPr="00DF0B3B">
                    <w:rPr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  <w:r w:rsidRPr="00DF0B3B">
                    <w:rPr>
                      <w:sz w:val="20"/>
                      <w:szCs w:val="20"/>
                    </w:rPr>
                    <w:t>Y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  <w:r w:rsidRPr="00DF0B3B">
                    <w:rPr>
                      <w:sz w:val="20"/>
                      <w:szCs w:val="20"/>
                    </w:rPr>
                    <w:t>Y</w:t>
                  </w:r>
                </w:p>
              </w:tc>
            </w:tr>
            <w:tr w:rsidR="009D2DFD" w:rsidRPr="008E6811" w:rsidTr="00DF0B3B">
              <w:trPr>
                <w:trHeight w:val="255"/>
                <w:jc w:val="center"/>
              </w:trPr>
              <w:tc>
                <w:tcPr>
                  <w:tcW w:w="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  <w:r w:rsidRPr="00DF0B3B">
                    <w:rPr>
                      <w:sz w:val="20"/>
                      <w:szCs w:val="20"/>
                    </w:rPr>
                    <w:t>Y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2DFD" w:rsidRPr="008E6811" w:rsidTr="00DF0B3B">
              <w:trPr>
                <w:trHeight w:val="269"/>
                <w:jc w:val="center"/>
              </w:trPr>
              <w:tc>
                <w:tcPr>
                  <w:tcW w:w="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  <w:r w:rsidRPr="00DF0B3B">
                    <w:rPr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  <w:r w:rsidRPr="00DF0B3B">
                    <w:rPr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auto"/>
                  <w:vAlign w:val="center"/>
                </w:tcPr>
                <w:p w:rsidR="009D2DFD" w:rsidRPr="00DF0B3B" w:rsidRDefault="009D2DFD" w:rsidP="00DF0B3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           Mavi→M       Yeşil →Y       Sarı→S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Ali, Veli ve Can bir duvarın boyadıkları bölümlerini aşağıda olduğu gibi ifade ediyorlar.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Ali→ Ben duvarın </w:t>
            </w:r>
            <w:r w:rsidRPr="00780714">
              <w:t xml:space="preserve"> </w:t>
            </w:r>
            <w:r w:rsidRPr="00DF0B3B">
              <w:rPr>
                <w:sz w:val="20"/>
                <w:szCs w:val="20"/>
              </w:rPr>
              <w:t>ünü boyadım.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Veli→ Ben duvarın </w:t>
            </w:r>
            <w:r w:rsidRPr="00780714">
              <w:t xml:space="preserve"> </w:t>
            </w:r>
            <w:r w:rsidRPr="00DF0B3B">
              <w:rPr>
                <w:sz w:val="20"/>
                <w:szCs w:val="20"/>
              </w:rPr>
              <w:t>sini boyadım.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Can</w:t>
            </w:r>
            <w:r w:rsidRPr="00DF0B3B">
              <w:rPr>
                <w:sz w:val="20"/>
                <w:szCs w:val="20"/>
              </w:rPr>
              <w:fldChar w:fldCharType="begin"/>
            </w:r>
            <w:r w:rsidRPr="00DF0B3B">
              <w:rPr>
                <w:sz w:val="20"/>
                <w:szCs w:val="20"/>
              </w:rPr>
              <w:instrText xml:space="preserve"> QUOTE </w:instrText>
            </w:r>
            <w:r w:rsidRPr="00DF0B3B">
              <w:pict>
                <v:shape id="_x0000_i1056" type="#_x0000_t75" style="width:14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221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1C2221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â†’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6" o:title="" chromakey="white"/>
                </v:shape>
              </w:pict>
            </w:r>
            <w:r w:rsidRPr="00DF0B3B">
              <w:rPr>
                <w:sz w:val="20"/>
                <w:szCs w:val="20"/>
              </w:rPr>
              <w:instrText xml:space="preserve"> </w:instrText>
            </w:r>
            <w:r w:rsidRPr="00DF0B3B">
              <w:rPr>
                <w:sz w:val="20"/>
                <w:szCs w:val="20"/>
              </w:rPr>
              <w:fldChar w:fldCharType="separate"/>
            </w:r>
            <w:r w:rsidRPr="00DF0B3B">
              <w:pict>
                <v:shape id="_x0000_i1057" type="#_x0000_t75" style="width:14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221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1C2221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â†’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6" o:title="" chromakey="white"/>
                </v:shape>
              </w:pict>
            </w:r>
            <w:r w:rsidRPr="00DF0B3B">
              <w:rPr>
                <w:sz w:val="20"/>
                <w:szCs w:val="20"/>
              </w:rPr>
              <w:fldChar w:fldCharType="end"/>
            </w:r>
            <w:r w:rsidRPr="00DF0B3B">
              <w:rPr>
                <w:sz w:val="20"/>
                <w:szCs w:val="20"/>
              </w:rPr>
              <w:t xml:space="preserve"> Ben duvarın </w:t>
            </w:r>
            <w:r w:rsidRPr="00780714">
              <w:t xml:space="preserve"> </w:t>
            </w:r>
            <w:r w:rsidRPr="00DF0B3B">
              <w:rPr>
                <w:sz w:val="20"/>
                <w:szCs w:val="20"/>
              </w:rPr>
              <w:t xml:space="preserve">ini boyadım. 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 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Buna göre Ali, Veli ve Can sırasıyla hangi rengi kullanmıştır.</w:t>
            </w:r>
          </w:p>
          <w:p w:rsidR="009D2DFD" w:rsidRPr="00DF0B3B" w:rsidRDefault="009D2DFD" w:rsidP="00DF0B3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Mavi, sarı, yeşil</w:t>
            </w:r>
          </w:p>
          <w:p w:rsidR="009D2DFD" w:rsidRPr="00DF0B3B" w:rsidRDefault="009D2DFD" w:rsidP="00DF0B3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Sarı, yeşil, mavi</w:t>
            </w:r>
          </w:p>
          <w:p w:rsidR="009D2DFD" w:rsidRPr="00DF0B3B" w:rsidRDefault="009D2DFD" w:rsidP="00DF0B3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Sarı, mavi, yeşil</w:t>
            </w:r>
          </w:p>
          <w:p w:rsidR="009D2DFD" w:rsidRPr="00DF0B3B" w:rsidRDefault="009D2DFD" w:rsidP="00DF0B3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Yeşil, mavi, sarı </w:t>
            </w:r>
          </w:p>
          <w:p w:rsidR="009D2DFD" w:rsidRPr="00DF0B3B" w:rsidRDefault="009D2DFD" w:rsidP="00DF0B3B">
            <w:pPr>
              <w:pStyle w:val="ListParagraph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444" w:type="dxa"/>
          </w:tcPr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>15) Aşağıda verilenlerden doğru olanların yanına (D), yanlış olanların yanına (Y) yazınız.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Pr="00DF0B3B">
              <w:pict>
                <v:shape id="_x0000_i1058" type="#_x0000_t75" style="width:39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C32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E44C32&quot;&gt;&lt;m:oMathPara&gt;&lt;m:oMath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7&lt;/m:t&gt;&lt;/m:r&gt;&lt;/m:num&gt;&lt;m:den&gt;&lt;m:r&gt;&lt;w:rPr&gt;&lt;w:rFonts w:ascii=&quot;Cambria Math&quot;/&gt;&lt;wx:font wx:val=&quot;Cambria Math&quot;/&gt;&lt;w:i/&gt;&lt;/w:rPr&gt;&lt;m:t&gt;5&lt;/m:t&gt;&lt;/m:r&gt;&lt;/m:den&gt;&lt;/m:f&gt;&lt;m:r&gt;&lt;w:rPr&gt;&lt;w:rFonts w:ascii=&quot;Cambria Math&quot;/&gt;&lt;wx:font wx:val=&quot;Cambria Math&quot;/&gt;&lt;w:i/&gt;&lt;/w:rPr&gt;&lt;m:t&gt;=1,&lt;/m:t&gt;&lt;/m:r&gt;&lt;m:acc&gt;&lt;m:accPr&gt;&lt;m:chr m:val=&quot;Ì…&quot;/&gt;&lt;m:ctrlPr&gt;&lt;w:rPr&gt;&lt;w:rFonts w:ascii=&quot;Cambria Math&quot;/&gt;&lt;wx:font wx:val=&quot;Cambria Math&quot;/&gt;&lt;w:i/&gt;&lt;/w:rPr&gt;&lt;/m:ctrlPr&gt;&lt;/m:accPr&gt;&lt;m:e&gt;&lt;m:r&gt;&lt;w:rPr&gt;&lt;w:rFonts w:ascii=&quot;Cambria Math&quot;/&gt;&lt;wx:font wx:val=&quot;Cambria Math&quot;/&gt;&lt;w:i/&gt;&lt;/w:rPr&gt;&lt;m:t&gt;4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7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DF0B3B">
              <w:pict>
                <v:shape id="_x0000_i1059" type="#_x0000_t75" style="width:39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C32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E44C32&quot;&gt;&lt;m:oMathPara&gt;&lt;m:oMath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7&lt;/m:t&gt;&lt;/m:r&gt;&lt;/m:num&gt;&lt;m:den&gt;&lt;m:r&gt;&lt;w:rPr&gt;&lt;w:rFonts w:ascii=&quot;Cambria Math&quot;/&gt;&lt;wx:font wx:val=&quot;Cambria Math&quot;/&gt;&lt;w:i/&gt;&lt;/w:rPr&gt;&lt;m:t&gt;5&lt;/m:t&gt;&lt;/m:r&gt;&lt;/m:den&gt;&lt;/m:f&gt;&lt;m:r&gt;&lt;w:rPr&gt;&lt;w:rFonts w:ascii=&quot;Cambria Math&quot;/&gt;&lt;wx:font wx:val=&quot;Cambria Math&quot;/&gt;&lt;w:i/&gt;&lt;/w:rPr&gt;&lt;m:t&gt;=1,&lt;/m:t&gt;&lt;/m:r&gt;&lt;m:acc&gt;&lt;m:accPr&gt;&lt;m:chr m:val=&quot;Ì…&quot;/&gt;&lt;m:ctrlPr&gt;&lt;w:rPr&gt;&lt;w:rFonts w:ascii=&quot;Cambria Math&quot;/&gt;&lt;wx:font wx:val=&quot;Cambria Math&quot;/&gt;&lt;w:i/&gt;&lt;/w:rPr&gt;&lt;/m:ctrlPr&gt;&lt;/m:accPr&gt;&lt;m:e&gt;&lt;m:r&gt;&lt;w:rPr&gt;&lt;w:rFonts w:ascii=&quot;Cambria Math&quot;/&gt;&lt;wx:font wx:val=&quot;Cambria Math&quot;/&gt;&lt;w:i/&gt;&lt;/w:rPr&gt;&lt;m:t&gt;4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7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 xml:space="preserve">   (……..)                </w: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Pr="00DF0B3B">
              <w:pict>
                <v:shape id="_x0000_i1060" type="#_x0000_t75" style="width:39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0914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610914&quot;&gt;&lt;m:oMathPara&gt;&lt;m:oMath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7&lt;/m:t&gt;&lt;/m:r&gt;&lt;/m:num&gt;&lt;m:den&gt;&lt;m:r&gt;&lt;w:rPr&gt;&lt;w:rFonts w:ascii=&quot;Cambria Math&quot;/&gt;&lt;wx:font wx:val=&quot;Cambria Math&quot;/&gt;&lt;w:i/&gt;&lt;/w:rPr&gt;&lt;m:t&gt;3&lt;/m:t&gt;&lt;/m:r&gt;&lt;/m:den&gt;&lt;/m:f&gt;&lt;m:r&gt;&lt;w:rPr&gt;&lt;w:rFonts w:ascii=&quot;Cambria Math&quot;/&gt;&lt;wx:font wx:val=&quot;Cambria Math&quot;/&gt;&lt;w:i/&gt;&lt;/w:rPr&gt;&lt;m:t&gt;=2,&lt;/m:t&gt;&lt;/m:r&gt;&lt;m:acc&gt;&lt;m:accPr&gt;&lt;m:chr m:val=&quot;Ì…&quot;/&gt;&lt;m:ctrlPr&gt;&lt;w:rPr&gt;&lt;w:rFonts w:ascii=&quot;Cambria Math&quot;/&gt;&lt;wx:font wx:val=&quot;Cambria Math&quot;/&gt;&lt;w:i/&gt;&lt;/w:rPr&gt;&lt;/m:ctrlPr&gt;&lt;/m:accPr&gt;&lt;m:e&gt;&lt;m:r&gt;&lt;w:rPr&gt;&lt;w:rFonts w:ascii=&quot;Cambria Math&quot;/&gt;&lt;wx:font wx:val=&quot;Cambria Math&quot;/&gt;&lt;w:i/&gt;&lt;/w:rPr&gt;&lt;m:t&gt;3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8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DF0B3B">
              <w:pict>
                <v:shape id="_x0000_i1061" type="#_x0000_t75" style="width:39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0914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610914&quot;&gt;&lt;m:oMathPara&gt;&lt;m:oMath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7&lt;/m:t&gt;&lt;/m:r&gt;&lt;/m:num&gt;&lt;m:den&gt;&lt;m:r&gt;&lt;w:rPr&gt;&lt;w:rFonts w:ascii=&quot;Cambria Math&quot;/&gt;&lt;wx:font wx:val=&quot;Cambria Math&quot;/&gt;&lt;w:i/&gt;&lt;/w:rPr&gt;&lt;m:t&gt;3&lt;/m:t&gt;&lt;/m:r&gt;&lt;/m:den&gt;&lt;/m:f&gt;&lt;m:r&gt;&lt;w:rPr&gt;&lt;w:rFonts w:ascii=&quot;Cambria Math&quot;/&gt;&lt;wx:font wx:val=&quot;Cambria Math&quot;/&gt;&lt;w:i/&gt;&lt;/w:rPr&gt;&lt;m:t&gt;=2,&lt;/m:t&gt;&lt;/m:r&gt;&lt;m:acc&gt;&lt;m:accPr&gt;&lt;m:chr m:val=&quot;Ì…&quot;/&gt;&lt;m:ctrlPr&gt;&lt;w:rPr&gt;&lt;w:rFonts w:ascii=&quot;Cambria Math&quot;/&gt;&lt;wx:font wx:val=&quot;Cambria Math&quot;/&gt;&lt;w:i/&gt;&lt;/w:rPr&gt;&lt;/m:ctrlPr&gt;&lt;/m:accPr&gt;&lt;m:e&gt;&lt;m:r&gt;&lt;w:rPr&gt;&lt;w:rFonts w:ascii=&quot;Cambria Math&quot;/&gt;&lt;wx:font wx:val=&quot;Cambria Math&quot;/&gt;&lt;w:i/&gt;&lt;/w:rPr&gt;&lt;m:t&gt;3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8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 xml:space="preserve">   (……..)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DF0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Pr="00DF0B3B">
              <w:pict>
                <v:shape id="_x0000_i1062" type="#_x0000_t75" style="width:4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E31F8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AE31F8&quot;&gt;&lt;m:oMathPara&gt;&lt;m:oMath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5&lt;/m:t&gt;&lt;/m:r&gt;&lt;/m:num&gt;&lt;m:den&gt;&lt;m:r&gt;&lt;w:rPr&gt;&lt;w:rFonts w:ascii=&quot;Cambria Math&quot;/&gt;&lt;wx:font wx:val=&quot;Cambria Math&quot;/&gt;&lt;w:i/&gt;&lt;/w:rPr&gt;&lt;m:t&gt;4&lt;/m:t&gt;&lt;/m:r&gt;&lt;/m:den&gt;&lt;/m:f&gt;&lt;m:r&gt;&lt;w:rPr&gt;&lt;w:rFonts w:ascii=&quot;Cambria Math&quot;/&gt;&lt;wx:font wx:val=&quot;Cambria Math&quot;/&gt;&lt;w:i/&gt;&lt;/w:rPr&gt;&lt;m:t&gt;=1,2&lt;/m:t&gt;&lt;/m:r&gt;&lt;m:acc&gt;&lt;m:accPr&gt;&lt;m:chr m:val=&quot;Ì…&quot;/&gt;&lt;m:ctrlPr&gt;&lt;w:rPr&gt;&lt;w:rFonts w:ascii=&quot;Cambria Math&quot;/&gt;&lt;wx:font wx:val=&quot;Cambria Math&quot;/&gt;&lt;w:i/&gt;&lt;/w:rPr&gt;&lt;/m:ctrlPr&gt;&lt;/m:accPr&gt;&lt;m:e&gt;&lt;m:r&gt;&lt;w:rPr&gt;&lt;w:rFonts w:ascii=&quot;Cambria Math&quot;/&gt;&lt;wx:font wx:val=&quot;Cambria Math&quot;/&gt;&lt;w:i/&gt;&lt;/w:rPr&gt;&lt;m:t&gt;5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9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DF0B3B">
              <w:pict>
                <v:shape id="_x0000_i1063" type="#_x0000_t75" style="width:4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E31F8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AE31F8&quot;&gt;&lt;m:oMathPara&gt;&lt;m:oMath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5&lt;/m:t&gt;&lt;/m:r&gt;&lt;/m:num&gt;&lt;m:den&gt;&lt;m:r&gt;&lt;w:rPr&gt;&lt;w:rFonts w:ascii=&quot;Cambria Math&quot;/&gt;&lt;wx:font wx:val=&quot;Cambria Math&quot;/&gt;&lt;w:i/&gt;&lt;/w:rPr&gt;&lt;m:t&gt;4&lt;/m:t&gt;&lt;/m:r&gt;&lt;/m:den&gt;&lt;/m:f&gt;&lt;m:r&gt;&lt;w:rPr&gt;&lt;w:rFonts w:ascii=&quot;Cambria Math&quot;/&gt;&lt;wx:font wx:val=&quot;Cambria Math&quot;/&gt;&lt;w:i/&gt;&lt;/w:rPr&gt;&lt;m:t&gt;=1,2&lt;/m:t&gt;&lt;/m:r&gt;&lt;m:acc&gt;&lt;m:accPr&gt;&lt;m:chr m:val=&quot;Ì…&quot;/&gt;&lt;m:ctrlPr&gt;&lt;w:rPr&gt;&lt;w:rFonts w:ascii=&quot;Cambria Math&quot;/&gt;&lt;wx:font wx:val=&quot;Cambria Math&quot;/&gt;&lt;w:i/&gt;&lt;/w:rPr&gt;&lt;/m:ctrlPr&gt;&lt;/m:accPr&gt;&lt;m:e&gt;&lt;m:r&gt;&lt;w:rPr&gt;&lt;w:rFonts w:ascii=&quot;Cambria Math&quot;/&gt;&lt;wx:font wx:val=&quot;Cambria Math&quot;/&gt;&lt;w:i/&gt;&lt;/w:rPr&gt;&lt;m:t&gt;5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9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 xml:space="preserve">   (……..)               </w: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Pr="00DF0B3B">
              <w:pict>
                <v:shape id="_x0000_i1064" type="#_x0000_t75" style="width:39.7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D7A82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DD7A82&quot;&gt;&lt;m:oMathPara&gt;&lt;m:oMath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5&lt;/m:t&gt;&lt;/m:r&gt;&lt;/m:num&gt;&lt;m:den&gt;&lt;m:r&gt;&lt;w:rPr&gt;&lt;w:rFonts w:ascii=&quot;Cambria Math&quot;/&gt;&lt;wx:font wx:val=&quot;Cambria Math&quot;/&gt;&lt;w:i/&gt;&lt;/w:rPr&gt;&lt;m:t&gt;2&lt;/m:t&gt;&lt;/m:r&gt;&lt;/m:den&gt;&lt;/m:f&gt;&lt;m:r&gt;&lt;w:rPr&gt;&lt;w:rFonts w:ascii=&quot;Cambria Math&quot;/&gt;&lt;wx:font wx:val=&quot;Cambria Math&quot;/&gt;&lt;w:i/&gt;&lt;/w:rPr&gt;&lt;m:t&gt;=2,&lt;/m:t&gt;&lt;/m:r&gt;&lt;m:acc&gt;&lt;m:accPr&gt;&lt;m:chr m:val=&quot;Ì…&quot;/&gt;&lt;m:ctrlPr&gt;&lt;w:rPr&gt;&lt;w:rFonts w:ascii=&quot;Cambria Math&quot;/&gt;&lt;wx:font wx:val=&quot;Cambria Math&quot;/&gt;&lt;w:i/&gt;&lt;/w:rPr&gt;&lt;/m:ctrlPr&gt;&lt;/m:accPr&gt;&lt;m:e&gt;&lt;m:r&gt;&lt;w:rPr&gt;&lt;w:rFonts w:ascii=&quot;Cambria Math&quot;/&gt;&lt;wx:font wx:val=&quot;Cambria Math&quot;/&gt;&lt;w:i/&gt;&lt;/w:rPr&gt;&lt;m:t&gt;5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0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DF0B3B">
              <w:pict>
                <v:shape id="_x0000_i1065" type="#_x0000_t75" style="width:39.7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D7A82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DD7A82&quot;&gt;&lt;m:oMathPara&gt;&lt;m:oMath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5&lt;/m:t&gt;&lt;/m:r&gt;&lt;/m:num&gt;&lt;m:den&gt;&lt;m:r&gt;&lt;w:rPr&gt;&lt;w:rFonts w:ascii=&quot;Cambria Math&quot;/&gt;&lt;wx:font wx:val=&quot;Cambria Math&quot;/&gt;&lt;w:i/&gt;&lt;/w:rPr&gt;&lt;m:t&gt;2&lt;/m:t&gt;&lt;/m:r&gt;&lt;/m:den&gt;&lt;/m:f&gt;&lt;m:r&gt;&lt;w:rPr&gt;&lt;w:rFonts w:ascii=&quot;Cambria Math&quot;/&gt;&lt;wx:font wx:val=&quot;Cambria Math&quot;/&gt;&lt;w:i/&gt;&lt;/w:rPr&gt;&lt;m:t&gt;=2,&lt;/m:t&gt;&lt;/m:r&gt;&lt;m:acc&gt;&lt;m:accPr&gt;&lt;m:chr m:val=&quot;Ì…&quot;/&gt;&lt;m:ctrlPr&gt;&lt;w:rPr&gt;&lt;w:rFonts w:ascii=&quot;Cambria Math&quot;/&gt;&lt;wx:font wx:val=&quot;Cambria Math&quot;/&gt;&lt;w:i/&gt;&lt;/w:rPr&gt;&lt;/m:ctrlPr&gt;&lt;/m:accPr&gt;&lt;m:e&gt;&lt;m:r&gt;&lt;w:rPr&gt;&lt;w:rFonts w:ascii=&quot;Cambria Math&quot;/&gt;&lt;wx:font wx:val=&quot;Cambria Math&quot;/&gt;&lt;w:i/&gt;&lt;/w:rPr&gt;&lt;m:t&gt;5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0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 xml:space="preserve">   (……..)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DF0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Pr="00DF0B3B">
              <w:pict>
                <v:shape id="_x0000_i1066" type="#_x0000_t75" style="width:39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05C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6A105C&quot;&gt;&lt;m:oMathPara&gt;&lt;m:oMath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1&lt;/m:t&gt;&lt;/m:r&gt;&lt;/m:num&gt;&lt;m:den&gt;&lt;m:r&gt;&lt;w:rPr&gt;&lt;w:rFonts w:ascii=&quot;Cambria Math&quot;/&gt;&lt;wx:font wx:val=&quot;Cambria Math&quot;/&gt;&lt;w:i/&gt;&lt;/w:rPr&gt;&lt;m:t&gt;3&lt;/m:t&gt;&lt;/m:r&gt;&lt;/m:den&gt;&lt;/m:f&gt;&lt;m:r&gt;&lt;w:rPr&gt;&lt;w:rFonts w:ascii=&quot;Cambria Math&quot;/&gt;&lt;wx:font wx:val=&quot;Cambria Math&quot;/&gt;&lt;w:i/&gt;&lt;/w:rPr&gt;&lt;m:t&gt;=0,&lt;/m:t&gt;&lt;/m:r&gt;&lt;m:acc&gt;&lt;m:accPr&gt;&lt;m:chr m:val=&quot;Ì…&quot;/&gt;&lt;m:ctrlPr&gt;&lt;w:rPr&gt;&lt;w:rFonts w:ascii=&quot;Cambria Math&quot;/&gt;&lt;wx:font wx:val=&quot;Cambria Math&quot;/&gt;&lt;w:i/&gt;&lt;/w:rPr&gt;&lt;/m:ctrlPr&gt;&lt;/m:accPr&gt;&lt;m:e&gt;&lt;m:r&gt;&lt;w:rPr&gt;&lt;w:rFonts w:ascii=&quot;Cambria Math&quot;/&gt;&lt;wx:font wx:val=&quot;Cambria Math&quot;/&gt;&lt;w:i/&gt;&lt;/w:rPr&gt;&lt;m:t&gt;3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1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DF0B3B">
              <w:pict>
                <v:shape id="_x0000_i1067" type="#_x0000_t75" style="width:39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05C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6A105C&quot;&gt;&lt;m:oMathPara&gt;&lt;m:oMath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1&lt;/m:t&gt;&lt;/m:r&gt;&lt;/m:num&gt;&lt;m:den&gt;&lt;m:r&gt;&lt;w:rPr&gt;&lt;w:rFonts w:ascii=&quot;Cambria Math&quot;/&gt;&lt;wx:font wx:val=&quot;Cambria Math&quot;/&gt;&lt;w:i/&gt;&lt;/w:rPr&gt;&lt;m:t&gt;3&lt;/m:t&gt;&lt;/m:r&gt;&lt;/m:den&gt;&lt;/m:f&gt;&lt;m:r&gt;&lt;w:rPr&gt;&lt;w:rFonts w:ascii=&quot;Cambria Math&quot;/&gt;&lt;wx:font wx:val=&quot;Cambria Math&quot;/&gt;&lt;w:i/&gt;&lt;/w:rPr&gt;&lt;m:t&gt;=0,&lt;/m:t&gt;&lt;/m:r&gt;&lt;m:acc&gt;&lt;m:accPr&gt;&lt;m:chr m:val=&quot;Ì…&quot;/&gt;&lt;m:ctrlPr&gt;&lt;w:rPr&gt;&lt;w:rFonts w:ascii=&quot;Cambria Math&quot;/&gt;&lt;wx:font wx:val=&quot;Cambria Math&quot;/&gt;&lt;w:i/&gt;&lt;/w:rPr&gt;&lt;/m:ctrlPr&gt;&lt;/m:accPr&gt;&lt;m:e&gt;&lt;m:r&gt;&lt;w:rPr&gt;&lt;w:rFonts w:ascii=&quot;Cambria Math&quot;/&gt;&lt;wx:font wx:val=&quot;Cambria Math&quot;/&gt;&lt;w:i/&gt;&lt;/w:rPr&gt;&lt;m:t&gt;3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1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 xml:space="preserve">   (……..)               </w:t>
            </w:r>
            <w:r w:rsidRPr="00DF0B3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Pr="00DF0B3B">
              <w:pict>
                <v:shape id="_x0000_i1068" type="#_x0000_t75" style="width:39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573E5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D573E5&quot;&gt;&lt;m:oMathPara&gt;&lt;m:oMath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4&lt;/m:t&gt;&lt;/m:r&gt;&lt;/m:num&gt;&lt;m:den&gt;&lt;m:r&gt;&lt;w:rPr&gt;&lt;w:rFonts w:ascii=&quot;Cambria Math&quot;/&gt;&lt;wx:font wx:val=&quot;Cambria Math&quot;/&gt;&lt;w:i/&gt;&lt;/w:rPr&gt;&lt;m:t&gt;3&lt;/m:t&gt;&lt;/m:r&gt;&lt;/m:den&gt;&lt;/m:f&gt;&lt;m:r&gt;&lt;w:rPr&gt;&lt;w:rFonts w:ascii=&quot;Cambria Math&quot;/&gt;&lt;wx:font wx:val=&quot;Cambria Math&quot;/&gt;&lt;w:i/&gt;&lt;/w:rPr&gt;&lt;m:t&gt;=1,&lt;/m:t&gt;&lt;/m:r&gt;&lt;m:acc&gt;&lt;m:accPr&gt;&lt;m:chr m:val=&quot;Ì…&quot;/&gt;&lt;m:ctrlPr&gt;&lt;w:rPr&gt;&lt;w:rFonts w:ascii=&quot;Cambria Math&quot;/&gt;&lt;wx:font wx:val=&quot;Cambria Math&quot;/&gt;&lt;w:i/&gt;&lt;/w:rPr&gt;&lt;/m:ctrlPr&gt;&lt;/m:accPr&gt;&lt;m:e&gt;&lt;m:r&gt;&lt;w:rPr&gt;&lt;w:rFonts w:ascii=&quot;Cambria Math&quot;/&gt;&lt;wx:font wx:val=&quot;Cambria Math&quot;/&gt;&lt;w:i/&gt;&lt;/w:rPr&gt;&lt;m:t&gt;3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2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DF0B3B">
              <w:pict>
                <v:shape id="_x0000_i1069" type="#_x0000_t75" style="width:39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573E5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D573E5&quot;&gt;&lt;m:oMathPara&gt;&lt;m:oMath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4&lt;/m:t&gt;&lt;/m:r&gt;&lt;/m:num&gt;&lt;m:den&gt;&lt;m:r&gt;&lt;w:rPr&gt;&lt;w:rFonts w:ascii=&quot;Cambria Math&quot;/&gt;&lt;wx:font wx:val=&quot;Cambria Math&quot;/&gt;&lt;w:i/&gt;&lt;/w:rPr&gt;&lt;m:t&gt;3&lt;/m:t&gt;&lt;/m:r&gt;&lt;/m:den&gt;&lt;/m:f&gt;&lt;m:r&gt;&lt;w:rPr&gt;&lt;w:rFonts w:ascii=&quot;Cambria Math&quot;/&gt;&lt;wx:font wx:val=&quot;Cambria Math&quot;/&gt;&lt;w:i/&gt;&lt;/w:rPr&gt;&lt;m:t&gt;=1,&lt;/m:t&gt;&lt;/m:r&gt;&lt;m:acc&gt;&lt;m:accPr&gt;&lt;m:chr m:val=&quot;Ì…&quot;/&gt;&lt;m:ctrlPr&gt;&lt;w:rPr&gt;&lt;w:rFonts w:ascii=&quot;Cambria Math&quot;/&gt;&lt;wx:font wx:val=&quot;Cambria Math&quot;/&gt;&lt;w:i/&gt;&lt;/w:rPr&gt;&lt;/m:ctrlPr&gt;&lt;/m:accPr&gt;&lt;m:e&gt;&lt;m:r&gt;&lt;w:rPr&gt;&lt;w:rFonts w:ascii=&quot;Cambria Math&quot;/&gt;&lt;wx:font wx:val=&quot;Cambria Math&quot;/&gt;&lt;w:i/&gt;&lt;/w:rPr&gt;&lt;m:t&gt;3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2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 xml:space="preserve">   (……..)</w:t>
            </w:r>
          </w:p>
        </w:tc>
      </w:tr>
      <w:tr w:rsidR="009D2DFD" w:rsidRPr="00CE0483" w:rsidTr="00DF0B3B">
        <w:trPr>
          <w:trHeight w:val="2655"/>
          <w:jc w:val="center"/>
        </w:trPr>
        <w:tc>
          <w:tcPr>
            <w:tcW w:w="4443" w:type="dxa"/>
            <w:vMerge/>
          </w:tcPr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</w:tc>
        <w:tc>
          <w:tcPr>
            <w:tcW w:w="4444" w:type="dxa"/>
          </w:tcPr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16)        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   </w:t>
            </w:r>
            <w:r w:rsidRPr="00DF0B3B">
              <w:rPr>
                <w:sz w:val="20"/>
                <w:szCs w:val="20"/>
              </w:rPr>
              <w:fldChar w:fldCharType="begin"/>
            </w:r>
            <w:r w:rsidRPr="00DF0B3B">
              <w:rPr>
                <w:sz w:val="20"/>
                <w:szCs w:val="20"/>
              </w:rPr>
              <w:instrText xml:space="preserve"> QUOTE </w:instrText>
            </w:r>
            <w:r w:rsidRPr="00DF0B3B">
              <w:pict>
                <v:shape id="_x0000_i1070" type="#_x0000_t75" style="width:17.2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66A93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E66A93&quot;&gt;&lt;m:oMathPara&gt;&lt;m:oMath&gt;&lt;m:r&gt;&lt;w:rPr&gt;&lt;w:rFonts w:ascii=&quot;Cambria Math&quot;/&gt;&lt;wx:font wx:val=&quot;Cambria Math&quot;/&gt;&lt;w:i/&gt;&lt;w:sz w:val=&quot;20&quot;/&gt;&lt;w:sz-cs w:val=&quot;20&quot;/&gt;&lt;/w:rPr&gt;&lt;m:t&gt;1,&lt;/m:t&gt;&lt;/m:r&gt;&lt;m:acc&gt;&lt;m:accPr&gt;&lt;m:chr m:val=&quot;Ì…&quot;/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accPr&gt;&lt;m:e&gt;&lt;m:r&gt;&lt;w:rPr&gt;&lt;w:rFonts w:ascii=&quot;Cambria Math&quot;/&gt;&lt;wx:font wx:val=&quot;Cambria Math&quot;/&gt;&lt;w:i/&gt;&lt;w:sz w:val=&quot;20&quot;/&gt;&lt;w:sz-cs w:val=&quot;20&quot;/&gt;&lt;/w:rPr&gt;&lt;m:t&gt;2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3" o:title="" chromakey="white"/>
                </v:shape>
              </w:pict>
            </w:r>
            <w:r w:rsidRPr="00DF0B3B">
              <w:rPr>
                <w:sz w:val="20"/>
                <w:szCs w:val="20"/>
              </w:rPr>
              <w:instrText xml:space="preserve"> </w:instrText>
            </w:r>
            <w:r w:rsidRPr="00DF0B3B">
              <w:rPr>
                <w:sz w:val="20"/>
                <w:szCs w:val="20"/>
              </w:rPr>
              <w:fldChar w:fldCharType="separate"/>
            </w:r>
            <w:r w:rsidRPr="00DF0B3B">
              <w:pict>
                <v:shape id="_x0000_i1071" type="#_x0000_t75" style="width:17.2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66A93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E66A93&quot;&gt;&lt;m:oMathPara&gt;&lt;m:oMath&gt;&lt;m:r&gt;&lt;w:rPr&gt;&lt;w:rFonts w:ascii=&quot;Cambria Math&quot;/&gt;&lt;wx:font wx:val=&quot;Cambria Math&quot;/&gt;&lt;w:i/&gt;&lt;w:sz w:val=&quot;20&quot;/&gt;&lt;w:sz-cs w:val=&quot;20&quot;/&gt;&lt;/w:rPr&gt;&lt;m:t&gt;1,&lt;/m:t&gt;&lt;/m:r&gt;&lt;m:acc&gt;&lt;m:accPr&gt;&lt;m:chr m:val=&quot;Ì…&quot;/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accPr&gt;&lt;m:e&gt;&lt;m:r&gt;&lt;w:rPr&gt;&lt;w:rFonts w:ascii=&quot;Cambria Math&quot;/&gt;&lt;wx:font wx:val=&quot;Cambria Math&quot;/&gt;&lt;w:i/&gt;&lt;w:sz w:val=&quot;20&quot;/&gt;&lt;w:sz-cs w:val=&quot;20&quot;/&gt;&lt;/w:rPr&gt;&lt;m:t&gt;2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3" o:title="" chromakey="white"/>
                </v:shape>
              </w:pict>
            </w:r>
            <w:r w:rsidRPr="00DF0B3B">
              <w:rPr>
                <w:sz w:val="20"/>
                <w:szCs w:val="20"/>
              </w:rPr>
              <w:fldChar w:fldCharType="end"/>
            </w:r>
            <w:r w:rsidRPr="00DF0B3B">
              <w:rPr>
                <w:sz w:val="20"/>
                <w:szCs w:val="20"/>
              </w:rPr>
              <w:t xml:space="preserve"> devirli ondalık sayısına karşılık gelen ondalık sayı hangisidir?</w:t>
            </w:r>
          </w:p>
          <w:p w:rsidR="009D2DFD" w:rsidRPr="00DF0B3B" w:rsidRDefault="009D2DFD" w:rsidP="00DF0B3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D2DFD" w:rsidRPr="00DF0B3B" w:rsidRDefault="009D2DFD" w:rsidP="00DF0B3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A )</w:t>
            </w:r>
            <w:r w:rsidRPr="00DF0B3B">
              <w:rPr>
                <w:sz w:val="20"/>
                <w:szCs w:val="20"/>
              </w:rPr>
              <w:fldChar w:fldCharType="begin"/>
            </w:r>
            <w:r w:rsidRPr="00DF0B3B">
              <w:rPr>
                <w:sz w:val="20"/>
                <w:szCs w:val="20"/>
              </w:rPr>
              <w:instrText xml:space="preserve"> QUOTE </w:instrText>
            </w:r>
            <w:r w:rsidRPr="00DF0B3B">
              <w:pict>
                <v:shape id="_x0000_i1072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4EB3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004EB3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11&lt;/m:t&gt;&lt;/m:r&gt;&lt;/m:num&gt;&lt;m:den&gt;&lt;m:r&gt;&lt;w:rPr&gt;&lt;w:rFonts w:ascii=&quot;Cambria Math&quot;/&gt;&lt;wx:font wx:val=&quot;Cambria Math&quot;/&gt;&lt;w:i/&gt;&lt;/w:rPr&gt;&lt;m:t&gt;9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4" o:title="" chromakey="white"/>
                </v:shape>
              </w:pict>
            </w:r>
            <w:r w:rsidRPr="00DF0B3B">
              <w:rPr>
                <w:sz w:val="20"/>
                <w:szCs w:val="20"/>
              </w:rPr>
              <w:instrText xml:space="preserve"> </w:instrText>
            </w:r>
            <w:r w:rsidRPr="00DF0B3B">
              <w:rPr>
                <w:sz w:val="20"/>
                <w:szCs w:val="20"/>
              </w:rPr>
              <w:fldChar w:fldCharType="separate"/>
            </w:r>
            <w:r w:rsidRPr="00DF0B3B">
              <w:pict>
                <v:shape id="_x0000_i1073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4EB3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004EB3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11&lt;/m:t&gt;&lt;/m:r&gt;&lt;/m:num&gt;&lt;m:den&gt;&lt;m:r&gt;&lt;w:rPr&gt;&lt;w:rFonts w:ascii=&quot;Cambria Math&quot;/&gt;&lt;wx:font wx:val=&quot;Cambria Math&quot;/&gt;&lt;w:i/&gt;&lt;/w:rPr&gt;&lt;m:t&gt;9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4" o:title="" chromakey="white"/>
                </v:shape>
              </w:pict>
            </w:r>
            <w:r w:rsidRPr="00DF0B3B">
              <w:rPr>
                <w:sz w:val="20"/>
                <w:szCs w:val="20"/>
              </w:rPr>
              <w:fldChar w:fldCharType="end"/>
            </w:r>
            <w:r w:rsidRPr="00DF0B3B">
              <w:rPr>
                <w:sz w:val="20"/>
                <w:szCs w:val="20"/>
              </w:rPr>
              <w:t xml:space="preserve">             B) </w:t>
            </w:r>
            <w:r w:rsidRPr="00DF0B3B">
              <w:rPr>
                <w:sz w:val="20"/>
                <w:szCs w:val="20"/>
              </w:rPr>
              <w:fldChar w:fldCharType="begin"/>
            </w:r>
            <w:r w:rsidRPr="00DF0B3B">
              <w:rPr>
                <w:sz w:val="20"/>
                <w:szCs w:val="20"/>
              </w:rPr>
              <w:instrText xml:space="preserve"> QUOTE </w:instrText>
            </w:r>
            <w:r w:rsidRPr="00DF0B3B">
              <w:pict>
                <v:shape id="_x0000_i1074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844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541844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12&lt;/m:t&gt;&lt;/m:r&gt;&lt;/m:num&gt;&lt;m:den&gt;&lt;m:r&gt;&lt;w:rPr&gt;&lt;w:rFonts w:ascii=&quot;Cambria Math&quot;/&gt;&lt;wx:font wx:val=&quot;Cambria Math&quot;/&gt;&lt;w:i/&gt;&lt;/w:rPr&gt;&lt;m:t&gt;9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5" o:title="" chromakey="white"/>
                </v:shape>
              </w:pict>
            </w:r>
            <w:r w:rsidRPr="00DF0B3B">
              <w:rPr>
                <w:sz w:val="20"/>
                <w:szCs w:val="20"/>
              </w:rPr>
              <w:instrText xml:space="preserve"> </w:instrText>
            </w:r>
            <w:r w:rsidRPr="00DF0B3B">
              <w:rPr>
                <w:sz w:val="20"/>
                <w:szCs w:val="20"/>
              </w:rPr>
              <w:fldChar w:fldCharType="separate"/>
            </w:r>
            <w:r w:rsidRPr="00DF0B3B">
              <w:pict>
                <v:shape id="_x0000_i1075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844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541844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12&lt;/m:t&gt;&lt;/m:r&gt;&lt;/m:num&gt;&lt;m:den&gt;&lt;m:r&gt;&lt;w:rPr&gt;&lt;w:rFonts w:ascii=&quot;Cambria Math&quot;/&gt;&lt;wx:font wx:val=&quot;Cambria Math&quot;/&gt;&lt;w:i/&gt;&lt;/w:rPr&gt;&lt;m:t&gt;9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5" o:title="" chromakey="white"/>
                </v:shape>
              </w:pict>
            </w:r>
            <w:r w:rsidRPr="00DF0B3B">
              <w:rPr>
                <w:sz w:val="20"/>
                <w:szCs w:val="20"/>
              </w:rPr>
              <w:fldChar w:fldCharType="end"/>
            </w:r>
            <w:r w:rsidRPr="00DF0B3B">
              <w:rPr>
                <w:sz w:val="20"/>
                <w:szCs w:val="20"/>
              </w:rPr>
              <w:t xml:space="preserve">              C) </w:t>
            </w:r>
            <w:r w:rsidRPr="00DF0B3B">
              <w:fldChar w:fldCharType="begin"/>
            </w:r>
            <w:r w:rsidRPr="00DF0B3B">
              <w:instrText xml:space="preserve"> QUOTE </w:instrText>
            </w:r>
            <w:r w:rsidRPr="00DF0B3B">
              <w:pict>
                <v:shape id="_x0000_i1076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05061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805061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11&lt;/m:t&gt;&lt;/m:r&gt;&lt;/m:num&gt;&lt;m:den&gt;&lt;m:r&gt;&lt;w:rPr&gt;&lt;w:rFonts w:ascii=&quot;Cambria Math&quot;/&gt;&lt;wx:font wx:val=&quot;Cambria Math&quot;/&gt;&lt;w:i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6" o:title="" chromakey="white"/>
                </v:shape>
              </w:pict>
            </w:r>
            <w:r w:rsidRPr="00DF0B3B">
              <w:instrText xml:space="preserve"> </w:instrText>
            </w:r>
            <w:r w:rsidRPr="00DF0B3B">
              <w:fldChar w:fldCharType="separate"/>
            </w:r>
            <w:r w:rsidRPr="00DF0B3B">
              <w:pict>
                <v:shape id="_x0000_i1077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05061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805061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11&lt;/m:t&gt;&lt;/m:r&gt;&lt;/m:num&gt;&lt;m:den&gt;&lt;m:r&gt;&lt;w:rPr&gt;&lt;w:rFonts w:ascii=&quot;Cambria Math&quot;/&gt;&lt;wx:font wx:val=&quot;Cambria Math&quot;/&gt;&lt;w:i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6" o:title="" chromakey="white"/>
                </v:shape>
              </w:pict>
            </w:r>
            <w:r w:rsidRPr="00DF0B3B">
              <w:fldChar w:fldCharType="end"/>
            </w:r>
            <w:r w:rsidRPr="007A0C2D">
              <w:t xml:space="preserve">    </w:t>
            </w:r>
            <w:r w:rsidRPr="00DF0B3B">
              <w:rPr>
                <w:sz w:val="20"/>
                <w:szCs w:val="20"/>
              </w:rPr>
              <w:t xml:space="preserve">             D) </w:t>
            </w:r>
            <w:r w:rsidRPr="00DF0B3B">
              <w:rPr>
                <w:sz w:val="20"/>
                <w:szCs w:val="20"/>
              </w:rPr>
              <w:fldChar w:fldCharType="begin"/>
            </w:r>
            <w:r w:rsidRPr="00DF0B3B">
              <w:rPr>
                <w:sz w:val="20"/>
                <w:szCs w:val="20"/>
              </w:rPr>
              <w:instrText xml:space="preserve"> QUOTE </w:instrText>
            </w:r>
            <w:r w:rsidRPr="00DF0B3B">
              <w:pict>
                <v:shape id="_x0000_i1078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1D46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EE1D46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12&lt;/m:t&gt;&lt;/m:r&gt;&lt;/m:num&gt;&lt;m:den&gt;&lt;m:r&gt;&lt;w:rPr&gt;&lt;w:rFonts w:ascii=&quot;Cambria Math&quot;/&gt;&lt;wx:font wx:val=&quot;Cambria Math&quot;/&gt;&lt;w:i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7" o:title="" chromakey="white"/>
                </v:shape>
              </w:pict>
            </w:r>
            <w:r w:rsidRPr="00DF0B3B">
              <w:rPr>
                <w:sz w:val="20"/>
                <w:szCs w:val="20"/>
              </w:rPr>
              <w:instrText xml:space="preserve"> </w:instrText>
            </w:r>
            <w:r w:rsidRPr="00DF0B3B">
              <w:rPr>
                <w:sz w:val="20"/>
                <w:szCs w:val="20"/>
              </w:rPr>
              <w:fldChar w:fldCharType="separate"/>
            </w:r>
            <w:r w:rsidRPr="00DF0B3B">
              <w:pict>
                <v:shape id="_x0000_i1079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1D46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EE1D46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12&lt;/m:t&gt;&lt;/m:r&gt;&lt;/m:num&gt;&lt;m:den&gt;&lt;m:r&gt;&lt;w:rPr&gt;&lt;w:rFonts w:ascii=&quot;Cambria Math&quot;/&gt;&lt;wx:font wx:val=&quot;Cambria Math&quot;/&gt;&lt;w:i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7" o:title="" chromakey="white"/>
                </v:shape>
              </w:pict>
            </w:r>
            <w:r w:rsidRPr="00DF0B3B">
              <w:rPr>
                <w:sz w:val="20"/>
                <w:szCs w:val="20"/>
              </w:rPr>
              <w:fldChar w:fldCharType="end"/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</w:tc>
      </w:tr>
      <w:tr w:rsidR="009D2DFD" w:rsidRPr="00CE0483" w:rsidTr="00DF0B3B">
        <w:trPr>
          <w:trHeight w:val="210"/>
          <w:jc w:val="center"/>
        </w:trPr>
        <w:tc>
          <w:tcPr>
            <w:tcW w:w="4443" w:type="dxa"/>
          </w:tcPr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12)  </w:t>
            </w:r>
          </w:p>
          <w:p w:rsidR="009D2DFD" w:rsidRPr="00DF0B3B" w:rsidRDefault="009D2DFD" w:rsidP="00DF0B3B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</w:rPr>
              <w:pict>
                <v:shape id="Resim 161" o:spid="_x0000_s1028" type="#_x0000_t75" style="position:absolute;left:0;text-align:left;margin-left:1.85pt;margin-top:-.1pt;width:56.6pt;height:57pt;z-index:-251658752;visibility:visible">
                  <v:imagedata r:id="rId68" o:title=""/>
                </v:shape>
              </w:pict>
            </w:r>
            <w:r w:rsidRPr="00DF0B3B">
              <w:rPr>
                <w:sz w:val="20"/>
                <w:szCs w:val="20"/>
              </w:rPr>
              <w:t xml:space="preserve"> Ali sabah yarım çikolata, öğle </w:t>
            </w:r>
            <w:r w:rsidRPr="00780714">
              <w:t xml:space="preserve">  </w:t>
            </w:r>
            <w:r w:rsidRPr="00DF0B3B">
              <w:rPr>
                <w:sz w:val="20"/>
                <w:szCs w:val="20"/>
              </w:rPr>
              <w:t>çikolata, ikindide</w:t>
            </w:r>
            <w:r w:rsidRPr="008E6811">
              <w:rPr>
                <w:sz w:val="20"/>
                <w:szCs w:val="20"/>
              </w:rPr>
              <w:t xml:space="preserve"> </w:t>
            </w:r>
            <w:r w:rsidRPr="00DF0B3B">
              <w:rPr>
                <w:sz w:val="20"/>
                <w:szCs w:val="20"/>
              </w:rPr>
              <w:t>çikolata ve akşam ise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                          Çeyrek çikolata yemiştir.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Buna göre Ali hangi öğünde daha çok çikolata yedi?</w:t>
            </w:r>
          </w:p>
          <w:p w:rsidR="009D2DFD" w:rsidRPr="00DF0B3B" w:rsidRDefault="009D2DFD" w:rsidP="00064EF4">
            <w:pPr>
              <w:rPr>
                <w:position w:val="-24"/>
                <w:sz w:val="20"/>
                <w:szCs w:val="20"/>
              </w:rPr>
            </w:pPr>
            <w:r w:rsidRPr="00DF0B3B">
              <w:rPr>
                <w:position w:val="-24"/>
                <w:sz w:val="20"/>
                <w:szCs w:val="20"/>
              </w:rPr>
              <w:t>A)Sabah         B) Öğle        C)  İkindi       D)  Akşam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position w:val="-24"/>
                <w:sz w:val="20"/>
                <w:szCs w:val="20"/>
              </w:rPr>
              <w:t xml:space="preserve">                                   </w:t>
            </w:r>
          </w:p>
        </w:tc>
        <w:tc>
          <w:tcPr>
            <w:tcW w:w="4444" w:type="dxa"/>
          </w:tcPr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207" o:spid="_x0000_s1029" type="#_x0000_t75" style="position:absolute;margin-left:1.5pt;margin-top:9.65pt;width:58.15pt;height:51pt;z-index:-251657728;visibility:visible;mso-position-horizontal-relative:text;mso-position-vertical-relative:text">
                  <v:imagedata r:id="rId69" o:title=""/>
                </v:shape>
              </w:pic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 xml:space="preserve">17) 8 eş parçaya bölünmüş pastanın 2 dilimi 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yenildikten sonra kalan kısmını     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ifade eden rasyonel sayı hangisi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ile ifade </w:t>
            </w:r>
            <w:r w:rsidRPr="00DF0B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edilemez?</w: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</w:p>
          <w:p w:rsidR="009D2DFD" w:rsidRPr="00DF0B3B" w:rsidRDefault="009D2DFD" w:rsidP="00DF0B3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A )</w:t>
            </w:r>
            <w:r w:rsidRPr="00017A09">
              <w:rPr>
                <w:sz w:val="20"/>
                <w:szCs w:val="20"/>
              </w:rPr>
              <w:t xml:space="preserve"> </w:t>
            </w:r>
            <w:r w:rsidRPr="00DF0B3B">
              <w:rPr>
                <w:sz w:val="20"/>
                <w:szCs w:val="20"/>
              </w:rPr>
              <w:t xml:space="preserve">            B) </w:t>
            </w:r>
            <w:r w:rsidRPr="00017A09">
              <w:rPr>
                <w:sz w:val="20"/>
                <w:szCs w:val="20"/>
              </w:rPr>
              <w:t xml:space="preserve"> </w:t>
            </w:r>
            <w:r w:rsidRPr="00DF0B3B">
              <w:rPr>
                <w:sz w:val="20"/>
                <w:szCs w:val="20"/>
              </w:rPr>
              <w:t xml:space="preserve">             C) 0,75                D) </w:t>
            </w:r>
            <w:r w:rsidRPr="00DF0B3B">
              <w:rPr>
                <w:sz w:val="20"/>
                <w:szCs w:val="20"/>
              </w:rPr>
              <w:fldChar w:fldCharType="begin"/>
            </w:r>
            <w:r w:rsidRPr="00DF0B3B">
              <w:rPr>
                <w:sz w:val="20"/>
                <w:szCs w:val="20"/>
              </w:rPr>
              <w:instrText xml:space="preserve"> QUOTE </w:instrText>
            </w:r>
            <w:r w:rsidRPr="00DF0B3B">
              <w:pict>
                <v:shape id="_x0000_i1080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0B4A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440B4A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24&lt;/m:t&gt;&lt;/m:r&gt;&lt;/m:num&gt;&lt;m:den&gt;&lt;m:r&gt;&lt;w:rPr&gt;&lt;w:rFonts w:ascii=&quot;Cambria Math&quot;/&gt;&lt;wx:font wx:val=&quot;Cambria Math&quot;/&gt;&lt;w:i/&gt;&lt;/w:rPr&gt;&lt;m:t&gt;3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0" o:title="" chromakey="white"/>
                </v:shape>
              </w:pict>
            </w:r>
            <w:r w:rsidRPr="00DF0B3B">
              <w:rPr>
                <w:sz w:val="20"/>
                <w:szCs w:val="20"/>
              </w:rPr>
              <w:instrText xml:space="preserve"> </w:instrText>
            </w:r>
            <w:r w:rsidRPr="00DF0B3B">
              <w:rPr>
                <w:sz w:val="20"/>
                <w:szCs w:val="20"/>
              </w:rPr>
              <w:fldChar w:fldCharType="separate"/>
            </w:r>
            <w:r w:rsidRPr="00DF0B3B">
              <w:pict>
                <v:shape id="_x0000_i1081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0B4A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440B4A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24&lt;/m:t&gt;&lt;/m:r&gt;&lt;/m:num&gt;&lt;m:den&gt;&lt;m:r&gt;&lt;w:rPr&gt;&lt;w:rFonts w:ascii=&quot;Cambria Math&quot;/&gt;&lt;wx:font wx:val=&quot;Cambria Math&quot;/&gt;&lt;w:i/&gt;&lt;/w:rPr&gt;&lt;m:t&gt;3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0" o:title="" chromakey="white"/>
                </v:shape>
              </w:pict>
            </w:r>
            <w:r w:rsidRPr="00DF0B3B">
              <w:rPr>
                <w:sz w:val="20"/>
                <w:szCs w:val="20"/>
              </w:rPr>
              <w:fldChar w:fldCharType="end"/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DFD" w:rsidRPr="00CE0483" w:rsidTr="00DF0B3B">
        <w:trPr>
          <w:trHeight w:val="210"/>
          <w:jc w:val="center"/>
        </w:trPr>
        <w:tc>
          <w:tcPr>
            <w:tcW w:w="4443" w:type="dxa"/>
          </w:tcPr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 xml:space="preserve">13)  </w:t>
            </w:r>
            <w:r w:rsidRPr="00DF0B3B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DF0B3B">
              <w:rPr>
                <w:rFonts w:ascii="Times New Roman" w:hAnsi="Times New Roman" w:cs="Times New Roman"/>
                <w:sz w:val="24"/>
                <w:szCs w:val="24"/>
              </w:rPr>
              <w:instrText xml:space="preserve"> QUOTE </w:instrText>
            </w:r>
            <w:r w:rsidRPr="00DF0B3B">
              <w:pict>
                <v:shape id="_x0000_i1082" type="#_x0000_t75" style="width:8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4968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684968&quot;&gt;&lt;m:oMathPara&gt;&lt;m:oMath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x&lt;/m:t&gt;&lt;/m:r&gt;&lt;/m:num&gt;&lt;m:den&gt;&lt;m:r&gt;&lt;w:rPr&gt;&lt;w:rFonts w:ascii=&quot;Cambria Math&quot; w:h-ansi=&quot;Cambria Math&quot;/&gt;&lt;wx:font wx:val=&quot;Cambria Math&quot;/&gt;&lt;w:i/&gt;&lt;/w:rPr&gt;&lt;m:t&gt;y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1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Pr="00DF0B3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F0B3B">
              <w:pict>
                <v:shape id="_x0000_i1083" type="#_x0000_t75" style="width:8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4968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684968&quot;&gt;&lt;m:oMathPara&gt;&lt;m:oMath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x&lt;/m:t&gt;&lt;/m:r&gt;&lt;/m:num&gt;&lt;m:den&gt;&lt;m:r&gt;&lt;w:rPr&gt;&lt;w:rFonts w:ascii=&quot;Cambria Math&quot; w:h-ansi=&quot;Cambria Math&quot;/&gt;&lt;wx:font wx:val=&quot;Cambria Math&quot;/&gt;&lt;w:i/&gt;&lt;/w:rPr&gt;&lt;m:t&gt;y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1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DF0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>ifadesi bir rasyonel sayı ise, aşağıdaki ifadelerden hangisi KESİNLİKLE doğrudur?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>A) x ve y işaretleri aynı olan tam sayılardır.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>B) y sıfır olamaz.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>C) x sıfır olamaz.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>D) y, x’ i, kalansız böler.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4" w:type="dxa"/>
          </w:tcPr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 xml:space="preserve">18)  </w:t>
            </w:r>
            <w:r w:rsidRPr="008E6811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 xml:space="preserve"> </w:t>
            </w: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rasyonel sayısına, aşağıda verilenlerden hangisi uygulanırsa elde edilen yeni sayı 1 den büyük olur?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A)Pay ve paydasına 2 eklemek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B)Pay ve paydasından 2 çıkarmak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C)Payına 2 ekleyip paydasından 2 çıkarmak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D)Paydasına 2 ekleyip payından 2 çıkarmak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</w:tc>
      </w:tr>
      <w:tr w:rsidR="009D2DFD" w:rsidRPr="00CE0483" w:rsidTr="00DF0B3B">
        <w:trPr>
          <w:trHeight w:val="210"/>
          <w:jc w:val="center"/>
        </w:trPr>
        <w:tc>
          <w:tcPr>
            <w:tcW w:w="4443" w:type="dxa"/>
          </w:tcPr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 xml:space="preserve">14) 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Pr="00DF0B3B">
              <w:pict>
                <v:shape id="_x0000_i1084" type="#_x0000_t75" style="width:105.75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176C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8176C3&quot;&gt;&lt;m:oMathPara&gt;&lt;m:oMath&gt;&lt;m:r&gt;&lt;w:rPr&gt;&lt;w:rFonts w:ascii=&quot;Cambria Math&quot; w:h-ansi=&quot;Cambria Math&quot;/&gt;&lt;wx:font wx:val=&quot;Cambria Math&quot;/&gt;&lt;w:i/&gt;&lt;/w:rPr&gt;&lt;m:t&gt;-&lt;/m:t&gt;&lt;/m:r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3&lt;/m:t&gt;&lt;/m:r&gt;&lt;/m:num&gt;&lt;m:den&gt;&lt;m:r&gt;&lt;w:rPr&gt;&lt;w:rFonts w:ascii=&quot;Cambria Math&quot;/&gt;&lt;wx:font wx:val=&quot;Cambria Math&quot;/&gt;&lt;w:i/&gt;&lt;/w:rPr&gt;&lt;m:t&gt;5&lt;/m:t&gt;&lt;/m:r&gt;&lt;/m:den&gt;&lt;/m:f&gt;&lt;m:r&gt;&lt;w:rPr&gt;&lt;w:rFonts w:ascii=&quot;Cambria Math&quot;/&gt;&lt;wx:font wx:val=&quot;Cambria Math&quot;/&gt;&lt;w:i/&gt;&lt;/w:rPr&gt;&lt;m:t&gt;=&lt;/m:t&gt;&lt;/m:r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x&lt;/m:t&gt;&lt;/m:r&gt;&lt;/m:num&gt;&lt;m:den&gt;&lt;m:r&gt;&lt;w:rPr&gt;&lt;w:rFonts w:ascii=&quot;Cambria Math&quot;/&gt;&lt;wx:font wx:val=&quot;Cambria Math&quot;/&gt;&lt;w:i/&gt;&lt;/w:rPr&gt;&lt;m:t&gt;10&lt;/m:t&gt;&lt;/m:r&gt;&lt;/m:den&gt;&lt;/m:f&gt;&lt;m:r&gt;&lt;w:rPr&gt;&lt;w:rFonts w:ascii=&quot;Cambria Math&quot;/&gt;&lt;wx:font wx:val=&quot;Cambria Math&quot;/&gt;&lt;w:i/&gt;&lt;/w:rPr&gt;&lt;m:t&gt;=&lt;/m:t&gt;&lt;/m:r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12&lt;/m:t&gt;&lt;/m:r&gt;&lt;/m:num&gt;&lt;m:den&gt;&lt;m:r&gt;&lt;w:rPr&gt;&lt;w:rFonts w:ascii=&quot;Cambria Math&quot; w:h-ansi=&quot;Cambria Math&quot;/&gt;&lt;wx:font wx:val=&quot;Cambria Math&quot;/&gt;&lt;w:i/&gt;&lt;/w:rPr&gt;&lt;m:t&gt;y&lt;/m:t&gt;&lt;/m:r&gt;&lt;/m:den&gt;&lt;/m:f&gt;&lt;m:r&gt;&lt;w:rPr&gt;&lt;w:rFonts w:ascii=&quot;Cambria Math&quot;/&gt;&lt;wx:font wx:val=&quot;Cambria Math&quot;/&gt;&lt;w:i/&gt;&lt;/w:rPr&gt;&lt;m:t&gt;=&lt;/m:t&gt;&lt;/m:r&gt;&lt;m:r&gt;&lt;w:rPr&gt;&lt;w:rFonts w:ascii=&quot;Cambria Math&quot; w:h-ansi=&quot;Cambria Math&quot;/&gt;&lt;wx:font wx:val=&quot;Cambria Math&quot;/&gt;&lt;w:i/&gt;&lt;/w:rPr&gt;&lt;m:t&gt;-&lt;/m:t&gt;&lt;/m:r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z&lt;/m:t&gt;&lt;/m:r&gt;&lt;/m:num&gt;&lt;m:den&gt;&lt;m:r&gt;&lt;w:rPr&gt;&lt;w:rFonts w:ascii=&quot;Cambria Math&quot;/&gt;&lt;wx:font wx:val=&quot;Cambria Math&quot;/&gt;&lt;w:i/&gt;&lt;/w:rPr&gt;&lt;m:t&gt;3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2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DF0B3B">
              <w:pict>
                <v:shape id="_x0000_i1085" type="#_x0000_t75" style="width:105.75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176C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8176C3&quot;&gt;&lt;m:oMathPara&gt;&lt;m:oMath&gt;&lt;m:r&gt;&lt;w:rPr&gt;&lt;w:rFonts w:ascii=&quot;Cambria Math&quot; w:h-ansi=&quot;Cambria Math&quot;/&gt;&lt;wx:font wx:val=&quot;Cambria Math&quot;/&gt;&lt;w:i/&gt;&lt;/w:rPr&gt;&lt;m:t&gt;-&lt;/m:t&gt;&lt;/m:r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3&lt;/m:t&gt;&lt;/m:r&gt;&lt;/m:num&gt;&lt;m:den&gt;&lt;m:r&gt;&lt;w:rPr&gt;&lt;w:rFonts w:ascii=&quot;Cambria Math&quot;/&gt;&lt;wx:font wx:val=&quot;Cambria Math&quot;/&gt;&lt;w:i/&gt;&lt;/w:rPr&gt;&lt;m:t&gt;5&lt;/m:t&gt;&lt;/m:r&gt;&lt;/m:den&gt;&lt;/m:f&gt;&lt;m:r&gt;&lt;w:rPr&gt;&lt;w:rFonts w:ascii=&quot;Cambria Math&quot;/&gt;&lt;wx:font wx:val=&quot;Cambria Math&quot;/&gt;&lt;w:i/&gt;&lt;/w:rPr&gt;&lt;m:t&gt;=&lt;/m:t&gt;&lt;/m:r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x&lt;/m:t&gt;&lt;/m:r&gt;&lt;/m:num&gt;&lt;m:den&gt;&lt;m:r&gt;&lt;w:rPr&gt;&lt;w:rFonts w:ascii=&quot;Cambria Math&quot;/&gt;&lt;wx:font wx:val=&quot;Cambria Math&quot;/&gt;&lt;w:i/&gt;&lt;/w:rPr&gt;&lt;m:t&gt;10&lt;/m:t&gt;&lt;/m:r&gt;&lt;/m:den&gt;&lt;/m:f&gt;&lt;m:r&gt;&lt;w:rPr&gt;&lt;w:rFonts w:ascii=&quot;Cambria Math&quot;/&gt;&lt;wx:font wx:val=&quot;Cambria Math&quot;/&gt;&lt;w:i/&gt;&lt;/w:rPr&gt;&lt;m:t&gt;=&lt;/m:t&gt;&lt;/m:r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12&lt;/m:t&gt;&lt;/m:r&gt;&lt;/m:num&gt;&lt;m:den&gt;&lt;m:r&gt;&lt;w:rPr&gt;&lt;w:rFonts w:ascii=&quot;Cambria Math&quot; w:h-ansi=&quot;Cambria Math&quot;/&gt;&lt;wx:font wx:val=&quot;Cambria Math&quot;/&gt;&lt;w:i/&gt;&lt;/w:rPr&gt;&lt;m:t&gt;y&lt;/m:t&gt;&lt;/m:r&gt;&lt;/m:den&gt;&lt;/m:f&gt;&lt;m:r&gt;&lt;w:rPr&gt;&lt;w:rFonts w:ascii=&quot;Cambria Math&quot;/&gt;&lt;wx:font wx:val=&quot;Cambria Math&quot;/&gt;&lt;w:i/&gt;&lt;/w:rPr&gt;&lt;m:t&gt;=&lt;/m:t&gt;&lt;/m:r&gt;&lt;m:r&gt;&lt;w:rPr&gt;&lt;w:rFonts w:ascii=&quot;Cambria Math&quot; w:h-ansi=&quot;Cambria Math&quot;/&gt;&lt;wx:font wx:val=&quot;Cambria Math&quot;/&gt;&lt;w:i/&gt;&lt;/w:rPr&gt;&lt;m:t&gt;-&lt;/m:t&gt;&lt;/m:r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z&lt;/m:t&gt;&lt;/m:r&gt;&lt;/m:num&gt;&lt;m:den&gt;&lt;m:r&gt;&lt;w:rPr&gt;&lt;w:rFonts w:ascii=&quot;Cambria Math&quot;/&gt;&lt;wx:font wx:val=&quot;Cambria Math&quot;/&gt;&lt;w:i/&gt;&lt;/w:rPr&gt;&lt;m:t&gt;3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2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 xml:space="preserve">  Eşitliğini sağlayan x, y ve z tamsayıları aşağıdakilerden hangisinde doğrudur?</w:t>
            </w:r>
          </w:p>
          <w:tbl>
            <w:tblPr>
              <w:tblW w:w="0" w:type="auto"/>
              <w:jc w:val="center"/>
              <w:tblLayout w:type="fixed"/>
              <w:tblLook w:val="00A0"/>
            </w:tblPr>
            <w:tblGrid>
              <w:gridCol w:w="562"/>
              <w:gridCol w:w="1228"/>
              <w:gridCol w:w="1229"/>
              <w:gridCol w:w="1229"/>
            </w:tblGrid>
            <w:tr w:rsidR="009D2DFD" w:rsidRPr="008E6811" w:rsidTr="00DF0B3B">
              <w:trPr>
                <w:jc w:val="center"/>
              </w:trPr>
              <w:tc>
                <w:tcPr>
                  <w:tcW w:w="562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DF0B3B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    x</w:t>
                  </w:r>
                </w:p>
              </w:tc>
              <w:tc>
                <w:tcPr>
                  <w:tcW w:w="1229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DF0B3B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     y</w:t>
                  </w:r>
                </w:p>
              </w:tc>
              <w:tc>
                <w:tcPr>
                  <w:tcW w:w="1229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DF0B3B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     z</w:t>
                  </w:r>
                </w:p>
              </w:tc>
            </w:tr>
            <w:tr w:rsidR="009D2DFD" w:rsidRPr="008E6811" w:rsidTr="00DF0B3B">
              <w:trPr>
                <w:jc w:val="center"/>
              </w:trPr>
              <w:tc>
                <w:tcPr>
                  <w:tcW w:w="562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0B3B">
                    <w:rPr>
                      <w:rFonts w:ascii="Times New Roman" w:hAnsi="Times New Roman" w:cs="Times New Roman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228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0B3B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—6</w:t>
                  </w:r>
                </w:p>
              </w:tc>
              <w:tc>
                <w:tcPr>
                  <w:tcW w:w="1229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0B3B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—20</w:t>
                  </w:r>
                </w:p>
              </w:tc>
              <w:tc>
                <w:tcPr>
                  <w:tcW w:w="1229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0B3B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—18</w:t>
                  </w:r>
                </w:p>
              </w:tc>
            </w:tr>
            <w:tr w:rsidR="009D2DFD" w:rsidRPr="008E6811" w:rsidTr="00DF0B3B">
              <w:trPr>
                <w:jc w:val="center"/>
              </w:trPr>
              <w:tc>
                <w:tcPr>
                  <w:tcW w:w="562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0B3B">
                    <w:rPr>
                      <w:rFonts w:ascii="Times New Roman" w:hAnsi="Times New Roman" w:cs="Times New Roman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228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0B3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6</w:t>
                  </w:r>
                </w:p>
              </w:tc>
              <w:tc>
                <w:tcPr>
                  <w:tcW w:w="1229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0B3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20</w:t>
                  </w:r>
                </w:p>
              </w:tc>
              <w:tc>
                <w:tcPr>
                  <w:tcW w:w="1229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0B3B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—18</w:t>
                  </w:r>
                </w:p>
              </w:tc>
            </w:tr>
            <w:tr w:rsidR="009D2DFD" w:rsidRPr="008E6811" w:rsidTr="00DF0B3B">
              <w:trPr>
                <w:jc w:val="center"/>
              </w:trPr>
              <w:tc>
                <w:tcPr>
                  <w:tcW w:w="562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0B3B">
                    <w:rPr>
                      <w:rFonts w:ascii="Times New Roman" w:hAnsi="Times New Roman" w:cs="Times New Roman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228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0B3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6</w:t>
                  </w:r>
                </w:p>
              </w:tc>
              <w:tc>
                <w:tcPr>
                  <w:tcW w:w="1229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0B3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20</w:t>
                  </w:r>
                </w:p>
              </w:tc>
              <w:tc>
                <w:tcPr>
                  <w:tcW w:w="1229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0B3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18</w:t>
                  </w:r>
                </w:p>
              </w:tc>
            </w:tr>
            <w:tr w:rsidR="009D2DFD" w:rsidRPr="008E6811" w:rsidTr="00DF0B3B">
              <w:trPr>
                <w:jc w:val="center"/>
              </w:trPr>
              <w:tc>
                <w:tcPr>
                  <w:tcW w:w="562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0B3B">
                    <w:rPr>
                      <w:rFonts w:ascii="Times New Roman" w:hAnsi="Times New Roman" w:cs="Times New Roman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228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0B3B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—6</w:t>
                  </w:r>
                </w:p>
              </w:tc>
              <w:tc>
                <w:tcPr>
                  <w:tcW w:w="1229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0B3B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—20</w:t>
                  </w:r>
                </w:p>
              </w:tc>
              <w:tc>
                <w:tcPr>
                  <w:tcW w:w="1229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0B3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18</w:t>
                  </w:r>
                </w:p>
              </w:tc>
            </w:tr>
            <w:tr w:rsidR="009D2DFD" w:rsidRPr="008E6811" w:rsidTr="00DF0B3B">
              <w:trPr>
                <w:jc w:val="center"/>
              </w:trPr>
              <w:tc>
                <w:tcPr>
                  <w:tcW w:w="562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vAlign w:val="center"/>
                </w:tcPr>
                <w:p w:rsidR="009D2DFD" w:rsidRPr="00DF0B3B" w:rsidRDefault="009D2DFD" w:rsidP="00DF0B3B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4" w:type="dxa"/>
          </w:tcPr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19) Aşağıdaki sıralamalardan hangileri doğrudur?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b/>
                <w:sz w:val="20"/>
                <w:szCs w:val="20"/>
              </w:rPr>
              <w:t>1)</w:t>
            </w:r>
            <w:r w:rsidRPr="00DF0B3B">
              <w:rPr>
                <w:sz w:val="20"/>
                <w:szCs w:val="20"/>
              </w:rPr>
              <w:t xml:space="preserve"> -5/6 &gt; 11/-12                       ( ……)       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b/>
                <w:sz w:val="20"/>
                <w:szCs w:val="20"/>
              </w:rPr>
              <w:t xml:space="preserve">2) </w:t>
            </w:r>
            <w:r w:rsidRPr="00DF0B3B">
              <w:rPr>
                <w:sz w:val="20"/>
                <w:szCs w:val="20"/>
              </w:rPr>
              <w:t xml:space="preserve">-1/3 &lt; 1/4                              (…….)     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b/>
                <w:sz w:val="20"/>
                <w:szCs w:val="20"/>
              </w:rPr>
              <w:t>3)</w:t>
            </w:r>
            <w:r w:rsidRPr="00DF0B3B">
              <w:rPr>
                <w:sz w:val="20"/>
                <w:szCs w:val="20"/>
              </w:rPr>
              <w:t xml:space="preserve"> - (-11)/15 &lt; 36/-45               (……)    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b/>
                <w:sz w:val="20"/>
                <w:szCs w:val="20"/>
              </w:rPr>
              <w:t xml:space="preserve">4) </w:t>
            </w:r>
            <w:r w:rsidRPr="00DF0B3B">
              <w:rPr>
                <w:sz w:val="20"/>
                <w:szCs w:val="20"/>
              </w:rPr>
              <w:t>-21/3 &lt; 21/-7                        (……..)</w:t>
            </w:r>
            <w:r w:rsidRPr="00DF0B3B">
              <w:rPr>
                <w:sz w:val="20"/>
                <w:szCs w:val="20"/>
              </w:rPr>
              <w:tab/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</w:tc>
      </w:tr>
      <w:tr w:rsidR="009D2DFD" w:rsidRPr="00CE0483" w:rsidTr="00DF0B3B">
        <w:trPr>
          <w:trHeight w:val="210"/>
          <w:jc w:val="center"/>
        </w:trPr>
        <w:tc>
          <w:tcPr>
            <w:tcW w:w="4443" w:type="dxa"/>
          </w:tcPr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20)    -26,239 </w:t>
            </w:r>
            <w:r w:rsidRPr="00DF0B3B">
              <w:rPr>
                <w:sz w:val="20"/>
                <w:szCs w:val="20"/>
              </w:rPr>
              <w:fldChar w:fldCharType="begin"/>
            </w:r>
            <w:r w:rsidRPr="00DF0B3B">
              <w:rPr>
                <w:sz w:val="20"/>
                <w:szCs w:val="20"/>
              </w:rPr>
              <w:instrText xml:space="preserve"> QUOTE </w:instrText>
            </w:r>
            <w:r w:rsidRPr="00DF0B3B">
              <w:pict>
                <v:shape id="_x0000_i1086" type="#_x0000_t75" style="width:12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35AA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2635AA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â‰¤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3" o:title="" chromakey="white"/>
                </v:shape>
              </w:pict>
            </w:r>
            <w:r w:rsidRPr="00DF0B3B">
              <w:rPr>
                <w:sz w:val="20"/>
                <w:szCs w:val="20"/>
              </w:rPr>
              <w:instrText xml:space="preserve"> </w:instrText>
            </w:r>
            <w:r w:rsidRPr="00DF0B3B">
              <w:rPr>
                <w:sz w:val="20"/>
                <w:szCs w:val="20"/>
              </w:rPr>
              <w:fldChar w:fldCharType="separate"/>
            </w:r>
            <w:r w:rsidRPr="00DF0B3B">
              <w:pict>
                <v:shape id="_x0000_i1087" type="#_x0000_t75" style="width:12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35AA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2635AA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â‰¤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3" o:title="" chromakey="white"/>
                </v:shape>
              </w:pict>
            </w:r>
            <w:r w:rsidRPr="00DF0B3B">
              <w:rPr>
                <w:sz w:val="20"/>
                <w:szCs w:val="20"/>
              </w:rPr>
              <w:fldChar w:fldCharType="end"/>
            </w:r>
            <w:r w:rsidRPr="00DF0B3B">
              <w:rPr>
                <w:sz w:val="20"/>
                <w:szCs w:val="20"/>
              </w:rPr>
              <w:t xml:space="preserve"> -26,</w:t>
            </w:r>
            <w:r w:rsidRPr="00DF0B3B">
              <w:rPr>
                <w:b/>
                <w:sz w:val="20"/>
                <w:szCs w:val="20"/>
              </w:rPr>
              <w:t>a</w:t>
            </w:r>
            <w:r w:rsidRPr="00DF0B3B">
              <w:rPr>
                <w:sz w:val="20"/>
                <w:szCs w:val="20"/>
              </w:rPr>
              <w:t>39 eşitsizliğinde a bir rakam olmak üzere, a’ nın alabileceği kaç farklı değer vardır?</w:t>
            </w:r>
          </w:p>
          <w:p w:rsidR="009D2DFD" w:rsidRPr="00DF0B3B" w:rsidRDefault="009D2DFD" w:rsidP="00DF0B3B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3              B) 4              C)  5              D)  6 </w:t>
            </w:r>
          </w:p>
        </w:tc>
        <w:tc>
          <w:tcPr>
            <w:tcW w:w="4444" w:type="dxa"/>
          </w:tcPr>
          <w:p w:rsidR="009D2DFD" w:rsidRPr="00DF0B3B" w:rsidRDefault="009D2DFD" w:rsidP="00064EF4">
            <w:pPr>
              <w:rPr>
                <w:b/>
                <w:sz w:val="20"/>
                <w:szCs w:val="20"/>
              </w:rPr>
            </w:pPr>
            <w:r w:rsidRPr="00DF0B3B">
              <w:rPr>
                <w:noProof/>
                <w:sz w:val="20"/>
                <w:szCs w:val="20"/>
              </w:rPr>
              <w:t>26)</w:t>
            </w:r>
            <w:r w:rsidRPr="00DF0B3B">
              <w:rPr>
                <w:sz w:val="20"/>
                <w:szCs w:val="20"/>
              </w:rPr>
              <w:t xml:space="preserve"> 8. |-2+3| + (-2)     işleminin sonucu kaçtır?</w:t>
            </w:r>
          </w:p>
          <w:p w:rsidR="009D2DFD" w:rsidRPr="00DF0B3B" w:rsidRDefault="009D2DFD" w:rsidP="00064EF4">
            <w:pPr>
              <w:rPr>
                <w:b/>
                <w:sz w:val="20"/>
                <w:szCs w:val="20"/>
              </w:rPr>
            </w:pP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A) 16</w:t>
            </w:r>
            <w:r w:rsidRPr="00DF0B3B">
              <w:rPr>
                <w:sz w:val="20"/>
                <w:szCs w:val="20"/>
              </w:rPr>
              <w:tab/>
            </w:r>
            <w:r w:rsidRPr="00DF0B3B">
              <w:rPr>
                <w:sz w:val="20"/>
                <w:szCs w:val="20"/>
              </w:rPr>
              <w:tab/>
              <w:t>B) 4</w:t>
            </w:r>
            <w:r w:rsidRPr="00DF0B3B">
              <w:rPr>
                <w:sz w:val="20"/>
                <w:szCs w:val="20"/>
              </w:rPr>
              <w:tab/>
              <w:t>C)  6</w:t>
            </w:r>
            <w:r w:rsidRPr="00DF0B3B">
              <w:rPr>
                <w:sz w:val="20"/>
                <w:szCs w:val="20"/>
              </w:rPr>
              <w:tab/>
            </w:r>
            <w:r w:rsidRPr="00DF0B3B">
              <w:rPr>
                <w:sz w:val="20"/>
                <w:szCs w:val="20"/>
              </w:rPr>
              <w:tab/>
              <w:t>D) -2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</w:tc>
      </w:tr>
      <w:tr w:rsidR="009D2DFD" w:rsidRPr="00CE0483" w:rsidTr="00DF0B3B">
        <w:trPr>
          <w:trHeight w:val="210"/>
          <w:jc w:val="center"/>
        </w:trPr>
        <w:tc>
          <w:tcPr>
            <w:tcW w:w="4443" w:type="dxa"/>
          </w:tcPr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21)</w:t>
            </w:r>
          </w:p>
          <w:p w:rsidR="009D2DFD" w:rsidRPr="00DF0B3B" w:rsidRDefault="009D2DFD" w:rsidP="00DF0B3B">
            <w:pPr>
              <w:jc w:val="center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object w:dxaOrig="4319" w:dyaOrig="4094">
                <v:shape id="_x0000_i1088" type="#_x0000_t75" style="width:209.25pt;height:198.75pt" o:ole="">
                  <v:imagedata r:id="rId74" o:title=""/>
                </v:shape>
                <o:OLEObject Type="Embed" ProgID="Paint.Picture" ShapeID="_x0000_i1088" DrawAspect="Content" ObjectID="_1414763707" r:id="rId75"/>
              </w:object>
            </w:r>
          </w:p>
          <w:p w:rsidR="009D2DFD" w:rsidRPr="00DF0B3B" w:rsidRDefault="009D2DFD" w:rsidP="00DF0B3B">
            <w:pPr>
              <w:jc w:val="both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Yukarıdaki grafikte x, y, z ve t rasyonel sayılarının pay ve paydaları verilmiştir. Buna göre x,y,z ve t’ nin sıralanışı hangisidir?</w:t>
            </w:r>
          </w:p>
          <w:p w:rsidR="009D2DFD" w:rsidRPr="00DF0B3B" w:rsidRDefault="009D2DFD" w:rsidP="00DF0B3B">
            <w:pPr>
              <w:jc w:val="both"/>
              <w:rPr>
                <w:sz w:val="20"/>
                <w:szCs w:val="20"/>
              </w:rPr>
            </w:pPr>
          </w:p>
          <w:p w:rsidR="009D2DFD" w:rsidRPr="00DF0B3B" w:rsidRDefault="009D2DFD" w:rsidP="00DF0B3B">
            <w:pPr>
              <w:jc w:val="both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      A)  x &lt; y &lt; z &lt; t                    B) y &lt; x &lt; t &lt; z</w:t>
            </w:r>
          </w:p>
          <w:p w:rsidR="009D2DFD" w:rsidRPr="00DF0B3B" w:rsidRDefault="009D2DFD" w:rsidP="00DF0B3B">
            <w:pPr>
              <w:tabs>
                <w:tab w:val="left" w:pos="3090"/>
              </w:tabs>
              <w:jc w:val="both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       C)  y &lt; x &lt; t= z                     D) x &lt; t &lt; y &lt; z                    </w:t>
            </w:r>
          </w:p>
          <w:p w:rsidR="009D2DFD" w:rsidRPr="00DF0B3B" w:rsidRDefault="009D2DFD" w:rsidP="00DF0B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44" w:type="dxa"/>
          </w:tcPr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noProof/>
                <w:sz w:val="20"/>
                <w:szCs w:val="20"/>
              </w:rPr>
              <w:t>27)</w:t>
            </w:r>
            <w:r w:rsidRPr="00DF0B3B">
              <w:rPr>
                <w:b/>
                <w:sz w:val="20"/>
                <w:szCs w:val="20"/>
              </w:rPr>
              <w:t xml:space="preserve"> </w:t>
            </w:r>
            <w:r w:rsidRPr="00DF0B3B">
              <w:rPr>
                <w:b/>
                <w:position w:val="-24"/>
                <w:sz w:val="20"/>
                <w:szCs w:val="20"/>
              </w:rPr>
              <w:object w:dxaOrig="580" w:dyaOrig="620">
                <v:shape id="_x0000_i1089" type="#_x0000_t75" style="width:29.25pt;height:30.75pt" o:ole="">
                  <v:imagedata r:id="rId76" o:title=""/>
                </v:shape>
                <o:OLEObject Type="Embed" ProgID="Equation.3" ShapeID="_x0000_i1089" DrawAspect="Content" ObjectID="_1414763708" r:id="rId77"/>
              </w:object>
            </w:r>
            <w:r w:rsidRPr="00DF0B3B">
              <w:rPr>
                <w:b/>
                <w:sz w:val="20"/>
                <w:szCs w:val="20"/>
              </w:rPr>
              <w:t xml:space="preserve">, </w:t>
            </w:r>
            <w:r w:rsidRPr="00DF0B3B">
              <w:rPr>
                <w:b/>
                <w:position w:val="-24"/>
                <w:sz w:val="20"/>
                <w:szCs w:val="20"/>
              </w:rPr>
              <w:object w:dxaOrig="340" w:dyaOrig="620">
                <v:shape id="_x0000_i1090" type="#_x0000_t75" style="width:17.25pt;height:30.75pt" o:ole="">
                  <v:imagedata r:id="rId78" o:title=""/>
                </v:shape>
                <o:OLEObject Type="Embed" ProgID="Equation.3" ShapeID="_x0000_i1090" DrawAspect="Content" ObjectID="_1414763709" r:id="rId79"/>
              </w:object>
            </w:r>
            <w:r w:rsidRPr="00DF0B3B">
              <w:rPr>
                <w:b/>
                <w:sz w:val="20"/>
                <w:szCs w:val="20"/>
              </w:rPr>
              <w:t xml:space="preserve">, </w:t>
            </w:r>
            <w:r w:rsidRPr="00DF0B3B">
              <w:rPr>
                <w:sz w:val="20"/>
                <w:szCs w:val="20"/>
              </w:rPr>
              <w:t>0</w:t>
            </w:r>
            <w:r w:rsidRPr="00DF0B3B">
              <w:rPr>
                <w:b/>
                <w:sz w:val="20"/>
                <w:szCs w:val="20"/>
              </w:rPr>
              <w:t xml:space="preserve">, </w:t>
            </w:r>
            <w:r w:rsidRPr="00DF0B3B">
              <w:rPr>
                <w:b/>
                <w:position w:val="-24"/>
                <w:sz w:val="20"/>
                <w:szCs w:val="20"/>
              </w:rPr>
              <w:object w:dxaOrig="660" w:dyaOrig="620">
                <v:shape id="_x0000_i1091" type="#_x0000_t75" style="width:33pt;height:30.75pt" o:ole="">
                  <v:imagedata r:id="rId80" o:title=""/>
                </v:shape>
                <o:OLEObject Type="Embed" ProgID="Equation.3" ShapeID="_x0000_i1091" DrawAspect="Content" ObjectID="_1414763710" r:id="rId81"/>
              </w:object>
            </w:r>
            <w:r w:rsidRPr="00DF0B3B">
              <w:rPr>
                <w:b/>
                <w:sz w:val="20"/>
                <w:szCs w:val="20"/>
              </w:rPr>
              <w:t xml:space="preserve">    </w:t>
            </w:r>
            <w:r w:rsidRPr="00DF0B3B">
              <w:rPr>
                <w:sz w:val="20"/>
                <w:szCs w:val="20"/>
              </w:rPr>
              <w:t>Rasyonel sayılarının küçükten büyüğe doğru sıralanışı aşağıdakilerden hangisidir?</w:t>
            </w:r>
          </w:p>
          <w:p w:rsidR="009D2DFD" w:rsidRPr="00DF0B3B" w:rsidRDefault="009D2DFD" w:rsidP="00064EF4">
            <w:pPr>
              <w:rPr>
                <w:b/>
                <w:sz w:val="20"/>
                <w:szCs w:val="20"/>
              </w:rPr>
            </w:pP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A) </w:t>
            </w:r>
            <w:r w:rsidRPr="00DF0B3B">
              <w:rPr>
                <w:position w:val="-24"/>
                <w:sz w:val="20"/>
                <w:szCs w:val="20"/>
              </w:rPr>
              <w:object w:dxaOrig="580" w:dyaOrig="620">
                <v:shape id="_x0000_i1092" type="#_x0000_t75" style="width:29.25pt;height:30.75pt" o:ole="">
                  <v:imagedata r:id="rId76" o:title=""/>
                </v:shape>
                <o:OLEObject Type="Embed" ProgID="Equation.3" ShapeID="_x0000_i1092" DrawAspect="Content" ObjectID="_1414763711" r:id="rId82"/>
              </w:object>
            </w:r>
            <w:r w:rsidRPr="00DF0B3B">
              <w:rPr>
                <w:sz w:val="20"/>
                <w:szCs w:val="20"/>
              </w:rPr>
              <w:t xml:space="preserve">&lt; 0 &lt; </w:t>
            </w:r>
            <w:r w:rsidRPr="00DF0B3B">
              <w:rPr>
                <w:position w:val="-24"/>
                <w:sz w:val="20"/>
                <w:szCs w:val="20"/>
              </w:rPr>
              <w:object w:dxaOrig="340" w:dyaOrig="620">
                <v:shape id="_x0000_i1093" type="#_x0000_t75" style="width:17.25pt;height:30.75pt" o:ole="">
                  <v:imagedata r:id="rId78" o:title=""/>
                </v:shape>
                <o:OLEObject Type="Embed" ProgID="Equation.3" ShapeID="_x0000_i1093" DrawAspect="Content" ObjectID="_1414763712" r:id="rId83"/>
              </w:object>
            </w:r>
            <w:r w:rsidRPr="00DF0B3B">
              <w:rPr>
                <w:sz w:val="20"/>
                <w:szCs w:val="20"/>
              </w:rPr>
              <w:t xml:space="preserve"> &lt;  </w:t>
            </w:r>
            <w:r w:rsidRPr="00DF0B3B">
              <w:rPr>
                <w:position w:val="-24"/>
                <w:sz w:val="20"/>
                <w:szCs w:val="20"/>
              </w:rPr>
              <w:object w:dxaOrig="660" w:dyaOrig="620">
                <v:shape id="_x0000_i1094" type="#_x0000_t75" style="width:33pt;height:30.75pt" o:ole="">
                  <v:imagedata r:id="rId80" o:title=""/>
                </v:shape>
                <o:OLEObject Type="Embed" ProgID="Equation.3" ShapeID="_x0000_i1094" DrawAspect="Content" ObjectID="_1414763713" r:id="rId84"/>
              </w:object>
            </w:r>
            <w:r w:rsidRPr="00DF0B3B">
              <w:rPr>
                <w:sz w:val="20"/>
                <w:szCs w:val="20"/>
              </w:rPr>
              <w:t xml:space="preserve">    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B) </w:t>
            </w:r>
            <w:r w:rsidRPr="00DF0B3B">
              <w:rPr>
                <w:position w:val="-24"/>
                <w:sz w:val="20"/>
                <w:szCs w:val="20"/>
              </w:rPr>
              <w:object w:dxaOrig="660" w:dyaOrig="620">
                <v:shape id="_x0000_i1095" type="#_x0000_t75" style="width:33pt;height:30.75pt" o:ole="">
                  <v:imagedata r:id="rId80" o:title=""/>
                </v:shape>
                <o:OLEObject Type="Embed" ProgID="Equation.3" ShapeID="_x0000_i1095" DrawAspect="Content" ObjectID="_1414763714" r:id="rId85"/>
              </w:object>
            </w:r>
            <w:r w:rsidRPr="00DF0B3B">
              <w:rPr>
                <w:sz w:val="20"/>
                <w:szCs w:val="20"/>
              </w:rPr>
              <w:t xml:space="preserve"> &lt; </w:t>
            </w:r>
            <w:r w:rsidRPr="00DF0B3B">
              <w:rPr>
                <w:position w:val="-24"/>
                <w:sz w:val="20"/>
                <w:szCs w:val="20"/>
              </w:rPr>
              <w:object w:dxaOrig="580" w:dyaOrig="620">
                <v:shape id="_x0000_i1096" type="#_x0000_t75" style="width:29.25pt;height:30.75pt" o:ole="">
                  <v:imagedata r:id="rId76" o:title=""/>
                </v:shape>
                <o:OLEObject Type="Embed" ProgID="Equation.3" ShapeID="_x0000_i1096" DrawAspect="Content" ObjectID="_1414763715" r:id="rId86"/>
              </w:object>
            </w:r>
            <w:r w:rsidRPr="00DF0B3B">
              <w:rPr>
                <w:sz w:val="20"/>
                <w:szCs w:val="20"/>
              </w:rPr>
              <w:t xml:space="preserve">&lt; </w:t>
            </w:r>
            <w:r w:rsidRPr="00DF0B3B">
              <w:rPr>
                <w:position w:val="-24"/>
                <w:sz w:val="20"/>
                <w:szCs w:val="20"/>
              </w:rPr>
              <w:object w:dxaOrig="340" w:dyaOrig="620">
                <v:shape id="_x0000_i1097" type="#_x0000_t75" style="width:17.25pt;height:30.75pt" o:ole="">
                  <v:imagedata r:id="rId78" o:title=""/>
                </v:shape>
                <o:OLEObject Type="Embed" ProgID="Equation.3" ShapeID="_x0000_i1097" DrawAspect="Content" ObjectID="_1414763716" r:id="rId87"/>
              </w:object>
            </w:r>
            <w:r w:rsidRPr="00DF0B3B">
              <w:rPr>
                <w:sz w:val="20"/>
                <w:szCs w:val="20"/>
              </w:rPr>
              <w:t xml:space="preserve">  &lt; 0 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C) </w:t>
            </w:r>
            <w:r w:rsidRPr="00DF0B3B">
              <w:rPr>
                <w:position w:val="-24"/>
                <w:sz w:val="20"/>
                <w:szCs w:val="20"/>
              </w:rPr>
              <w:object w:dxaOrig="660" w:dyaOrig="620">
                <v:shape id="_x0000_i1098" type="#_x0000_t75" style="width:33pt;height:30.75pt" o:ole="">
                  <v:imagedata r:id="rId80" o:title=""/>
                </v:shape>
                <o:OLEObject Type="Embed" ProgID="Equation.3" ShapeID="_x0000_i1098" DrawAspect="Content" ObjectID="_1414763717" r:id="rId88"/>
              </w:object>
            </w:r>
            <w:r w:rsidRPr="00DF0B3B">
              <w:rPr>
                <w:sz w:val="20"/>
                <w:szCs w:val="20"/>
              </w:rPr>
              <w:t xml:space="preserve"> &lt;</w:t>
            </w:r>
            <w:r w:rsidRPr="00DF0B3B">
              <w:rPr>
                <w:position w:val="-24"/>
                <w:sz w:val="20"/>
                <w:szCs w:val="20"/>
              </w:rPr>
              <w:object w:dxaOrig="580" w:dyaOrig="620">
                <v:shape id="_x0000_i1099" type="#_x0000_t75" style="width:29.25pt;height:30.75pt" o:ole="">
                  <v:imagedata r:id="rId76" o:title=""/>
                </v:shape>
                <o:OLEObject Type="Embed" ProgID="Equation.3" ShapeID="_x0000_i1099" DrawAspect="Content" ObjectID="_1414763718" r:id="rId89"/>
              </w:object>
            </w:r>
            <w:r w:rsidRPr="00DF0B3B">
              <w:rPr>
                <w:sz w:val="20"/>
                <w:szCs w:val="20"/>
              </w:rPr>
              <w:t xml:space="preserve">&lt; 0 &lt; </w:t>
            </w:r>
            <w:r w:rsidRPr="00DF0B3B">
              <w:rPr>
                <w:position w:val="-24"/>
                <w:sz w:val="20"/>
                <w:szCs w:val="20"/>
              </w:rPr>
              <w:object w:dxaOrig="340" w:dyaOrig="620">
                <v:shape id="_x0000_i1100" type="#_x0000_t75" style="width:17.25pt;height:30.75pt" o:ole="">
                  <v:imagedata r:id="rId78" o:title=""/>
                </v:shape>
                <o:OLEObject Type="Embed" ProgID="Equation.3" ShapeID="_x0000_i1100" DrawAspect="Content" ObjectID="_1414763719" r:id="rId90"/>
              </w:object>
            </w:r>
            <w:r w:rsidRPr="00DF0B3B">
              <w:rPr>
                <w:sz w:val="20"/>
                <w:szCs w:val="20"/>
              </w:rPr>
              <w:t xml:space="preserve">  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  <w:p w:rsidR="009D2DFD" w:rsidRPr="00DF0B3B" w:rsidRDefault="009D2DFD" w:rsidP="00064EF4">
            <w:pPr>
              <w:rPr>
                <w:noProof/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D) </w:t>
            </w:r>
            <w:r w:rsidRPr="00DF0B3B">
              <w:rPr>
                <w:position w:val="-24"/>
                <w:sz w:val="20"/>
                <w:szCs w:val="20"/>
              </w:rPr>
              <w:object w:dxaOrig="340" w:dyaOrig="620">
                <v:shape id="_x0000_i1101" type="#_x0000_t75" style="width:17.25pt;height:30.75pt" o:ole="">
                  <v:imagedata r:id="rId78" o:title=""/>
                </v:shape>
                <o:OLEObject Type="Embed" ProgID="Equation.3" ShapeID="_x0000_i1101" DrawAspect="Content" ObjectID="_1414763720" r:id="rId91"/>
              </w:object>
            </w:r>
            <w:r w:rsidRPr="00DF0B3B">
              <w:rPr>
                <w:sz w:val="20"/>
                <w:szCs w:val="20"/>
              </w:rPr>
              <w:t xml:space="preserve"> &lt; 0  &lt;</w:t>
            </w:r>
            <w:r w:rsidRPr="00DF0B3B">
              <w:rPr>
                <w:position w:val="-24"/>
                <w:sz w:val="20"/>
                <w:szCs w:val="20"/>
              </w:rPr>
              <w:object w:dxaOrig="580" w:dyaOrig="620">
                <v:shape id="_x0000_i1102" type="#_x0000_t75" style="width:29.25pt;height:30.75pt" o:ole="">
                  <v:imagedata r:id="rId76" o:title=""/>
                </v:shape>
                <o:OLEObject Type="Embed" ProgID="Equation.3" ShapeID="_x0000_i1102" DrawAspect="Content" ObjectID="_1414763721" r:id="rId92"/>
              </w:object>
            </w:r>
            <w:r w:rsidRPr="00DF0B3B">
              <w:rPr>
                <w:sz w:val="20"/>
                <w:szCs w:val="20"/>
              </w:rPr>
              <w:t xml:space="preserve">&lt;  </w:t>
            </w:r>
            <w:r w:rsidRPr="00DF0B3B">
              <w:rPr>
                <w:position w:val="-24"/>
                <w:sz w:val="20"/>
                <w:szCs w:val="20"/>
              </w:rPr>
              <w:object w:dxaOrig="660" w:dyaOrig="620">
                <v:shape id="_x0000_i1103" type="#_x0000_t75" style="width:33pt;height:30.75pt" o:ole="">
                  <v:imagedata r:id="rId80" o:title=""/>
                </v:shape>
                <o:OLEObject Type="Embed" ProgID="Equation.3" ShapeID="_x0000_i1103" DrawAspect="Content" ObjectID="_1414763722" r:id="rId93"/>
              </w:object>
            </w:r>
            <w:r w:rsidRPr="00DF0B3B">
              <w:rPr>
                <w:sz w:val="20"/>
                <w:szCs w:val="20"/>
              </w:rPr>
              <w:t xml:space="preserve">  </w:t>
            </w:r>
          </w:p>
          <w:p w:rsidR="009D2DFD" w:rsidRPr="00DF0B3B" w:rsidRDefault="009D2DFD" w:rsidP="002B46C9">
            <w:pPr>
              <w:rPr>
                <w:sz w:val="20"/>
                <w:szCs w:val="20"/>
              </w:rPr>
            </w:pPr>
          </w:p>
          <w:p w:rsidR="009D2DFD" w:rsidRPr="00DF0B3B" w:rsidRDefault="009D2DFD" w:rsidP="002B46C9">
            <w:pPr>
              <w:rPr>
                <w:sz w:val="20"/>
                <w:szCs w:val="20"/>
              </w:rPr>
            </w:pPr>
          </w:p>
          <w:p w:rsidR="009D2DFD" w:rsidRPr="00DF0B3B" w:rsidRDefault="009D2DFD" w:rsidP="002B46C9">
            <w:pPr>
              <w:rPr>
                <w:sz w:val="20"/>
                <w:szCs w:val="20"/>
              </w:rPr>
            </w:pPr>
          </w:p>
          <w:p w:rsidR="009D2DFD" w:rsidRPr="00DF0B3B" w:rsidRDefault="009D2DFD" w:rsidP="00DF0B3B">
            <w:pPr>
              <w:tabs>
                <w:tab w:val="left" w:pos="945"/>
              </w:tabs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ab/>
            </w:r>
          </w:p>
        </w:tc>
      </w:tr>
      <w:tr w:rsidR="009D2DFD" w:rsidRPr="00CE0483" w:rsidTr="00DF0B3B">
        <w:trPr>
          <w:trHeight w:val="1971"/>
          <w:jc w:val="center"/>
        </w:trPr>
        <w:tc>
          <w:tcPr>
            <w:tcW w:w="4443" w:type="dxa"/>
          </w:tcPr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22)  </w:t>
            </w:r>
            <w:r w:rsidRPr="00DF0B3B">
              <w:rPr>
                <w:sz w:val="20"/>
                <w:szCs w:val="20"/>
              </w:rPr>
              <w:fldChar w:fldCharType="begin"/>
            </w:r>
            <w:r w:rsidRPr="00DF0B3B">
              <w:rPr>
                <w:sz w:val="20"/>
                <w:szCs w:val="20"/>
              </w:rPr>
              <w:instrText xml:space="preserve"> QUOTE </w:instrText>
            </w:r>
            <w:r w:rsidRPr="00DF0B3B">
              <w:pict>
                <v:shape id="_x0000_i1104" type="#_x0000_t75" style="width:13.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7588E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E7588E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x&lt;/m:t&gt;&lt;/m:r&gt;&lt;/m:num&gt;&lt;m:den&gt;&lt;m:r&gt;&lt;w:rPr&gt;&lt;w:rFonts w:ascii=&quot;Cambria Math&quot;/&gt;&lt;wx:font wx:val=&quot;Cambria Math&quot;/&gt;&lt;w:i/&gt;&lt;/w:rPr&gt;&lt;m:t&gt;4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4" o:title="" chromakey="white"/>
                </v:shape>
              </w:pict>
            </w:r>
            <w:r w:rsidRPr="00DF0B3B">
              <w:rPr>
                <w:sz w:val="20"/>
                <w:szCs w:val="20"/>
              </w:rPr>
              <w:instrText xml:space="preserve"> </w:instrText>
            </w:r>
            <w:r w:rsidRPr="00DF0B3B">
              <w:rPr>
                <w:sz w:val="20"/>
                <w:szCs w:val="20"/>
              </w:rPr>
              <w:fldChar w:fldCharType="separate"/>
            </w:r>
            <w:r w:rsidRPr="00DF0B3B">
              <w:pict>
                <v:shape id="_x0000_i1105" type="#_x0000_t75" style="width:13.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7588E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E7588E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x&lt;/m:t&gt;&lt;/m:r&gt;&lt;/m:num&gt;&lt;m:den&gt;&lt;m:r&gt;&lt;w:rPr&gt;&lt;w:rFonts w:ascii=&quot;Cambria Math&quot;/&gt;&lt;wx:font wx:val=&quot;Cambria Math&quot;/&gt;&lt;w:i/&gt;&lt;/w:rPr&gt;&lt;m:t&gt;4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4" o:title="" chromakey="white"/>
                </v:shape>
              </w:pict>
            </w:r>
            <w:r w:rsidRPr="00DF0B3B">
              <w:rPr>
                <w:sz w:val="20"/>
                <w:szCs w:val="20"/>
              </w:rPr>
              <w:fldChar w:fldCharType="end"/>
            </w:r>
            <w:r w:rsidRPr="00DF0B3B">
              <w:rPr>
                <w:sz w:val="20"/>
                <w:szCs w:val="20"/>
              </w:rPr>
              <w:t xml:space="preserve"> sayısı,  </w:t>
            </w:r>
            <w:r w:rsidRPr="008E6811">
              <w:rPr>
                <w:sz w:val="20"/>
                <w:szCs w:val="20"/>
              </w:rPr>
              <w:t xml:space="preserve"> </w:t>
            </w:r>
            <w:r w:rsidRPr="00DF0B3B">
              <w:rPr>
                <w:sz w:val="20"/>
                <w:szCs w:val="20"/>
              </w:rPr>
              <w:t xml:space="preserve"> ile  </w:t>
            </w:r>
            <w:r w:rsidRPr="008B1002">
              <w:t xml:space="preserve"> </w:t>
            </w:r>
            <w:r w:rsidRPr="00DF0B3B">
              <w:rPr>
                <w:sz w:val="20"/>
                <w:szCs w:val="20"/>
              </w:rPr>
              <w:t>arasında olduğuna göre; x doğal sayısının alabileceği kaç değer vardır?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  <w:p w:rsidR="009D2DFD" w:rsidRPr="00DF0B3B" w:rsidRDefault="009D2DFD" w:rsidP="00DF0B3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A )29              B)30              C) 31              D) 32</w:t>
            </w:r>
          </w:p>
          <w:p w:rsidR="009D2DFD" w:rsidRPr="00DF0B3B" w:rsidRDefault="009D2DFD" w:rsidP="00DF0B3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D2DFD" w:rsidRPr="00DF0B3B" w:rsidRDefault="009D2DFD" w:rsidP="00DF0B3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D2DFD" w:rsidRPr="00DF0B3B" w:rsidRDefault="009D2DFD" w:rsidP="00DF0B3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444" w:type="dxa"/>
          </w:tcPr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noProof/>
                <w:sz w:val="20"/>
                <w:szCs w:val="20"/>
              </w:rPr>
              <w:t>28)</w:t>
            </w:r>
            <w:r w:rsidRPr="00DF0B3B">
              <w:rPr>
                <w:sz w:val="20"/>
                <w:szCs w:val="20"/>
              </w:rPr>
              <w:t xml:space="preserve"> Aşağıdakilerden hangisi</w:t>
            </w:r>
            <w:r>
              <w:t xml:space="preserve"> </w:t>
            </w:r>
            <w:r w:rsidRPr="00DF0B3B"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 w:rsidRPr="00DF0B3B">
              <w:rPr>
                <w:sz w:val="20"/>
                <w:szCs w:val="20"/>
              </w:rPr>
              <w:t xml:space="preserve"> </w:t>
            </w:r>
            <w:r w:rsidRPr="00DF0B3B">
              <w:rPr>
                <w:position w:val="-24"/>
                <w:sz w:val="20"/>
                <w:szCs w:val="20"/>
              </w:rPr>
              <w:object w:dxaOrig="360" w:dyaOrig="620">
                <v:shape id="_x0000_i1106" type="#_x0000_t75" style="width:18pt;height:30.75pt" o:ole="">
                  <v:imagedata r:id="rId95" o:title=""/>
                </v:shape>
                <o:OLEObject Type="Embed" ProgID="Equation.3" ShapeID="_x0000_i1106" DrawAspect="Content" ObjectID="_1414763723" r:id="rId96"/>
              </w:object>
            </w:r>
            <w:r w:rsidRPr="00DF0B3B">
              <w:rPr>
                <w:sz w:val="20"/>
                <w:szCs w:val="20"/>
              </w:rPr>
              <w:t xml:space="preserve"> ile  </w:t>
            </w:r>
            <w:r w:rsidRPr="00DF0B3B">
              <w:rPr>
                <w:position w:val="-24"/>
                <w:sz w:val="20"/>
                <w:szCs w:val="20"/>
              </w:rPr>
              <w:object w:dxaOrig="220" w:dyaOrig="620">
                <v:shape id="_x0000_i1107" type="#_x0000_t75" style="width:10.5pt;height:30.75pt" o:ole="">
                  <v:imagedata r:id="rId97" o:title=""/>
                </v:shape>
                <o:OLEObject Type="Embed" ProgID="Equation.3" ShapeID="_x0000_i1107" DrawAspect="Content" ObjectID="_1414763724" r:id="rId98"/>
              </w:object>
            </w:r>
            <w:r w:rsidRPr="00DF0B3B">
              <w:rPr>
                <w:sz w:val="20"/>
                <w:szCs w:val="20"/>
              </w:rPr>
              <w:t>arasında bulunmaktadır?</w:t>
            </w:r>
          </w:p>
          <w:p w:rsidR="009D2DFD" w:rsidRPr="00DF0B3B" w:rsidRDefault="009D2DFD" w:rsidP="00DF0B3B">
            <w:pPr>
              <w:tabs>
                <w:tab w:val="left" w:pos="1080"/>
              </w:tabs>
              <w:rPr>
                <w:sz w:val="20"/>
                <w:szCs w:val="20"/>
              </w:rPr>
            </w:pPr>
          </w:p>
          <w:p w:rsidR="009D2DFD" w:rsidRPr="00DF0B3B" w:rsidRDefault="009D2DFD" w:rsidP="00DF0B3B">
            <w:pPr>
              <w:tabs>
                <w:tab w:val="left" w:pos="1080"/>
                <w:tab w:val="center" w:pos="2114"/>
              </w:tabs>
              <w:rPr>
                <w:noProof/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A ) </w:t>
            </w:r>
            <w:r w:rsidRPr="00DF0B3B">
              <w:rPr>
                <w:sz w:val="28"/>
                <w:szCs w:val="28"/>
              </w:rPr>
              <w:fldChar w:fldCharType="begin"/>
            </w:r>
            <w:r w:rsidRPr="00DF0B3B">
              <w:rPr>
                <w:sz w:val="28"/>
                <w:szCs w:val="28"/>
              </w:rPr>
              <w:instrText xml:space="preserve"> QUOTE </w:instrText>
            </w:r>
            <w:r w:rsidRPr="00DF0B3B">
              <w:pict>
                <v:shape id="_x0000_i1108" type="#_x0000_t75" style="width:15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570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C31570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-3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9" o:title="" chromakey="white"/>
                </v:shape>
              </w:pict>
            </w:r>
            <w:r w:rsidRPr="00DF0B3B">
              <w:rPr>
                <w:sz w:val="28"/>
                <w:szCs w:val="28"/>
              </w:rPr>
              <w:instrText xml:space="preserve"> </w:instrText>
            </w:r>
            <w:r w:rsidRPr="00DF0B3B">
              <w:rPr>
                <w:sz w:val="28"/>
                <w:szCs w:val="28"/>
              </w:rPr>
              <w:fldChar w:fldCharType="separate"/>
            </w:r>
            <w:r w:rsidRPr="00DF0B3B">
              <w:pict>
                <v:shape id="_x0000_i1109" type="#_x0000_t75" style="width:15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570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C31570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-3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9" o:title="" chromakey="white"/>
                </v:shape>
              </w:pict>
            </w:r>
            <w:r w:rsidRPr="00DF0B3B">
              <w:rPr>
                <w:sz w:val="28"/>
                <w:szCs w:val="28"/>
              </w:rPr>
              <w:fldChar w:fldCharType="end"/>
            </w:r>
            <w:r w:rsidRPr="00DF0B3B">
              <w:rPr>
                <w:sz w:val="28"/>
                <w:szCs w:val="28"/>
              </w:rPr>
              <w:t xml:space="preserve">        </w:t>
            </w:r>
            <w:r w:rsidRPr="00DF0B3B">
              <w:rPr>
                <w:sz w:val="20"/>
                <w:szCs w:val="20"/>
              </w:rPr>
              <w:t xml:space="preserve">B ) </w:t>
            </w:r>
            <w:r w:rsidRPr="00DF0B3B">
              <w:rPr>
                <w:sz w:val="28"/>
                <w:szCs w:val="28"/>
              </w:rPr>
              <w:fldChar w:fldCharType="begin"/>
            </w:r>
            <w:r w:rsidRPr="00DF0B3B">
              <w:rPr>
                <w:sz w:val="28"/>
                <w:szCs w:val="28"/>
              </w:rPr>
              <w:instrText xml:space="preserve"> QUOTE </w:instrText>
            </w:r>
            <w:r w:rsidRPr="00DF0B3B">
              <w:pict>
                <v:shape id="_x0000_i1110" type="#_x0000_t75" style="width:15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4AF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9454AF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-7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0" o:title="" chromakey="white"/>
                </v:shape>
              </w:pict>
            </w:r>
            <w:r w:rsidRPr="00DF0B3B">
              <w:rPr>
                <w:sz w:val="28"/>
                <w:szCs w:val="28"/>
              </w:rPr>
              <w:instrText xml:space="preserve"> </w:instrText>
            </w:r>
            <w:r w:rsidRPr="00DF0B3B">
              <w:rPr>
                <w:sz w:val="28"/>
                <w:szCs w:val="28"/>
              </w:rPr>
              <w:fldChar w:fldCharType="separate"/>
            </w:r>
            <w:r w:rsidRPr="00DF0B3B">
              <w:pict>
                <v:shape id="_x0000_i1111" type="#_x0000_t75" style="width:15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4AF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9454AF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-7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0" o:title="" chromakey="white"/>
                </v:shape>
              </w:pict>
            </w:r>
            <w:r w:rsidRPr="00DF0B3B">
              <w:rPr>
                <w:sz w:val="28"/>
                <w:szCs w:val="28"/>
              </w:rPr>
              <w:fldChar w:fldCharType="end"/>
            </w:r>
            <w:r w:rsidRPr="00DF0B3B">
              <w:rPr>
                <w:sz w:val="28"/>
                <w:szCs w:val="28"/>
              </w:rPr>
              <w:t xml:space="preserve">      </w:t>
            </w:r>
            <w:r w:rsidRPr="00DF0B3B">
              <w:rPr>
                <w:sz w:val="20"/>
                <w:szCs w:val="20"/>
              </w:rPr>
              <w:t xml:space="preserve">C ) </w:t>
            </w:r>
            <w:r>
              <w:rPr>
                <w:sz w:val="28"/>
                <w:szCs w:val="28"/>
              </w:rPr>
              <w:t xml:space="preserve"> </w:t>
            </w:r>
            <w:r w:rsidRPr="00DF0B3B">
              <w:rPr>
                <w:sz w:val="28"/>
                <w:szCs w:val="28"/>
              </w:rPr>
              <w:t xml:space="preserve">       </w:t>
            </w:r>
            <w:r w:rsidRPr="00DF0B3B">
              <w:rPr>
                <w:sz w:val="20"/>
                <w:szCs w:val="20"/>
              </w:rPr>
              <w:t>D )</w:t>
            </w:r>
            <w:r w:rsidRPr="00DF0B3B">
              <w:rPr>
                <w:position w:val="-24"/>
                <w:sz w:val="20"/>
                <w:szCs w:val="20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DF0B3B">
              <w:rPr>
                <w:sz w:val="28"/>
                <w:szCs w:val="28"/>
              </w:rPr>
              <w:t xml:space="preserve"> </w:t>
            </w:r>
          </w:p>
        </w:tc>
      </w:tr>
      <w:tr w:rsidR="009D2DFD" w:rsidRPr="00CE0483" w:rsidTr="00DF0B3B">
        <w:trPr>
          <w:trHeight w:val="210"/>
          <w:jc w:val="center"/>
        </w:trPr>
        <w:tc>
          <w:tcPr>
            <w:tcW w:w="4443" w:type="dxa"/>
          </w:tcPr>
          <w:p w:rsidR="009D2DFD" w:rsidRPr="00DF0B3B" w:rsidRDefault="009D2DFD" w:rsidP="00064EF4">
            <w:pPr>
              <w:rPr>
                <w:sz w:val="20"/>
                <w:szCs w:val="20"/>
              </w:rPr>
            </w:pPr>
            <w:r>
              <w:rPr>
                <w:noProof/>
              </w:rPr>
              <w:pict>
                <v:shape id="_x0000_s1030" type="#_x0000_t75" style="position:absolute;margin-left:5.85pt;margin-top:12.15pt;width:81.75pt;height:59.25pt;z-index:251659776;mso-position-horizontal-relative:text;mso-position-vertical-relative:text" wrapcoords="-198 0 -198 21327 21600 21327 21600 0 -198 0">
                  <v:imagedata r:id="rId101" o:title=""/>
                  <w10:wrap type="tight"/>
                </v:shape>
                <o:OLEObject Type="Embed" ProgID="PBrush" ShapeID="_x0000_s1030" DrawAspect="Content" ObjectID="_1414763740" r:id="rId102"/>
              </w:pict>
            </w:r>
            <w:r w:rsidRPr="00DF0B3B">
              <w:rPr>
                <w:sz w:val="20"/>
                <w:szCs w:val="20"/>
              </w:rPr>
              <w:t xml:space="preserve">23)Çarpma tablosu doldurulduğunda a,b,c değerleri                             için  </w:t>
            </w:r>
            <w:r w:rsidRPr="00DF0B3B">
              <w:rPr>
                <w:sz w:val="28"/>
                <w:szCs w:val="28"/>
              </w:rPr>
              <w:fldChar w:fldCharType="begin"/>
            </w:r>
            <w:r w:rsidRPr="00DF0B3B">
              <w:rPr>
                <w:sz w:val="28"/>
                <w:szCs w:val="28"/>
              </w:rPr>
              <w:instrText xml:space="preserve"> QUOTE </w:instrText>
            </w:r>
            <w:r w:rsidRPr="00DF0B3B">
              <w:pict>
                <v:shape id="_x0000_i1114" type="#_x0000_t75" style="width:29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0D87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800D87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-2.c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b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3" o:title="" chromakey="white"/>
                </v:shape>
              </w:pict>
            </w:r>
            <w:r w:rsidRPr="00DF0B3B">
              <w:rPr>
                <w:sz w:val="28"/>
                <w:szCs w:val="28"/>
              </w:rPr>
              <w:instrText xml:space="preserve"> </w:instrText>
            </w:r>
            <w:r w:rsidRPr="00DF0B3B">
              <w:rPr>
                <w:sz w:val="28"/>
                <w:szCs w:val="28"/>
              </w:rPr>
              <w:fldChar w:fldCharType="separate"/>
            </w:r>
            <w:r w:rsidRPr="00DF0B3B">
              <w:pict>
                <v:shape id="_x0000_i1115" type="#_x0000_t75" style="width:29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0D87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800D87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-2.c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b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3" o:title="" chromakey="white"/>
                </v:shape>
              </w:pict>
            </w:r>
            <w:r w:rsidRPr="00DF0B3B">
              <w:rPr>
                <w:sz w:val="28"/>
                <w:szCs w:val="28"/>
              </w:rPr>
              <w:fldChar w:fldCharType="end"/>
            </w:r>
            <w:r w:rsidRPr="00DF0B3B">
              <w:rPr>
                <w:sz w:val="28"/>
                <w:szCs w:val="28"/>
              </w:rPr>
              <w:t xml:space="preserve"> =?</w:t>
            </w:r>
          </w:p>
          <w:p w:rsidR="009D2DFD" w:rsidRPr="00DF0B3B" w:rsidRDefault="009D2DFD" w:rsidP="002B46C9">
            <w:pPr>
              <w:rPr>
                <w:sz w:val="20"/>
                <w:szCs w:val="20"/>
              </w:rPr>
            </w:pPr>
          </w:p>
          <w:p w:rsidR="009D2DFD" w:rsidRPr="00DF0B3B" w:rsidRDefault="009D2DFD" w:rsidP="002B46C9">
            <w:pPr>
              <w:rPr>
                <w:sz w:val="20"/>
                <w:szCs w:val="20"/>
              </w:rPr>
            </w:pPr>
          </w:p>
        </w:tc>
        <w:tc>
          <w:tcPr>
            <w:tcW w:w="4444" w:type="dxa"/>
            <w:vMerge w:val="restart"/>
          </w:tcPr>
          <w:p w:rsidR="009D2DFD" w:rsidRPr="00DF0B3B" w:rsidRDefault="009D2DFD" w:rsidP="00064EF4">
            <w:pPr>
              <w:pStyle w:val="AralkYok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30)</w:t>
            </w:r>
            <w:r w:rsidRPr="00DF0B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Aşağıdaki ifadelerde boş bırakılan yerlere “NEGATİF, SIFIR, POZİTİF” kelimelerinden uygun olanını yazınız.</w:t>
            </w:r>
          </w:p>
          <w:p w:rsidR="009D2DFD" w:rsidRPr="00DF0B3B" w:rsidRDefault="009D2DFD" w:rsidP="00064EF4">
            <w:pPr>
              <w:pStyle w:val="AralkYok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D2DFD" w:rsidRPr="00DF0B3B" w:rsidRDefault="009D2DFD" w:rsidP="00064EF4">
            <w:pPr>
              <w:pStyle w:val="AralkYok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bCs/>
                <w:sz w:val="20"/>
                <w:szCs w:val="20"/>
              </w:rPr>
              <w:t>A)Bütün ……………… rasyonel sayılar sıfırdan küçüktür.</w:t>
            </w:r>
          </w:p>
          <w:p w:rsidR="009D2DFD" w:rsidRPr="00DF0B3B" w:rsidRDefault="009D2DFD" w:rsidP="00064EF4">
            <w:pPr>
              <w:pStyle w:val="AralkYok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D2DFD" w:rsidRPr="00DF0B3B" w:rsidRDefault="009D2DFD" w:rsidP="00064EF4">
            <w:pPr>
              <w:pStyle w:val="AralkYok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bCs/>
                <w:sz w:val="20"/>
                <w:szCs w:val="20"/>
              </w:rPr>
              <w:t>B)Pozitif rasyonel sayılar …………..sayısından büyüktür.</w:t>
            </w:r>
          </w:p>
          <w:p w:rsidR="009D2DFD" w:rsidRPr="00DF0B3B" w:rsidRDefault="009D2DFD" w:rsidP="00064EF4">
            <w:pPr>
              <w:pStyle w:val="AralkYok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D2DFD" w:rsidRPr="00DF0B3B" w:rsidRDefault="009D2DFD" w:rsidP="00064EF4">
            <w:pPr>
              <w:pStyle w:val="AralkYok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bCs/>
                <w:sz w:val="20"/>
                <w:szCs w:val="20"/>
              </w:rPr>
              <w:t>C)Negatif rasyonel sayıların mutlak değeri …………….. rasyonel sayıdır.</w:t>
            </w:r>
          </w:p>
          <w:p w:rsidR="009D2DFD" w:rsidRPr="00DF0B3B" w:rsidRDefault="009D2DFD" w:rsidP="00064EF4">
            <w:pPr>
              <w:pStyle w:val="AralkYok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</w:tc>
      </w:tr>
      <w:tr w:rsidR="009D2DFD" w:rsidRPr="00CE0483" w:rsidTr="00DF0B3B">
        <w:trPr>
          <w:trHeight w:val="210"/>
          <w:jc w:val="center"/>
        </w:trPr>
        <w:tc>
          <w:tcPr>
            <w:tcW w:w="4443" w:type="dxa"/>
          </w:tcPr>
          <w:p w:rsidR="009D2DFD" w:rsidRPr="00DF0B3B" w:rsidRDefault="009D2DFD" w:rsidP="002B46C9">
            <w:pPr>
              <w:pStyle w:val="AralkYok1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24)</w:t>
            </w:r>
            <w:r w:rsidRPr="00DF0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             (-9–9:9+4.5–6)=? işleminin sonucu kaçtir?</w:t>
            </w:r>
          </w:p>
          <w:p w:rsidR="009D2DFD" w:rsidRPr="00DF0B3B" w:rsidRDefault="009D2DFD" w:rsidP="00EA7795">
            <w:pPr>
              <w:rPr>
                <w:noProof/>
                <w:sz w:val="20"/>
                <w:szCs w:val="20"/>
              </w:rPr>
            </w:pPr>
            <w:r w:rsidRPr="00DF0B3B">
              <w:rPr>
                <w:sz w:val="20"/>
                <w:szCs w:val="20"/>
                <w:lang w:val="it-IT"/>
              </w:rPr>
              <w:t>A)  -24</w:t>
            </w:r>
            <w:r w:rsidRPr="00DF0B3B">
              <w:rPr>
                <w:sz w:val="20"/>
                <w:szCs w:val="20"/>
                <w:lang w:val="it-IT"/>
              </w:rPr>
              <w:tab/>
              <w:t xml:space="preserve">     B)    1</w:t>
            </w:r>
            <w:r w:rsidRPr="00DF0B3B">
              <w:rPr>
                <w:sz w:val="20"/>
                <w:szCs w:val="20"/>
                <w:lang w:val="it-IT"/>
              </w:rPr>
              <w:tab/>
              <w:t>C)    24</w:t>
            </w:r>
            <w:r w:rsidRPr="00DF0B3B">
              <w:rPr>
                <w:sz w:val="20"/>
                <w:szCs w:val="20"/>
                <w:lang w:val="it-IT"/>
              </w:rPr>
              <w:tab/>
              <w:t xml:space="preserve">        D)     4</w:t>
            </w:r>
          </w:p>
        </w:tc>
        <w:tc>
          <w:tcPr>
            <w:tcW w:w="4444" w:type="dxa"/>
            <w:vMerge/>
          </w:tcPr>
          <w:p w:rsidR="009D2DFD" w:rsidRPr="00DF0B3B" w:rsidRDefault="009D2DFD" w:rsidP="00DF0B3B">
            <w:pPr>
              <w:tabs>
                <w:tab w:val="left" w:pos="1200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9D2DFD" w:rsidRPr="00CE0483" w:rsidTr="00DF0B3B">
        <w:trPr>
          <w:trHeight w:val="210"/>
          <w:jc w:val="center"/>
        </w:trPr>
        <w:tc>
          <w:tcPr>
            <w:tcW w:w="4443" w:type="dxa"/>
          </w:tcPr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noProof/>
                <w:sz w:val="20"/>
                <w:szCs w:val="20"/>
              </w:rPr>
              <w:t>25)</w:t>
            </w:r>
            <w:r w:rsidRPr="00DF0B3B">
              <w:rPr>
                <w:sz w:val="20"/>
                <w:szCs w:val="20"/>
              </w:rPr>
              <w:t xml:space="preserve"> </w:t>
            </w:r>
            <w:r w:rsidRPr="00DF0B3B">
              <w:rPr>
                <w:position w:val="-24"/>
                <w:sz w:val="20"/>
                <w:szCs w:val="20"/>
              </w:rPr>
              <w:object w:dxaOrig="2079" w:dyaOrig="620">
                <v:shape id="_x0000_i1116" type="#_x0000_t75" style="width:104.25pt;height:30.75pt" o:ole="">
                  <v:imagedata r:id="rId104" o:title=""/>
                </v:shape>
                <o:OLEObject Type="Embed" ProgID="Equation.3" ShapeID="_x0000_i1116" DrawAspect="Content" ObjectID="_1414763725" r:id="rId105"/>
              </w:object>
            </w:r>
            <w:r w:rsidRPr="00DF0B3B">
              <w:rPr>
                <w:sz w:val="20"/>
                <w:szCs w:val="20"/>
              </w:rPr>
              <w:t>ise aşağıdakilerden hangisi doğrudur?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 xml:space="preserve">A) </w:t>
            </w:r>
            <w:r w:rsidRPr="00DF0B3B">
              <w:rPr>
                <w:position w:val="-6"/>
                <w:sz w:val="20"/>
                <w:szCs w:val="20"/>
              </w:rPr>
              <w:object w:dxaOrig="960" w:dyaOrig="279">
                <v:shape id="_x0000_i1117" type="#_x0000_t75" style="width:48pt;height:14.25pt" o:ole="">
                  <v:imagedata r:id="rId106" o:title=""/>
                </v:shape>
                <o:OLEObject Type="Embed" ProgID="Equation.3" ShapeID="_x0000_i1117" DrawAspect="Content" ObjectID="_1414763726" r:id="rId107"/>
              </w:object>
            </w:r>
            <w:r w:rsidRPr="00DF0B3B">
              <w:rPr>
                <w:sz w:val="20"/>
                <w:szCs w:val="20"/>
              </w:rPr>
              <w:t xml:space="preserve">             B) </w:t>
            </w:r>
            <w:r w:rsidRPr="00DF0B3B">
              <w:rPr>
                <w:position w:val="-6"/>
                <w:sz w:val="20"/>
                <w:szCs w:val="20"/>
              </w:rPr>
              <w:object w:dxaOrig="960" w:dyaOrig="279">
                <v:shape id="_x0000_i1118" type="#_x0000_t75" style="width:48pt;height:14.25pt" o:ole="">
                  <v:imagedata r:id="rId108" o:title=""/>
                </v:shape>
                <o:OLEObject Type="Embed" ProgID="Equation.3" ShapeID="_x0000_i1118" DrawAspect="Content" ObjectID="_1414763727" r:id="rId109"/>
              </w:object>
            </w:r>
            <w:r w:rsidRPr="00DF0B3B">
              <w:rPr>
                <w:sz w:val="20"/>
                <w:szCs w:val="20"/>
              </w:rPr>
              <w:t xml:space="preserve">                                                  C) </w:t>
            </w:r>
            <w:r w:rsidRPr="00DF0B3B">
              <w:rPr>
                <w:position w:val="-6"/>
                <w:sz w:val="20"/>
                <w:szCs w:val="20"/>
              </w:rPr>
              <w:object w:dxaOrig="960" w:dyaOrig="279">
                <v:shape id="_x0000_i1119" type="#_x0000_t75" style="width:48pt;height:14.25pt" o:ole="">
                  <v:imagedata r:id="rId110" o:title=""/>
                </v:shape>
                <o:OLEObject Type="Embed" ProgID="Equation.3" ShapeID="_x0000_i1119" DrawAspect="Content" ObjectID="_1414763728" r:id="rId111"/>
              </w:object>
            </w:r>
            <w:r w:rsidRPr="00DF0B3B">
              <w:rPr>
                <w:sz w:val="20"/>
                <w:szCs w:val="20"/>
              </w:rPr>
              <w:t xml:space="preserve">             D) </w:t>
            </w:r>
            <w:r w:rsidRPr="00DF0B3B">
              <w:rPr>
                <w:position w:val="-6"/>
                <w:sz w:val="20"/>
                <w:szCs w:val="20"/>
              </w:rPr>
              <w:object w:dxaOrig="960" w:dyaOrig="279">
                <v:shape id="_x0000_i1120" type="#_x0000_t75" style="width:48pt;height:14.25pt" o:ole="">
                  <v:imagedata r:id="rId112" o:title=""/>
                </v:shape>
                <o:OLEObject Type="Embed" ProgID="Equation.3" ShapeID="_x0000_i1120" DrawAspect="Content" ObjectID="_1414763729" r:id="rId113"/>
              </w:objec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4444" w:type="dxa"/>
            <w:vMerge/>
          </w:tcPr>
          <w:p w:rsidR="009D2DFD" w:rsidRPr="00DF0B3B" w:rsidRDefault="009D2DFD" w:rsidP="00DF0B3B">
            <w:pPr>
              <w:tabs>
                <w:tab w:val="left" w:pos="1200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9D2DFD" w:rsidRPr="00CE0483" w:rsidTr="00DF0B3B">
        <w:trPr>
          <w:trHeight w:val="210"/>
          <w:jc w:val="center"/>
        </w:trPr>
        <w:tc>
          <w:tcPr>
            <w:tcW w:w="4443" w:type="dxa"/>
          </w:tcPr>
          <w:p w:rsidR="009D2DFD" w:rsidRPr="00DF0B3B" w:rsidRDefault="009D2DFD" w:rsidP="00D15880">
            <w:pPr>
              <w:rPr>
                <w:b/>
                <w:sz w:val="20"/>
                <w:szCs w:val="20"/>
              </w:rPr>
            </w:pPr>
            <w:r w:rsidRPr="00DF0B3B">
              <w:rPr>
                <w:b/>
                <w:sz w:val="20"/>
                <w:szCs w:val="20"/>
              </w:rPr>
              <w:t>31)             2008-SBS</w:t>
            </w:r>
          </w:p>
          <w:p w:rsidR="009D2DFD" w:rsidRPr="00DF0B3B" w:rsidRDefault="009D2DFD" w:rsidP="00D15880">
            <w:pPr>
              <w:rPr>
                <w:b/>
                <w:sz w:val="20"/>
                <w:szCs w:val="20"/>
              </w:rPr>
            </w:pPr>
            <w:r w:rsidRPr="00DF0B3B">
              <w:rPr>
                <w:b/>
                <w:noProof/>
                <w:sz w:val="20"/>
                <w:szCs w:val="20"/>
              </w:rPr>
              <w:pict>
                <v:shape id="Resim 1" o:spid="_x0000_i1121" type="#_x0000_t75" style="width:207.75pt;height:169.5pt;visibility:visible">
                  <v:imagedata r:id="rId114" o:title=""/>
                </v:shape>
              </w:pict>
            </w:r>
          </w:p>
        </w:tc>
        <w:tc>
          <w:tcPr>
            <w:tcW w:w="4444" w:type="dxa"/>
          </w:tcPr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36)  Bir sepet cevizi Ali,Burcu,Cem ve Duru paylaşıyor.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 xml:space="preserve">Ali  </w:t>
            </w:r>
            <w:r w:rsidRPr="00DF0B3B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320" w:dyaOrig="620">
                <v:shape id="_x0000_i1122" type="#_x0000_t75" style="width:15.75pt;height:30.75pt" o:ole="">
                  <v:imagedata r:id="rId115" o:title=""/>
                </v:shape>
                <o:OLEObject Type="Embed" ProgID="Equation.3" ShapeID="_x0000_i1122" DrawAspect="Content" ObjectID="_1414763730" r:id="rId116"/>
              </w:objec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 xml:space="preserve">unu, </w:t>
            </w:r>
            <w:r w:rsidRPr="00DF0B3B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240" w:dyaOrig="620">
                <v:shape id="_x0000_i1123" type="#_x0000_t75" style="width:12pt;height:30.75pt" o:ole="">
                  <v:imagedata r:id="rId117" o:title=""/>
                </v:shape>
                <o:OLEObject Type="Embed" ProgID="Equation.3" ShapeID="_x0000_i1123" DrawAspect="Content" ObjectID="_1414763731" r:id="rId118"/>
              </w:objec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ini Burcu, </w:t>
            </w:r>
            <w:r w:rsidRPr="00DF0B3B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240" w:dyaOrig="620">
                <v:shape id="_x0000_i1124" type="#_x0000_t75" style="width:12pt;height:30.75pt" o:ole="">
                  <v:imagedata r:id="rId119" o:title=""/>
                </v:shape>
                <o:OLEObject Type="Embed" ProgID="Equation.3" ShapeID="_x0000_i1124" DrawAspect="Content" ObjectID="_1414763732" r:id="rId120"/>
              </w:object>
            </w: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>ünü Cem ve kalanları Duru alıyor. En çok cevizi kim almıştır?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>A ) Ali           B ) Burcu         C ) Cem         D ) Duru</w:t>
            </w:r>
          </w:p>
          <w:p w:rsidR="009D2DFD" w:rsidRPr="00DF0B3B" w:rsidRDefault="009D2DFD" w:rsidP="00DF0B3B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</w:tc>
      </w:tr>
      <w:tr w:rsidR="009D2DFD" w:rsidRPr="00CE0483" w:rsidTr="00DF0B3B">
        <w:trPr>
          <w:trHeight w:val="210"/>
          <w:jc w:val="center"/>
        </w:trPr>
        <w:tc>
          <w:tcPr>
            <w:tcW w:w="4443" w:type="dxa"/>
          </w:tcPr>
          <w:p w:rsidR="009D2DFD" w:rsidRPr="00DF0B3B" w:rsidRDefault="009D2DFD" w:rsidP="00D15880">
            <w:pPr>
              <w:rPr>
                <w:b/>
                <w:sz w:val="20"/>
                <w:szCs w:val="20"/>
              </w:rPr>
            </w:pPr>
            <w:r w:rsidRPr="00DF0B3B">
              <w:rPr>
                <w:b/>
                <w:sz w:val="20"/>
                <w:szCs w:val="20"/>
              </w:rPr>
              <w:t>32)               2009-SBS</w:t>
            </w:r>
          </w:p>
          <w:p w:rsidR="009D2DFD" w:rsidRPr="00DF0B3B" w:rsidRDefault="009D2DFD" w:rsidP="00D15880">
            <w:pPr>
              <w:rPr>
                <w:b/>
                <w:sz w:val="20"/>
                <w:szCs w:val="20"/>
              </w:rPr>
            </w:pPr>
            <w:r w:rsidRPr="00DF0B3B">
              <w:rPr>
                <w:b/>
                <w:noProof/>
                <w:sz w:val="20"/>
                <w:szCs w:val="20"/>
              </w:rPr>
              <w:pict>
                <v:shape id="Resim 193" o:spid="_x0000_i1125" type="#_x0000_t75" style="width:207pt;height:80.25pt;visibility:visible">
                  <v:imagedata r:id="rId121" o:title=""/>
                </v:shape>
              </w:pict>
            </w:r>
          </w:p>
        </w:tc>
        <w:tc>
          <w:tcPr>
            <w:tcW w:w="4444" w:type="dxa"/>
          </w:tcPr>
          <w:p w:rsidR="009D2DFD" w:rsidRPr="00DF0B3B" w:rsidRDefault="009D2DFD" w:rsidP="00183217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37)   0,</w:t>
            </w: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fldChar w:fldCharType="begin"/>
            </w: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instrText xml:space="preserve"> QUOTE </w:instrText>
            </w:r>
            <w:r w:rsidRPr="00DF0B3B">
              <w:pict>
                <v:shape id="_x0000_i1126" type="#_x0000_t75" style="width:12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4FFC&quot;/&gt;&lt;wsp:rsid wsp:val=&quot;00FF5AC7&quot;/&gt;&lt;wsp:rsid wsp:val=&quot;00FF636E&quot;/&gt;&lt;/wsp:rsids&gt;&lt;/w:docPr&gt;&lt;w:body&gt;&lt;w:p wsp:rsidR=&quot;00000000&quot; wsp:rsidRDefault=&quot;00FF4FFC&quot;&gt;&lt;m:oMathPara&gt;&lt;m:oMath&gt;&lt;m:acc&gt;&lt;m:accPr&gt;&lt;m:chr m:val=&quot;Ì…&quot;/&gt;&lt;m:ctrlPr&gt;&lt;w:rPr&gt;&lt;w:rFonts w:ascii=&quot;Cambria Math&quot;/&gt;&lt;wx:font wx:val=&quot;Cambria Math&quot;/&gt;&lt;w:i/&gt;&lt;w:noProof/&gt;&lt;w:sz w:val=&quot;20&quot;/&gt;&lt;w:sz-cs w:val=&quot;20&quot;/&gt;&lt;/w:rPr&gt;&lt;/m:ctrlPr&gt;&lt;/m:accPr&gt;&lt;m:e&gt;&lt;m:r&gt;&lt;w:rPr&gt;&lt;w:rFonts w:ascii=&quot;Cambria Math&quot;/&gt;&lt;wx:font wx:val=&quot;Cambria Math&quot;/&gt;&lt;w:i/&gt;&lt;w:noProof/&gt;&lt;w:sz w:val=&quot;20&quot;/&gt;&lt;w:sz-cs w:val=&quot;20&quot;/&gt;&lt;/w:rPr&gt;&lt;m:t&gt;45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2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instrText xml:space="preserve"> </w:instrText>
            </w: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fldChar w:fldCharType="separate"/>
            </w:r>
            <w:r w:rsidRPr="00DF0B3B">
              <w:pict>
                <v:shape id="_x0000_i1127" type="#_x0000_t75" style="width:12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4FFC&quot;/&gt;&lt;wsp:rsid wsp:val=&quot;00FF5AC7&quot;/&gt;&lt;wsp:rsid wsp:val=&quot;00FF636E&quot;/&gt;&lt;/wsp:rsids&gt;&lt;/w:docPr&gt;&lt;w:body&gt;&lt;w:p wsp:rsidR=&quot;00000000&quot; wsp:rsidRDefault=&quot;00FF4FFC&quot;&gt;&lt;m:oMathPara&gt;&lt;m:oMath&gt;&lt;m:acc&gt;&lt;m:accPr&gt;&lt;m:chr m:val=&quot;Ì…&quot;/&gt;&lt;m:ctrlPr&gt;&lt;w:rPr&gt;&lt;w:rFonts w:ascii=&quot;Cambria Math&quot;/&gt;&lt;wx:font wx:val=&quot;Cambria Math&quot;/&gt;&lt;w:i/&gt;&lt;w:noProof/&gt;&lt;w:sz w:val=&quot;20&quot;/&gt;&lt;w:sz-cs w:val=&quot;20&quot;/&gt;&lt;/w:rPr&gt;&lt;/m:ctrlPr&gt;&lt;/m:accPr&gt;&lt;m:e&gt;&lt;m:r&gt;&lt;w:rPr&gt;&lt;w:rFonts w:ascii=&quot;Cambria Math&quot;/&gt;&lt;wx:font wx:val=&quot;Cambria Math&quot;/&gt;&lt;w:i/&gt;&lt;w:noProof/&gt;&lt;w:sz w:val=&quot;20&quot;/&gt;&lt;w:sz-cs w:val=&quot;20&quot;/&gt;&lt;/w:rPr&gt;&lt;m:t&gt;45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2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fldChar w:fldCharType="end"/>
            </w: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 xml:space="preserve"> sayısının rasyonel gösterimi hangisidir?</w:t>
            </w:r>
          </w:p>
          <w:p w:rsidR="009D2DFD" w:rsidRPr="00DF0B3B" w:rsidRDefault="009D2DFD" w:rsidP="00183217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  <w:p w:rsidR="009D2DFD" w:rsidRPr="00DF0B3B" w:rsidRDefault="009D2DFD" w:rsidP="00DF0B3B">
            <w:pPr>
              <w:tabs>
                <w:tab w:val="left" w:pos="1200"/>
              </w:tabs>
              <w:jc w:val="center"/>
              <w:rPr>
                <w:b/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A)</w:t>
            </w:r>
            <w:r w:rsidRPr="00DF0B3B">
              <w:rPr>
                <w:position w:val="-24"/>
                <w:sz w:val="20"/>
                <w:szCs w:val="20"/>
              </w:rPr>
              <w:object w:dxaOrig="300" w:dyaOrig="620">
                <v:shape id="_x0000_i1128" type="#_x0000_t75" style="width:15pt;height:30.75pt" o:ole="">
                  <v:imagedata r:id="rId123" o:title=""/>
                </v:shape>
                <o:OLEObject Type="Embed" ProgID="Equation.3" ShapeID="_x0000_i1128" DrawAspect="Content" ObjectID="_1414763733" r:id="rId124"/>
              </w:object>
            </w:r>
            <w:r w:rsidRPr="00DF0B3B">
              <w:rPr>
                <w:sz w:val="20"/>
                <w:szCs w:val="20"/>
              </w:rPr>
              <w:t xml:space="preserve">       B)</w:t>
            </w:r>
            <w:r w:rsidRPr="00DF0B3B">
              <w:rPr>
                <w:position w:val="-24"/>
                <w:sz w:val="20"/>
                <w:szCs w:val="20"/>
              </w:rPr>
              <w:object w:dxaOrig="220" w:dyaOrig="620">
                <v:shape id="_x0000_i1129" type="#_x0000_t75" style="width:11.25pt;height:30.75pt" o:ole="">
                  <v:imagedata r:id="rId125" o:title=""/>
                </v:shape>
                <o:OLEObject Type="Embed" ProgID="Equation.3" ShapeID="_x0000_i1129" DrawAspect="Content" ObjectID="_1414763734" r:id="rId126"/>
              </w:object>
            </w:r>
            <w:r w:rsidRPr="00DF0B3B">
              <w:rPr>
                <w:sz w:val="20"/>
                <w:szCs w:val="20"/>
              </w:rPr>
              <w:tab/>
              <w:t xml:space="preserve">          C) </w:t>
            </w:r>
            <w:r w:rsidRPr="00DF0B3B">
              <w:rPr>
                <w:position w:val="-24"/>
                <w:sz w:val="20"/>
                <w:szCs w:val="20"/>
              </w:rPr>
              <w:object w:dxaOrig="320" w:dyaOrig="620">
                <v:shape id="_x0000_i1130" type="#_x0000_t75" style="width:15.75pt;height:30.75pt" o:ole="">
                  <v:imagedata r:id="rId127" o:title=""/>
                </v:shape>
                <o:OLEObject Type="Embed" ProgID="Equation.3" ShapeID="_x0000_i1130" DrawAspect="Content" ObjectID="_1414763735" r:id="rId128"/>
              </w:object>
            </w:r>
            <w:r w:rsidRPr="00DF0B3B">
              <w:rPr>
                <w:sz w:val="20"/>
                <w:szCs w:val="20"/>
              </w:rPr>
              <w:tab/>
              <w:t xml:space="preserve">          D)</w:t>
            </w:r>
            <w:r w:rsidRPr="00DF0B3B">
              <w:rPr>
                <w:position w:val="-24"/>
                <w:sz w:val="20"/>
                <w:szCs w:val="20"/>
              </w:rPr>
              <w:object w:dxaOrig="360" w:dyaOrig="620">
                <v:shape id="_x0000_i1131" type="#_x0000_t75" style="width:18pt;height:30.75pt" o:ole="">
                  <v:imagedata r:id="rId129" o:title=""/>
                </v:shape>
                <o:OLEObject Type="Embed" ProgID="Equation.3" ShapeID="_x0000_i1131" DrawAspect="Content" ObjectID="_1414763736" r:id="rId130"/>
              </w:object>
            </w:r>
          </w:p>
        </w:tc>
      </w:tr>
      <w:tr w:rsidR="009D2DFD" w:rsidRPr="00CE0483" w:rsidTr="00DF0B3B">
        <w:trPr>
          <w:trHeight w:val="210"/>
          <w:jc w:val="center"/>
        </w:trPr>
        <w:tc>
          <w:tcPr>
            <w:tcW w:w="4443" w:type="dxa"/>
          </w:tcPr>
          <w:p w:rsidR="009D2DFD" w:rsidRPr="00DF0B3B" w:rsidRDefault="009D2DFD" w:rsidP="00D15880">
            <w:pPr>
              <w:rPr>
                <w:b/>
                <w:sz w:val="20"/>
                <w:szCs w:val="20"/>
              </w:rPr>
            </w:pPr>
            <w:r w:rsidRPr="00DF0B3B">
              <w:rPr>
                <w:b/>
                <w:sz w:val="20"/>
                <w:szCs w:val="20"/>
              </w:rPr>
              <w:t>33)             2009-SBS</w:t>
            </w:r>
          </w:p>
          <w:p w:rsidR="009D2DFD" w:rsidRPr="00DF0B3B" w:rsidRDefault="009D2DFD" w:rsidP="00D15880">
            <w:pPr>
              <w:rPr>
                <w:b/>
                <w:sz w:val="20"/>
                <w:szCs w:val="20"/>
              </w:rPr>
            </w:pPr>
            <w:r w:rsidRPr="00DF0B3B">
              <w:rPr>
                <w:b/>
                <w:noProof/>
                <w:sz w:val="20"/>
                <w:szCs w:val="20"/>
              </w:rPr>
              <w:pict>
                <v:shape id="Resim 205" o:spid="_x0000_i1132" type="#_x0000_t75" style="width:210pt;height:88.5pt;visibility:visible">
                  <v:imagedata r:id="rId131" o:title=""/>
                </v:shape>
              </w:pict>
            </w:r>
          </w:p>
        </w:tc>
        <w:tc>
          <w:tcPr>
            <w:tcW w:w="4444" w:type="dxa"/>
          </w:tcPr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38)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position w:val="-24"/>
                <w:sz w:val="20"/>
                <w:szCs w:val="20"/>
              </w:rPr>
              <w:object w:dxaOrig="1140" w:dyaOrig="620">
                <v:shape id="_x0000_i1133" type="#_x0000_t75" style="width:57pt;height:30.75pt" o:ole="">
                  <v:imagedata r:id="rId132" o:title=""/>
                </v:shape>
                <o:OLEObject Type="Embed" ProgID="Equation.3" ShapeID="_x0000_i1133" DrawAspect="Content" ObjectID="_1414763737" r:id="rId133"/>
              </w:object>
            </w:r>
            <w:r w:rsidRPr="00DF0B3B">
              <w:rPr>
                <w:sz w:val="20"/>
                <w:szCs w:val="20"/>
              </w:rPr>
              <w:t xml:space="preserve">   Rasyonel sayıları arasında Emine 10 tane tamsayı, Esra 6 tane tamsayı, Alper 4 tane tamsayı, Uğur ise 2 tane tam sayı olduğunu söylüyor. Bu tartışmada kim haklıdır?     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  <w:p w:rsidR="009D2DFD" w:rsidRPr="00DF0B3B" w:rsidRDefault="009D2DFD" w:rsidP="00183217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A) Emine            B) Esra        C) Alper      D) Uğur</w:t>
            </w:r>
          </w:p>
        </w:tc>
      </w:tr>
      <w:tr w:rsidR="009D2DFD" w:rsidRPr="00CE0483" w:rsidTr="00DF0B3B">
        <w:trPr>
          <w:trHeight w:val="210"/>
          <w:jc w:val="center"/>
        </w:trPr>
        <w:tc>
          <w:tcPr>
            <w:tcW w:w="4443" w:type="dxa"/>
          </w:tcPr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t>34)                2010-SBS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  <w:r w:rsidRPr="00DF0B3B">
              <w:rPr>
                <w:sz w:val="20"/>
                <w:szCs w:val="20"/>
              </w:rPr>
              <w:object w:dxaOrig="4200" w:dyaOrig="2835">
                <v:shape id="_x0000_i1134" type="#_x0000_t75" style="width:210pt;height:141.75pt" o:ole="">
                  <v:imagedata r:id="rId134" o:title=""/>
                </v:shape>
                <o:OLEObject Type="Embed" ProgID="Paint.Picture" ShapeID="_x0000_i1134" DrawAspect="Content" ObjectID="_1414763738" r:id="rId135"/>
              </w:object>
            </w:r>
          </w:p>
        </w:tc>
        <w:tc>
          <w:tcPr>
            <w:tcW w:w="4444" w:type="dxa"/>
            <w:vMerge w:val="restart"/>
          </w:tcPr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39)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 xml:space="preserve">             I )   </w:t>
            </w: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fldChar w:fldCharType="begin"/>
            </w: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instrText xml:space="preserve"> QUOTE </w:instrText>
            </w:r>
            <w:r w:rsidRPr="00DF0B3B">
              <w:pict>
                <v:shape id="_x0000_i1135" type="#_x0000_t75" style="width:66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A7DE3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4A7DE3&quot;&gt;&lt;m:oMathPara&gt;&lt;m:oMath&gt;&lt;m:r&gt;&lt;w:rPr&gt;&lt;w:i/&gt;&lt;w:noProof/&gt;&lt;w:sz w:val=&quot;28&quot;/&gt;&lt;w:sz-cs w:val=&quot;28&quot;/&gt;&lt;/w:rPr&gt;&lt;m:t&gt;-&lt;/m:t&gt;&lt;/m:r&gt;&lt;m:f&gt;&lt;m:fPr&gt;&lt;m:ctrlPr&gt;&lt;w:rPr&gt;&lt;w:rFonts w:ascii=&quot;Cambria Math&quot;/&gt;&lt;wx:font wx:val=&quot;Cambria Math&quot;/&gt;&lt;w:i/&gt;&lt;w:noProof/&gt;&lt;w:sz w:val=&quot;28&quot;/&gt;&lt;w:sz-cs w:val=&quot;28&quot;/&gt;&lt;/w:rPr&gt;&lt;/m:ctrlPr&gt;&lt;/m:fPr&gt;&lt;m:num&gt;&lt;m:r&gt;&lt;w:rPr&gt;&lt;w:rFonts w:ascii=&quot;Cambria Math&quot;/&gt;&lt;wx:font wx:val=&quot;Cambria Math&quot;/&gt;&lt;w:i/&gt;&lt;w:noProof/&gt;&lt;w:sz w:val=&quot;28&quot;/&gt;&lt;w:sz-cs w:val=&quot;28&quot;/&gt;&lt;/w:rPr&gt;&lt;m:t&gt;3&lt;/m:t&gt;&lt;/m:r&gt;&lt;/m:num&gt;&lt;m:den&gt;&lt;m:r&gt;&lt;w:rPr&gt;&lt;w:rFonts w:ascii=&quot;Cambria Math&quot;/&gt;&lt;wx:font wx:val=&quot;Cambria Math&quot;/&gt;&lt;w:i/&gt;&lt;w:noProof/&gt;&lt;w:sz w:val=&quot;28&quot;/&gt;&lt;w:sz-cs w:val=&quot;28&quot;/&gt;&lt;/w:rPr&gt;&lt;m:t&gt;5&lt;/m:t&gt;&lt;/m:r&gt;&lt;/m:den&gt;&lt;/m:f&gt;&lt;m:r&gt;&lt;w:rPr&gt;&lt;w:rFonts w:ascii=&quot;Cambria Math&quot;/&gt;&lt;wx:font wx:val=&quot;Cambria Math&quot;/&gt;&lt;w:i/&gt;&lt;w:noProof/&gt;&lt;w:sz w:val=&quot;28&quot;/&gt;&lt;w:sz-cs w:val=&quot;28&quot;/&gt;&lt;/w:rPr&gt;&lt;m:t&gt; &lt;/m:t&gt;&lt;/m:r&gt;&lt;m:r&gt;&lt;w:rPr&gt;&lt;w:i/&gt;&lt;w:noProof/&gt;&lt;w:sz w:val=&quot;28&quot;/&gt;&lt;w:sz-cs w:val=&quot;28&quot;/&gt;&lt;/w:rPr&gt;&lt;m:t&gt;â€¦â€¦&lt;/m:t&gt;&lt;/m:r&gt;&lt;m:r&gt;&lt;w:rPr&gt;&lt;w:rFonts w:ascii=&quot;Cambria Math&quot;/&gt;&lt;wx:font wx:val=&quot;Cambria Math&quot;/&gt;&lt;w:i/&gt;&lt;w:noProof/&gt;&lt;w:sz w:val=&quot;28&quot;/&gt;&lt;w:sz-cs w:val=&quot;28&quot;/&gt;&lt;/w:rPr&gt;&lt;m:t&gt;.&lt;/m:t&gt;&lt;/m:r&gt;&lt;m:r&gt;&lt;w:rPr&gt;&lt;w:i/&gt;&lt;w:noProof/&gt;&lt;w:sz w:val=&quot;28&quot;/&gt;&lt;w:sz-cs w:val=&quot;28&quot;/&gt;&lt;/w:rPr&gt;&lt;m:t&gt;-&lt;/m:t&gt;&lt;/m:r&gt;&lt;m:f&gt;&lt;m:fPr&gt;&lt;m:ctrlPr&gt;&lt;w:rPr&gt;&lt;w:rFonts w:ascii=&quot;Cambria Math&quot;/&gt;&lt;wx:font wx:val=&quot;Cambria Math&quot;/&gt;&lt;w:i/&gt;&lt;w:noProof/&gt;&lt;w:sz w:val=&quot;28&quot;/&gt;&lt;w:sz-cs w:val=&quot;28&quot;/&gt;&lt;/w:rPr&gt;&lt;/m:ctrlPr&gt;&lt;/m:fPr&gt;&lt;m:num&gt;&lt;m:r&gt;&lt;w:rPr&gt;&lt;w:rFonts w:ascii=&quot;Cambria Math&quot;/&gt;&lt;wx:font wx:val=&quot;Cambria Math&quot;/&gt;&lt;w:i/&gt;&lt;w:noProof/&gt;&lt;w:sz w:val=&quot;28&quot;/&gt;&lt;w:sz-cs w:val=&quot;28&quot;/&gt;&lt;/w:rPr&gt;&lt;m:t&gt;4&lt;/m:t&gt;&lt;/m:r&gt;&lt;/m:num&gt;&lt;m:den&gt;&lt;m:r&gt;&lt;w:rPr&gt;&lt;w:rFonts w:ascii=&quot;Cambria Math&quot;/&gt;&lt;wx:font wx:val=&quot;Cambria Math&quot;/&gt;&lt;w:i/&gt;&lt;w:noProof/&gt;&lt;w:sz w:val=&quot;28&quot;/&gt;&lt;w:sz-cs w:val=&quot;28&quot;/&gt;&lt;/w:rPr&gt;&lt;m:t&gt;7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6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instrText xml:space="preserve"> </w:instrText>
            </w: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fldChar w:fldCharType="separate"/>
            </w:r>
            <w:r w:rsidRPr="00DF0B3B">
              <w:pict>
                <v:shape id="_x0000_i1136" type="#_x0000_t75" style="width:66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A7DE3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4A7DE3&quot;&gt;&lt;m:oMathPara&gt;&lt;m:oMath&gt;&lt;m:r&gt;&lt;w:rPr&gt;&lt;w:i/&gt;&lt;w:noProof/&gt;&lt;w:sz w:val=&quot;28&quot;/&gt;&lt;w:sz-cs w:val=&quot;28&quot;/&gt;&lt;/w:rPr&gt;&lt;m:t&gt;-&lt;/m:t&gt;&lt;/m:r&gt;&lt;m:f&gt;&lt;m:fPr&gt;&lt;m:ctrlPr&gt;&lt;w:rPr&gt;&lt;w:rFonts w:ascii=&quot;Cambria Math&quot;/&gt;&lt;wx:font wx:val=&quot;Cambria Math&quot;/&gt;&lt;w:i/&gt;&lt;w:noProof/&gt;&lt;w:sz w:val=&quot;28&quot;/&gt;&lt;w:sz-cs w:val=&quot;28&quot;/&gt;&lt;/w:rPr&gt;&lt;/m:ctrlPr&gt;&lt;/m:fPr&gt;&lt;m:num&gt;&lt;m:r&gt;&lt;w:rPr&gt;&lt;w:rFonts w:ascii=&quot;Cambria Math&quot;/&gt;&lt;wx:font wx:val=&quot;Cambria Math&quot;/&gt;&lt;w:i/&gt;&lt;w:noProof/&gt;&lt;w:sz w:val=&quot;28&quot;/&gt;&lt;w:sz-cs w:val=&quot;28&quot;/&gt;&lt;/w:rPr&gt;&lt;m:t&gt;3&lt;/m:t&gt;&lt;/m:r&gt;&lt;/m:num&gt;&lt;m:den&gt;&lt;m:r&gt;&lt;w:rPr&gt;&lt;w:rFonts w:ascii=&quot;Cambria Math&quot;/&gt;&lt;wx:font wx:val=&quot;Cambria Math&quot;/&gt;&lt;w:i/&gt;&lt;w:noProof/&gt;&lt;w:sz w:val=&quot;28&quot;/&gt;&lt;w:sz-cs w:val=&quot;28&quot;/&gt;&lt;/w:rPr&gt;&lt;m:t&gt;5&lt;/m:t&gt;&lt;/m:r&gt;&lt;/m:den&gt;&lt;/m:f&gt;&lt;m:r&gt;&lt;w:rPr&gt;&lt;w:rFonts w:ascii=&quot;Cambria Math&quot;/&gt;&lt;wx:font wx:val=&quot;Cambria Math&quot;/&gt;&lt;w:i/&gt;&lt;w:noProof/&gt;&lt;w:sz w:val=&quot;28&quot;/&gt;&lt;w:sz-cs w:val=&quot;28&quot;/&gt;&lt;/w:rPr&gt;&lt;m:t&gt; &lt;/m:t&gt;&lt;/m:r&gt;&lt;m:r&gt;&lt;w:rPr&gt;&lt;w:i/&gt;&lt;w:noProof/&gt;&lt;w:sz w:val=&quot;28&quot;/&gt;&lt;w:sz-cs w:val=&quot;28&quot;/&gt;&lt;/w:rPr&gt;&lt;m:t&gt;â€¦â€¦&lt;/m:t&gt;&lt;/m:r&gt;&lt;m:r&gt;&lt;w:rPr&gt;&lt;w:rFonts w:ascii=&quot;Cambria Math&quot;/&gt;&lt;wx:font wx:val=&quot;Cambria Math&quot;/&gt;&lt;w:i/&gt;&lt;w:noProof/&gt;&lt;w:sz w:val=&quot;28&quot;/&gt;&lt;w:sz-cs w:val=&quot;28&quot;/&gt;&lt;/w:rPr&gt;&lt;m:t&gt;.&lt;/m:t&gt;&lt;/m:r&gt;&lt;m:r&gt;&lt;w:rPr&gt;&lt;w:i/&gt;&lt;w:noProof/&gt;&lt;w:sz w:val=&quot;28&quot;/&gt;&lt;w:sz-cs w:val=&quot;28&quot;/&gt;&lt;/w:rPr&gt;&lt;m:t&gt;-&lt;/m:t&gt;&lt;/m:r&gt;&lt;m:f&gt;&lt;m:fPr&gt;&lt;m:ctrlPr&gt;&lt;w:rPr&gt;&lt;w:rFonts w:ascii=&quot;Cambria Math&quot;/&gt;&lt;wx:font wx:val=&quot;Cambria Math&quot;/&gt;&lt;w:i/&gt;&lt;w:noProof/&gt;&lt;w:sz w:val=&quot;28&quot;/&gt;&lt;w:sz-cs w:val=&quot;28&quot;/&gt;&lt;/w:rPr&gt;&lt;/m:ctrlPr&gt;&lt;/m:fPr&gt;&lt;m:num&gt;&lt;m:r&gt;&lt;w:rPr&gt;&lt;w:rFonts w:ascii=&quot;Cambria Math&quot;/&gt;&lt;wx:font wx:val=&quot;Cambria Math&quot;/&gt;&lt;w:i/&gt;&lt;w:noProof/&gt;&lt;w:sz w:val=&quot;28&quot;/&gt;&lt;w:sz-cs w:val=&quot;28&quot;/&gt;&lt;/w:rPr&gt;&lt;m:t&gt;4&lt;/m:t&gt;&lt;/m:r&gt;&lt;/m:num&gt;&lt;m:den&gt;&lt;m:r&gt;&lt;w:rPr&gt;&lt;w:rFonts w:ascii=&quot;Cambria Math&quot;/&gt;&lt;wx:font wx:val=&quot;Cambria Math&quot;/&gt;&lt;w:i/&gt;&lt;w:noProof/&gt;&lt;w:sz w:val=&quot;28&quot;/&gt;&lt;w:sz-cs w:val=&quot;28&quot;/&gt;&lt;/w:rPr&gt;&lt;m:t&gt;7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6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fldChar w:fldCharType="end"/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 xml:space="preserve">           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</w:pP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 xml:space="preserve">             II)  </w:t>
            </w:r>
            <w:r w:rsidRPr="00DF0B3B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fldChar w:fldCharType="begin"/>
            </w:r>
            <w:r w:rsidRPr="00DF0B3B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instrText xml:space="preserve"> QUOTE </w:instrText>
            </w:r>
            <w:r w:rsidRPr="00DF0B3B">
              <w:pict>
                <v:shape id="_x0000_i1137" type="#_x0000_t75" style="width:69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C13C7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CC13C7&quot;&gt;&lt;m:oMathPara&gt;&lt;m:oMath&gt;&lt;m:r&gt;&lt;w:rPr&gt;&lt;w:i/&gt;&lt;w:noProof/&gt;&lt;w:sz w:val=&quot;28&quot;/&gt;&lt;w:sz-cs w:val=&quot;28&quot;/&gt;&lt;/w:rPr&gt;&lt;m:t&gt;-&lt;/m:t&gt;&lt;/m:r&gt;&lt;m:r&gt;&lt;w:rPr&gt;&lt;w:rFonts w:ascii=&quot;Cambria Math&quot;/&gt;&lt;wx:font wx:val=&quot;Cambria Math&quot;/&gt;&lt;w:i/&gt;&lt;w:noProof/&gt;&lt;w:sz w:val=&quot;28&quot;/&gt;&lt;w:sz-cs w:val=&quot;28&quot;/&gt;&lt;/w:rPr&gt;&lt;m:t&gt;3&lt;/m:t&gt;&lt;/m:r&gt;&lt;m:f&gt;&lt;m:fPr&gt;&lt;m:ctrlPr&gt;&lt;w:rPr&gt;&lt;w:rFonts w:ascii=&quot;Cambria Math&quot;/&gt;&lt;wx:font wx:val=&quot;Cambria Math&quot;/&gt;&lt;w:i/&gt;&lt;w:noProof/&gt;&lt;w:sz w:val=&quot;28&quot;/&gt;&lt;w:sz-cs w:val=&quot;28&quot;/&gt;&lt;/w:rPr&gt;&lt;/m:ctrlPr&gt;&lt;/m:fPr&gt;&lt;m:num&gt;&lt;m:r&gt;&lt;w:rPr&gt;&lt;w:rFonts w:ascii=&quot;Cambria Math&quot;/&gt;&lt;wx:font wx:val=&quot;Cambria Math&quot;/&gt;&lt;w:i/&gt;&lt;w:noProof/&gt;&lt;w:sz w:val=&quot;28&quot;/&gt;&lt;w:sz-cs w:val=&quot;28&quot;/&gt;&lt;/w:rPr&gt;&lt;m:t&gt;1&lt;/m:t&gt;&lt;/m:r&gt;&lt;/m:num&gt;&lt;m:den&gt;&lt;m:r&gt;&lt;w:rPr&gt;&lt;w:rFonts w:ascii=&quot;Cambria Math&quot;/&gt;&lt;wx:font wx:val=&quot;Cambria Math&quot;/&gt;&lt;w:i/&gt;&lt;w:noProof/&gt;&lt;w:sz w:val=&quot;28&quot;/&gt;&lt;w:sz-cs w:val=&quot;28&quot;/&gt;&lt;/w:rPr&gt;&lt;m:t&gt;2&lt;/m:t&gt;&lt;/m:r&gt;&lt;/m:den&gt;&lt;/m:f&gt;&lt;m:r&gt;&lt;w:rPr&gt;&lt;w:i/&gt;&lt;w:noProof/&gt;&lt;w:sz w:val=&quot;28&quot;/&gt;&lt;w:sz-cs w:val=&quot;28&quot;/&gt;&lt;/w:rPr&gt;&lt;m:t&gt;â€¦â€¦&lt;/m:t&gt;&lt;/m:r&gt;&lt;m:r&gt;&lt;w:rPr&gt;&lt;w:rFonts w:ascii=&quot;Cambria Math&quot;/&gt;&lt;wx:font wx:val=&quot;Cambria Math&quot;/&gt;&lt;w:i/&gt;&lt;w:noProof/&gt;&lt;w:sz w:val=&quot;28&quot;/&gt;&lt;w:sz-cs w:val=&quot;28&quot;/&gt;&lt;/w:rPr&gt;&lt;m:t&gt; &lt;/m:t&gt;&lt;/m:r&gt;&lt;m:r&gt;&lt;w:rPr&gt;&lt;w:i/&gt;&lt;w:noProof/&gt;&lt;w:sz w:val=&quot;28&quot;/&gt;&lt;w:sz-cs w:val=&quot;28&quot;/&gt;&lt;/w:rPr&gt;&lt;m:t&gt;â€¦&lt;/m:t&gt;&lt;/m:r&gt;&lt;m:f&gt;&lt;m:fPr&gt;&lt;m:ctrlPr&gt;&lt;w:rPr&gt;&lt;w:rFonts w:ascii=&quot;Cambria Math&quot;/&gt;&lt;wx:font wx:val=&quot;Cambria Math&quot;/&gt;&lt;w:i/&gt;&lt;w:noProof/&gt;&lt;w:sz w:val=&quot;28&quot;/&gt;&lt;w:sz-cs w:val=&quot;28&quot;/&gt;&lt;/w:rPr&gt;&lt;/m:ctrlPr&gt;&lt;/m:fPr&gt;&lt;m:num&gt;&lt;m:r&gt;&lt;w:rPr&gt;&lt;w:rFonts w:ascii=&quot;Cambria Math&quot;/&gt;&lt;wx:font wx:val=&quot;Cambria Math&quot;/&gt;&lt;w:i/&gt;&lt;w:noProof/&gt;&lt;w:sz w:val=&quot;28&quot;/&gt;&lt;w:sz-cs w:val=&quot;28&quot;/&gt;&lt;/w:rPr&gt;&lt;m:t&gt;1&lt;/m:t&gt;&lt;/m:r&gt;&lt;/m:num&gt;&lt;m:den&gt;&lt;m:r&gt;&lt;w:rPr&gt;&lt;w:rFonts w:ascii=&quot;Cambria Math&quot;/&gt;&lt;wx:font wx:val=&quot;Cambria Math&quot;/&gt;&lt;w:i/&gt;&lt;w:noProof/&gt;&lt;w:sz w:val=&quot;28&quot;/&gt;&lt;w:sz-cs w:val=&quot;28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7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instrText xml:space="preserve"> </w:instrText>
            </w:r>
            <w:r w:rsidRPr="00DF0B3B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fldChar w:fldCharType="separate"/>
            </w:r>
            <w:r w:rsidRPr="00DF0B3B">
              <w:pict>
                <v:shape id="_x0000_i1138" type="#_x0000_t75" style="width:69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C13C7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CC13C7&quot;&gt;&lt;m:oMathPara&gt;&lt;m:oMath&gt;&lt;m:r&gt;&lt;w:rPr&gt;&lt;w:i/&gt;&lt;w:noProof/&gt;&lt;w:sz w:val=&quot;28&quot;/&gt;&lt;w:sz-cs w:val=&quot;28&quot;/&gt;&lt;/w:rPr&gt;&lt;m:t&gt;-&lt;/m:t&gt;&lt;/m:r&gt;&lt;m:r&gt;&lt;w:rPr&gt;&lt;w:rFonts w:ascii=&quot;Cambria Math&quot;/&gt;&lt;wx:font wx:val=&quot;Cambria Math&quot;/&gt;&lt;w:i/&gt;&lt;w:noProof/&gt;&lt;w:sz w:val=&quot;28&quot;/&gt;&lt;w:sz-cs w:val=&quot;28&quot;/&gt;&lt;/w:rPr&gt;&lt;m:t&gt;3&lt;/m:t&gt;&lt;/m:r&gt;&lt;m:f&gt;&lt;m:fPr&gt;&lt;m:ctrlPr&gt;&lt;w:rPr&gt;&lt;w:rFonts w:ascii=&quot;Cambria Math&quot;/&gt;&lt;wx:font wx:val=&quot;Cambria Math&quot;/&gt;&lt;w:i/&gt;&lt;w:noProof/&gt;&lt;w:sz w:val=&quot;28&quot;/&gt;&lt;w:sz-cs w:val=&quot;28&quot;/&gt;&lt;/w:rPr&gt;&lt;/m:ctrlPr&gt;&lt;/m:fPr&gt;&lt;m:num&gt;&lt;m:r&gt;&lt;w:rPr&gt;&lt;w:rFonts w:ascii=&quot;Cambria Math&quot;/&gt;&lt;wx:font wx:val=&quot;Cambria Math&quot;/&gt;&lt;w:i/&gt;&lt;w:noProof/&gt;&lt;w:sz w:val=&quot;28&quot;/&gt;&lt;w:sz-cs w:val=&quot;28&quot;/&gt;&lt;/w:rPr&gt;&lt;m:t&gt;1&lt;/m:t&gt;&lt;/m:r&gt;&lt;/m:num&gt;&lt;m:den&gt;&lt;m:r&gt;&lt;w:rPr&gt;&lt;w:rFonts w:ascii=&quot;Cambria Math&quot;/&gt;&lt;wx:font wx:val=&quot;Cambria Math&quot;/&gt;&lt;w:i/&gt;&lt;w:noProof/&gt;&lt;w:sz w:val=&quot;28&quot;/&gt;&lt;w:sz-cs w:val=&quot;28&quot;/&gt;&lt;/w:rPr&gt;&lt;m:t&gt;2&lt;/m:t&gt;&lt;/m:r&gt;&lt;/m:den&gt;&lt;/m:f&gt;&lt;m:r&gt;&lt;w:rPr&gt;&lt;w:i/&gt;&lt;w:noProof/&gt;&lt;w:sz w:val=&quot;28&quot;/&gt;&lt;w:sz-cs w:val=&quot;28&quot;/&gt;&lt;/w:rPr&gt;&lt;m:t&gt;â€¦â€¦&lt;/m:t&gt;&lt;/m:r&gt;&lt;m:r&gt;&lt;w:rPr&gt;&lt;w:rFonts w:ascii=&quot;Cambria Math&quot;/&gt;&lt;wx:font wx:val=&quot;Cambria Math&quot;/&gt;&lt;w:i/&gt;&lt;w:noProof/&gt;&lt;w:sz w:val=&quot;28&quot;/&gt;&lt;w:sz-cs w:val=&quot;28&quot;/&gt;&lt;/w:rPr&gt;&lt;m:t&gt; &lt;/m:t&gt;&lt;/m:r&gt;&lt;m:r&gt;&lt;w:rPr&gt;&lt;w:i/&gt;&lt;w:noProof/&gt;&lt;w:sz w:val=&quot;28&quot;/&gt;&lt;w:sz-cs w:val=&quot;28&quot;/&gt;&lt;/w:rPr&gt;&lt;m:t&gt;â€¦&lt;/m:t&gt;&lt;/m:r&gt;&lt;m:f&gt;&lt;m:fPr&gt;&lt;m:ctrlPr&gt;&lt;w:rPr&gt;&lt;w:rFonts w:ascii=&quot;Cambria Math&quot;/&gt;&lt;wx:font wx:val=&quot;Cambria Math&quot;/&gt;&lt;w:i/&gt;&lt;w:noProof/&gt;&lt;w:sz w:val=&quot;28&quot;/&gt;&lt;w:sz-cs w:val=&quot;28&quot;/&gt;&lt;/w:rPr&gt;&lt;/m:ctrlPr&gt;&lt;/m:fPr&gt;&lt;m:num&gt;&lt;m:r&gt;&lt;w:rPr&gt;&lt;w:rFonts w:ascii=&quot;Cambria Math&quot;/&gt;&lt;wx:font wx:val=&quot;Cambria Math&quot;/&gt;&lt;w:i/&gt;&lt;w:noProof/&gt;&lt;w:sz w:val=&quot;28&quot;/&gt;&lt;w:sz-cs w:val=&quot;28&quot;/&gt;&lt;/w:rPr&gt;&lt;m:t&gt;1&lt;/m:t&gt;&lt;/m:r&gt;&lt;/m:num&gt;&lt;m:den&gt;&lt;m:r&gt;&lt;w:rPr&gt;&lt;w:rFonts w:ascii=&quot;Cambria Math&quot;/&gt;&lt;wx:font wx:val=&quot;Cambria Math&quot;/&gt;&lt;w:i/&gt;&lt;w:noProof/&gt;&lt;w:sz w:val=&quot;28&quot;/&gt;&lt;w:sz-cs w:val=&quot;28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7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fldChar w:fldCharType="end"/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 xml:space="preserve">           III)        </w:t>
            </w: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fldChar w:fldCharType="begin"/>
            </w: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instrText xml:space="preserve"> QUOTE </w:instrText>
            </w:r>
            <w:r w:rsidRPr="00DF0B3B">
              <w:pict>
                <v:shape id="_x0000_i1139" type="#_x0000_t75" style="width:30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348C2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2348C2&quot;&gt;&lt;m:oMathPara&gt;&lt;m:oMath&gt;&lt;m:f&gt;&lt;m:fPr&gt;&lt;m:ctrlPr&gt;&lt;w:rPr&gt;&lt;w:rFonts w:ascii=&quot;Cambria Math&quot;/&gt;&lt;wx:font wx:val=&quot;Cambria Math&quot;/&gt;&lt;w:i/&gt;&lt;w:noProof/&gt;&lt;w:sz w:val=&quot;28&quot;/&gt;&lt;w:sz-cs w:val=&quot;28&quot;/&gt;&lt;/w:rPr&gt;&lt;/m:ctrlPr&gt;&lt;/m:fPr&gt;&lt;m:num&gt;&lt;m:r&gt;&lt;w:rPr&gt;&lt;w:rFonts w:ascii=&quot;Cambria Math&quot;/&gt;&lt;wx:font wx:val=&quot;Cambria Math&quot;/&gt;&lt;w:i/&gt;&lt;w:noProof/&gt;&lt;w:sz w:val=&quot;28&quot;/&gt;&lt;w:sz-cs w:val=&quot;28&quot;/&gt;&lt;/w:rPr&gt;&lt;m:t&gt;8&lt;/m:t&gt;&lt;/m:r&gt;&lt;/m:num&gt;&lt;m:den&gt;&lt;m:r&gt;&lt;w:rPr&gt;&lt;w:rFonts w:ascii=&quot;Cambria Math&quot;/&gt;&lt;wx:font wx:val=&quot;Cambria Math&quot;/&gt;&lt;w:i/&gt;&lt;w:noProof/&gt;&lt;w:sz w:val=&quot;28&quot;/&gt;&lt;w:sz-cs w:val=&quot;28&quot;/&gt;&lt;/w:rPr&gt;&lt;m:t&gt;3&lt;/m:t&gt;&lt;/m:r&gt;&lt;/m:den&gt;&lt;/m:f&gt;&lt;m:r&gt;&lt;w:rPr&gt;&lt;w:rFonts w:ascii=&quot;Cambria Math&quot;/&gt;&lt;wx:font wx:val=&quot;Cambria Math&quot;/&gt;&lt;w:i/&gt;&lt;w:noProof/&gt;&lt;w:sz w:val=&quot;28&quot;/&gt;&lt;w:sz-cs w:val=&quot;28&quot;/&gt;&lt;/w:rPr&gt;&lt;m:t&gt; &lt;/m:t&gt;&lt;/m:r&gt;&lt;m:r&gt;&lt;w:rPr&gt;&lt;w:i/&gt;&lt;w:noProof/&gt;&lt;w:sz w:val=&quot;28&quot;/&gt;&lt;w:sz-cs w:val=&quot;28&quot;/&gt;&lt;/w:rPr&gt;&lt;m:t&gt;â€¦&lt;/m:t&gt;&lt;/m:r&gt;&lt;m:r&gt;&lt;w:rPr&gt;&lt;w:rFonts w:ascii=&quot;Cambria Math&quot;/&gt;&lt;w:i/&gt;&lt;w:noProof/&gt;&lt;w:sz w:val=&quot;28&quot;/&gt;&lt;w:sz-cs w:val=&quot;28&quot;/&gt;&lt;/w:rPr&gt;&lt;m:t&gt;â€¦&lt;/m:t&gt;&lt;/m:r&gt;&lt;m:r&gt;&lt;w:rPr&gt;&lt;w:rFonts w:ascii=&quot;Cambria Math&quot;/&gt;&lt;wx:font wx:val=&quot;Cambria Math&quot;/&gt;&lt;w:i/&gt;&lt;w:noProof/&gt;&lt;w:sz w:val=&quot;28&quot;/&gt;&lt;w:sz-cs w:val=&quot;28&quot;/&gt;&lt;/w:rPr&gt;&lt;m:t&gt;.&lt;/m:t&gt;&lt;/m:r&gt;&lt;m:r&gt;&lt;w:rPr&gt;&lt;w:i/&gt;&lt;w:noProof/&gt;&lt;w:sz w:val=&quot;28&quot;/&gt;&lt;w:sz-cs w:val=&quot;28&quot;/&gt;&lt;/w:rPr&gt;&lt;m:t&gt;â€¦&lt;/m:t&gt;&lt;/m:r&gt;&lt;m:r&gt;&lt;w:rPr&gt;&lt;w:rFonts w:ascii=&quot;Cambria Math&quot;/&gt;&lt;wx:font wx:val=&quot;Cambria Math&quot;/&gt;&lt;w:i/&gt;&lt;w:noProof/&gt;&lt;w:sz w:val=&quot;28&quot;/&gt;&lt;w:sz-cs w:val=&quot;28&quot;/&gt;&lt;/w:rPr&gt;&lt;m:t&gt;.&lt;/m:t&gt;&lt;/m:r&gt;&lt;m:f&gt;&lt;m:fPr&gt;&lt;m:ctrlPr&gt;&lt;w:rPr&gt;&lt;w:rFonts w:ascii=&quot;Cambria Math&quot;/&gt;&lt;wx:font wx:val=&quot;Cambria Math&quot;/&gt;&lt;w:i/&gt;&lt;w:noProof/&gt;&lt;w:sz w:val=&quot;28&quot;/&gt;&lt;w:sz-cs w:val=&quot;28&quot;/&gt;&lt;/w:rPr&gt;&lt;/m:ctrlPr&gt;&lt;/m:fPr&gt;&lt;m:num&gt;&lt;m:r&gt;&lt;w:rPr&gt;&lt;w:rFonts w:ascii=&quot;Cambria Math&quot;/&gt;&lt;wx:font wx:val=&quot;Cambria Math&quot;/&gt;&lt;w:i/&gt;&lt;w:noProof/&gt;&lt;w:sz w:val=&quot;28&quot;/&gt;&lt;w:sz-cs w:val=&quot;28&quot;/&gt;&lt;/w:rPr&gt;&lt;m:t&gt;8&lt;/m:t&gt;&lt;/m:r&gt;&lt;/m:num&gt;&lt;m:den&gt;&lt;m:r&gt;&lt;w:rPr&gt;&lt;w:rFonts w:ascii=&quot;Cambria Math&quot;/&gt;&lt;wx:font wx:val=&quot;Cambria Math&quot;/&gt;&lt;w:i/&gt;&lt;w:noProof/&gt;&lt;w:sz w:val=&quot;28&quot;/&gt;&lt;w:sz-cs w:val=&quot;28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8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instrText xml:space="preserve"> </w:instrText>
            </w: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fldChar w:fldCharType="separate"/>
            </w:r>
            <w:r w:rsidRPr="00DF0B3B">
              <w:pict>
                <v:shape id="_x0000_i1140" type="#_x0000_t75" style="width:30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754B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57C&quot;/&gt;&lt;wsp:rsid wsp:val=&quot;000709A8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7485&quot;/&gt;&lt;wsp:rsid wsp:val=&quot;0014002D&quot;/&gt;&lt;wsp:rsid wsp:val=&quot;001418CF&quot;/&gt;&lt;wsp:rsid wsp:val=&quot;00142115&quot;/&gt;&lt;wsp:rsid wsp:val=&quot;00142434&quot;/&gt;&lt;wsp:rsid wsp:val=&quot;0014472A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2267&quot;/&gt;&lt;wsp:rsid wsp:val=&quot;001825D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3F7&quot;/&gt;&lt;wsp:rsid wsp:val=&quot;001E7B40&quot;/&gt;&lt;wsp:rsid wsp:val=&quot;001F12C4&quot;/&gt;&lt;wsp:rsid wsp:val=&quot;001F5595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348C2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47FE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5B22&quot;/&gt;&lt;wsp:rsid wsp:val=&quot;003326B4&quot;/&gt;&lt;wsp:rsid wsp:val=&quot;00337B3E&quot;/&gt;&lt;wsp:rsid wsp:val=&quot;003423CF&quot;/&gt;&lt;wsp:rsid wsp:val=&quot;00346924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401B&quot;/&gt;&lt;wsp:rsid wsp:val=&quot;004C4479&quot;/&gt;&lt;wsp:rsid wsp:val=&quot;004C67C5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76CB&quot;/&gt;&lt;wsp:rsid wsp:val=&quot;004D7F8B&quot;/&gt;&lt;wsp:rsid wsp:val=&quot;004E68AE&quot;/&gt;&lt;wsp:rsid wsp:val=&quot;004F035D&quot;/&gt;&lt;wsp:rsid wsp:val=&quot;004F0733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E5C&quot;/&gt;&lt;wsp:rsid wsp:val=&quot;00660528&quot;/&gt;&lt;wsp:rsid wsp:val=&quot;00662481&quot;/&gt;&lt;wsp:rsid wsp:val=&quot;00666769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79A7&quot;/&gt;&lt;wsp:rsid wsp:val=&quot;006B1105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13A51&quot;/&gt;&lt;wsp:rsid wsp:val=&quot;00914D69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B62&quot;/&gt;&lt;wsp:rsid wsp:val=&quot;009D27FB&quot;/&gt;&lt;wsp:rsid wsp:val=&quot;009D45E7&quot;/&gt;&lt;wsp:rsid wsp:val=&quot;009D5CF1&quot;/&gt;&lt;wsp:rsid wsp:val=&quot;009E07B9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20671&quot;/&gt;&lt;wsp:rsid wsp:val=&quot;00A21D14&quot;/&gt;&lt;wsp:rsid wsp:val=&quot;00A22D79&quot;/&gt;&lt;wsp:rsid wsp:val=&quot;00A2521B&quot;/&gt;&lt;wsp:rsid wsp:val=&quot;00A2608F&quot;/&gt;&lt;wsp:rsid wsp:val=&quot;00A44DCE&quot;/&gt;&lt;wsp:rsid wsp:val=&quot;00A51EC1&quot;/&gt;&lt;wsp:rsid wsp:val=&quot;00A52466&quot;/&gt;&lt;wsp:rsid wsp:val=&quot;00A53E6B&quot;/&gt;&lt;wsp:rsid wsp:val=&quot;00A54C5E&quot;/&gt;&lt;wsp:rsid wsp:val=&quot;00A60FB4&quot;/&gt;&lt;wsp:rsid wsp:val=&quot;00A64FA4&quot;/&gt;&lt;wsp:rsid wsp:val=&quot;00A65598&quot;/&gt;&lt;wsp:rsid wsp:val=&quot;00A76BAB&quot;/&gt;&lt;wsp:rsid wsp:val=&quot;00A76C60&quot;/&gt;&lt;wsp:rsid wsp:val=&quot;00A82B1E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B0A8E&quot;/&gt;&lt;wsp:rsid wsp:val=&quot;00AB14A3&quot;/&gt;&lt;wsp:rsid wsp:val=&quot;00AB34D1&quot;/&gt;&lt;wsp:rsid wsp:val=&quot;00AB6ADB&quot;/&gt;&lt;wsp:rsid wsp:val=&quot;00AC40E0&quot;/&gt;&lt;wsp:rsid wsp:val=&quot;00AC7F88&quot;/&gt;&lt;wsp:rsid wsp:val=&quot;00AD354F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80F11&quot;/&gt;&lt;wsp:rsid wsp:val=&quot;00B8456B&quot;/&gt;&lt;wsp:rsid wsp:val=&quot;00B84630&quot;/&gt;&lt;wsp:rsid wsp:val=&quot;00B84ACD&quot;/&gt;&lt;wsp:rsid wsp:val=&quot;00B8607A&quot;/&gt;&lt;wsp:rsid wsp:val=&quot;00B94851&quot;/&gt;&lt;wsp:rsid wsp:val=&quot;00B96E1F&quot;/&gt;&lt;wsp:rsid wsp:val=&quot;00BA37C4&quot;/&gt;&lt;wsp:rsid wsp:val=&quot;00BA3CDE&quot;/&gt;&lt;wsp:rsid wsp:val=&quot;00BB6F65&quot;/&gt;&lt;wsp:rsid wsp:val=&quot;00BC22F6&quot;/&gt;&lt;wsp:rsid wsp:val=&quot;00BC28EA&quot;/&gt;&lt;wsp:rsid wsp:val=&quot;00BC3916&quot;/&gt;&lt;wsp:rsid wsp:val=&quot;00BC3E15&quot;/&gt;&lt;wsp:rsid wsp:val=&quot;00BC61E1&quot;/&gt;&lt;wsp:rsid wsp:val=&quot;00BD37A3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7AF3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D0130F&quot;/&gt;&lt;wsp:rsid wsp:val=&quot;00D03172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4EE3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46F&quot;/&gt;&lt;wsp:rsid wsp:val=&quot;00D47FCA&quot;/&gt;&lt;wsp:rsid wsp:val=&quot;00D522F8&quot;/&gt;&lt;wsp:rsid wsp:val=&quot;00D61D76&quot;/&gt;&lt;wsp:rsid wsp:val=&quot;00D61DD5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6BC4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0B3B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22E7&quot;/&gt;&lt;wsp:rsid wsp:val=&quot;00E12725&quot;/&gt;&lt;wsp:rsid wsp:val=&quot;00E139E0&quot;/&gt;&lt;wsp:rsid wsp:val=&quot;00E156FE&quot;/&gt;&lt;wsp:rsid wsp:val=&quot;00E16159&quot;/&gt;&lt;wsp:rsid wsp:val=&quot;00E163F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56C1&quot;/&gt;&lt;wsp:rsid wsp:val=&quot;00F472FD&quot;/&gt;&lt;wsp:rsid wsp:val=&quot;00F6039F&quot;/&gt;&lt;wsp:rsid wsp:val=&quot;00F64FB5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E0B&quot;/&gt;&lt;wsp:rsid wsp:val=&quot;00FF5AC7&quot;/&gt;&lt;wsp:rsid wsp:val=&quot;00FF636E&quot;/&gt;&lt;/wsp:rsids&gt;&lt;/w:docPr&gt;&lt;w:body&gt;&lt;w:p wsp:rsidR=&quot;00000000&quot; wsp:rsidRDefault=&quot;002348C2&quot;&gt;&lt;m:oMathPara&gt;&lt;m:oMath&gt;&lt;m:f&gt;&lt;m:fPr&gt;&lt;m:ctrlPr&gt;&lt;w:rPr&gt;&lt;w:rFonts w:ascii=&quot;Cambria Math&quot;/&gt;&lt;wx:font wx:val=&quot;Cambria Math&quot;/&gt;&lt;w:i/&gt;&lt;w:noProof/&gt;&lt;w:sz w:val=&quot;28&quot;/&gt;&lt;w:sz-cs w:val=&quot;28&quot;/&gt;&lt;/w:rPr&gt;&lt;/m:ctrlPr&gt;&lt;/m:fPr&gt;&lt;m:num&gt;&lt;m:r&gt;&lt;w:rPr&gt;&lt;w:rFonts w:ascii=&quot;Cambria Math&quot;/&gt;&lt;wx:font wx:val=&quot;Cambria Math&quot;/&gt;&lt;w:i/&gt;&lt;w:noProof/&gt;&lt;w:sz w:val=&quot;28&quot;/&gt;&lt;w:sz-cs w:val=&quot;28&quot;/&gt;&lt;/w:rPr&gt;&lt;m:t&gt;8&lt;/m:t&gt;&lt;/m:r&gt;&lt;/m:num&gt;&lt;m:den&gt;&lt;m:r&gt;&lt;w:rPr&gt;&lt;w:rFonts w:ascii=&quot;Cambria Math&quot;/&gt;&lt;wx:font wx:val=&quot;Cambria Math&quot;/&gt;&lt;w:i/&gt;&lt;w:noProof/&gt;&lt;w:sz w:val=&quot;28&quot;/&gt;&lt;w:sz-cs w:val=&quot;28&quot;/&gt;&lt;/w:rPr&gt;&lt;m:t&gt;3&lt;/m:t&gt;&lt;/m:r&gt;&lt;/m:den&gt;&lt;/m:f&gt;&lt;m:r&gt;&lt;w:rPr&gt;&lt;w:rFonts w:ascii=&quot;Cambria Math&quot;/&gt;&lt;wx:font wx:val=&quot;Cambria Math&quot;/&gt;&lt;w:i/&gt;&lt;w:noProof/&gt;&lt;w:sz w:val=&quot;28&quot;/&gt;&lt;w:sz-cs w:val=&quot;28&quot;/&gt;&lt;/w:rPr&gt;&lt;m:t&gt; &lt;/m:t&gt;&lt;/m:r&gt;&lt;m:r&gt;&lt;w:rPr&gt;&lt;w:i/&gt;&lt;w:noProof/&gt;&lt;w:sz w:val=&quot;28&quot;/&gt;&lt;w:sz-cs w:val=&quot;28&quot;/&gt;&lt;/w:rPr&gt;&lt;m:t&gt;â€¦&lt;/m:t&gt;&lt;/m:r&gt;&lt;m:r&gt;&lt;w:rPr&gt;&lt;w:rFonts w:ascii=&quot;Cambria Math&quot;/&gt;&lt;w:i/&gt;&lt;w:noProof/&gt;&lt;w:sz w:val=&quot;28&quot;/&gt;&lt;w:sz-cs w:val=&quot;28&quot;/&gt;&lt;/w:rPr&gt;&lt;m:t&gt;â€¦&lt;/m:t&gt;&lt;/m:r&gt;&lt;m:r&gt;&lt;w:rPr&gt;&lt;w:rFonts w:ascii=&quot;Cambria Math&quot;/&gt;&lt;wx:font wx:val=&quot;Cambria Math&quot;/&gt;&lt;w:i/&gt;&lt;w:noProof/&gt;&lt;w:sz w:val=&quot;28&quot;/&gt;&lt;w:sz-cs w:val=&quot;28&quot;/&gt;&lt;/w:rPr&gt;&lt;m:t&gt;.&lt;/m:t&gt;&lt;/m:r&gt;&lt;m:r&gt;&lt;w:rPr&gt;&lt;w:i/&gt;&lt;w:noProof/&gt;&lt;w:sz w:val=&quot;28&quot;/&gt;&lt;w:sz-cs w:val=&quot;28&quot;/&gt;&lt;/w:rPr&gt;&lt;m:t&gt;â€¦&lt;/m:t&gt;&lt;/m:r&gt;&lt;m:r&gt;&lt;w:rPr&gt;&lt;w:rFonts w:ascii=&quot;Cambria Math&quot;/&gt;&lt;wx:font wx:val=&quot;Cambria Math&quot;/&gt;&lt;w:i/&gt;&lt;w:noProof/&gt;&lt;w:sz w:val=&quot;28&quot;/&gt;&lt;w:sz-cs w:val=&quot;28&quot;/&gt;&lt;/w:rPr&gt;&lt;m:t&gt;.&lt;/m:t&gt;&lt;/m:r&gt;&lt;m:f&gt;&lt;m:fPr&gt;&lt;m:ctrlPr&gt;&lt;w:rPr&gt;&lt;w:rFonts w:ascii=&quot;Cambria Math&quot;/&gt;&lt;wx:font wx:val=&quot;Cambria Math&quot;/&gt;&lt;w:i/&gt;&lt;w:noProof/&gt;&lt;w:sz w:val=&quot;28&quot;/&gt;&lt;w:sz-cs w:val=&quot;28&quot;/&gt;&lt;/w:rPr&gt;&lt;/m:ctrlPr&gt;&lt;/m:fPr&gt;&lt;m:num&gt;&lt;m:r&gt;&lt;w:rPr&gt;&lt;w:rFonts w:ascii=&quot;Cambria Math&quot;/&gt;&lt;wx:font wx:val=&quot;Cambria Math&quot;/&gt;&lt;w:i/&gt;&lt;w:noProof/&gt;&lt;w:sz w:val=&quot;28&quot;/&gt;&lt;w:sz-cs w:val=&quot;28&quot;/&gt;&lt;/w:rPr&gt;&lt;m:t&gt;8&lt;/m:t&gt;&lt;/m:r&gt;&lt;/m:num&gt;&lt;m:den&gt;&lt;m:r&gt;&lt;w:rPr&gt;&lt;w:rFonts w:ascii=&quot;Cambria Math&quot;/&gt;&lt;wx:font wx:val=&quot;Cambria Math&quot;/&gt;&lt;w:i/&gt;&lt;w:noProof/&gt;&lt;w:sz w:val=&quot;28&quot;/&gt;&lt;w:sz-cs w:val=&quot;28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8" o:title="" chromakey="white"/>
                </v:shape>
              </w:pict>
            </w: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fldChar w:fldCharType="end"/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 xml:space="preserve"> Yukarıda verilen ifadelerdeki boşluklara sırasıyla             “&lt;”  ya da” &gt;” sembollerinden biri yazılırsa aşağıdaki- lerden hangi sıralama elde edilir?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 xml:space="preserve">    A)  &lt; , &lt; , &lt;                          B)  &lt; , &lt; , &gt;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DF0B3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 xml:space="preserve">    C)  &lt; ,  &gt;, &lt;                          D)  &gt;,  &lt; ,  &gt;</w:t>
            </w:r>
          </w:p>
          <w:p w:rsidR="009D2DFD" w:rsidRPr="00DF0B3B" w:rsidRDefault="009D2DFD" w:rsidP="00064EF4">
            <w:pPr>
              <w:pStyle w:val="AralkYok1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</w:tc>
      </w:tr>
      <w:tr w:rsidR="009D2DFD" w:rsidRPr="00CE0483" w:rsidTr="00DF0B3B">
        <w:trPr>
          <w:trHeight w:val="210"/>
          <w:jc w:val="center"/>
        </w:trPr>
        <w:tc>
          <w:tcPr>
            <w:tcW w:w="4443" w:type="dxa"/>
          </w:tcPr>
          <w:p w:rsidR="009D2DFD" w:rsidRPr="00DF0B3B" w:rsidRDefault="009D2DFD" w:rsidP="00064EF4">
            <w:pPr>
              <w:pStyle w:val="AralkYok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sz w:val="20"/>
                <w:szCs w:val="20"/>
              </w:rPr>
              <w:t>35)</w:t>
            </w:r>
            <w:r w:rsidRPr="00DF0B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Ali </w:t>
            </w:r>
            <w:r w:rsidRPr="00DF0B3B">
              <w:rPr>
                <w:rFonts w:ascii="Times New Roman" w:hAnsi="Times New Roman" w:cs="Times New Roman"/>
                <w:bCs/>
                <w:position w:val="-24"/>
                <w:sz w:val="20"/>
                <w:szCs w:val="20"/>
              </w:rPr>
              <w:object w:dxaOrig="560" w:dyaOrig="620">
                <v:shape id="_x0000_i1141" type="#_x0000_t75" style="width:27.75pt;height:30.75pt" o:ole="">
                  <v:imagedata r:id="rId139" o:title=""/>
                </v:shape>
                <o:OLEObject Type="Embed" ProgID="Equation.3" ShapeID="_x0000_i1141" DrawAspect="Content" ObjectID="_1414763739" r:id="rId140"/>
              </w:object>
            </w:r>
            <w:r w:rsidRPr="00DF0B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sayısını sayı doğrusu üzerinde hangi iki tamsayı arasında gösterir?</w:t>
            </w:r>
          </w:p>
          <w:p w:rsidR="009D2DFD" w:rsidRPr="00DF0B3B" w:rsidRDefault="009D2DFD" w:rsidP="00064EF4">
            <w:pPr>
              <w:pStyle w:val="AralkYok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bCs/>
                <w:sz w:val="20"/>
                <w:szCs w:val="20"/>
              </w:rPr>
              <w:t>A) 1 ve 2                      B)2 ve 3</w:t>
            </w:r>
            <w:r w:rsidRPr="00DF0B3B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 xml:space="preserve">    </w:t>
            </w:r>
          </w:p>
          <w:p w:rsidR="009D2DFD" w:rsidRPr="00DF0B3B" w:rsidRDefault="009D2DFD" w:rsidP="00064EF4">
            <w:pPr>
              <w:pStyle w:val="AralkYok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B3B">
              <w:rPr>
                <w:rFonts w:ascii="Times New Roman" w:hAnsi="Times New Roman" w:cs="Times New Roman"/>
                <w:bCs/>
                <w:sz w:val="20"/>
                <w:szCs w:val="20"/>
              </w:rPr>
              <w:t>C)-2 ve -1                    D)-3 ve -2</w:t>
            </w:r>
          </w:p>
          <w:p w:rsidR="009D2DFD" w:rsidRPr="00DF0B3B" w:rsidRDefault="009D2DFD" w:rsidP="00064EF4">
            <w:pPr>
              <w:rPr>
                <w:sz w:val="20"/>
                <w:szCs w:val="20"/>
              </w:rPr>
            </w:pPr>
          </w:p>
        </w:tc>
        <w:tc>
          <w:tcPr>
            <w:tcW w:w="4444" w:type="dxa"/>
            <w:vMerge/>
          </w:tcPr>
          <w:p w:rsidR="009D2DFD" w:rsidRPr="00DF0B3B" w:rsidRDefault="009D2DFD" w:rsidP="00DF0B3B">
            <w:pPr>
              <w:tabs>
                <w:tab w:val="left" w:pos="1200"/>
              </w:tabs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9D2DFD" w:rsidRDefault="009D2DFD" w:rsidP="00D15880">
      <w:pPr>
        <w:jc w:val="center"/>
      </w:pPr>
      <w:r>
        <w:t xml:space="preserve">M.TEVFİK SÖZÜDOĞRU </w:t>
      </w:r>
      <w:hyperlink r:id="rId141" w:history="1">
        <w:r>
          <w:rPr>
            <w:rStyle w:val="Hyperlink"/>
          </w:rPr>
          <w:t>www.sorubak.com</w:t>
        </w:r>
      </w:hyperlink>
    </w:p>
    <w:sectPr w:rsidR="009D2DFD" w:rsidSect="00F025CC">
      <w:headerReference w:type="default" r:id="rId142"/>
      <w:pgSz w:w="11907" w:h="16839" w:code="9"/>
      <w:pgMar w:top="263" w:right="227" w:bottom="3402" w:left="284" w:header="286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DFD" w:rsidRDefault="009D2DFD" w:rsidP="00427267">
      <w:r>
        <w:separator/>
      </w:r>
    </w:p>
  </w:endnote>
  <w:endnote w:type="continuationSeparator" w:id="0">
    <w:p w:rsidR="009D2DFD" w:rsidRDefault="009D2DFD" w:rsidP="00427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DFD" w:rsidRDefault="009D2DFD" w:rsidP="00427267">
      <w:r>
        <w:separator/>
      </w:r>
    </w:p>
  </w:footnote>
  <w:footnote w:type="continuationSeparator" w:id="0">
    <w:p w:rsidR="009D2DFD" w:rsidRDefault="009D2DFD" w:rsidP="00427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DFD" w:rsidRDefault="009D2DFD">
    <w:pPr>
      <w:pStyle w:val="Header"/>
      <w:jc w:val="center"/>
    </w:pPr>
    <w:fldSimple w:instr=" PAGE   \* MERGEFORMAT ">
      <w:r>
        <w:rPr>
          <w:noProof/>
        </w:rPr>
        <w:t>4</w:t>
      </w:r>
    </w:fldSimple>
  </w:p>
  <w:p w:rsidR="009D2DFD" w:rsidRDefault="009D2D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55CD3"/>
    <w:multiLevelType w:val="hybridMultilevel"/>
    <w:tmpl w:val="F6DA95EE"/>
    <w:lvl w:ilvl="0" w:tplc="9FAAA7F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B95E13"/>
    <w:multiLevelType w:val="hybridMultilevel"/>
    <w:tmpl w:val="12FCCABA"/>
    <w:lvl w:ilvl="0" w:tplc="83FE33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2938E2"/>
    <w:multiLevelType w:val="hybridMultilevel"/>
    <w:tmpl w:val="B114CF0A"/>
    <w:lvl w:ilvl="0" w:tplc="1BFCF04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5A1F84"/>
    <w:multiLevelType w:val="hybridMultilevel"/>
    <w:tmpl w:val="8F6EEC30"/>
    <w:lvl w:ilvl="0" w:tplc="2E167A9A">
      <w:start w:val="1"/>
      <w:numFmt w:val="decimal"/>
      <w:lvlText w:val="%1)"/>
      <w:lvlJc w:val="left"/>
      <w:pPr>
        <w:tabs>
          <w:tab w:val="num" w:pos="2625"/>
        </w:tabs>
        <w:ind w:left="2625" w:hanging="226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FBC4BA9"/>
    <w:multiLevelType w:val="hybridMultilevel"/>
    <w:tmpl w:val="2C2AC526"/>
    <w:lvl w:ilvl="0" w:tplc="9B129E3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9A1C5C"/>
    <w:multiLevelType w:val="hybridMultilevel"/>
    <w:tmpl w:val="E5D6DBD4"/>
    <w:lvl w:ilvl="0" w:tplc="83FE33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02F4862"/>
    <w:multiLevelType w:val="hybridMultilevel"/>
    <w:tmpl w:val="12FCCABA"/>
    <w:lvl w:ilvl="0" w:tplc="83FE33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28D046E"/>
    <w:multiLevelType w:val="hybridMultilevel"/>
    <w:tmpl w:val="906AC732"/>
    <w:lvl w:ilvl="0" w:tplc="83FE33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B392E50"/>
    <w:multiLevelType w:val="hybridMultilevel"/>
    <w:tmpl w:val="72580978"/>
    <w:lvl w:ilvl="0" w:tplc="AB1CEE82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6C357C81"/>
    <w:multiLevelType w:val="hybridMultilevel"/>
    <w:tmpl w:val="25301942"/>
    <w:lvl w:ilvl="0" w:tplc="EE5863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8CA2A6C"/>
    <w:multiLevelType w:val="hybridMultilevel"/>
    <w:tmpl w:val="64941F7E"/>
    <w:lvl w:ilvl="0" w:tplc="2E167A9A">
      <w:start w:val="1"/>
      <w:numFmt w:val="decimal"/>
      <w:lvlText w:val="%1)"/>
      <w:lvlJc w:val="left"/>
      <w:pPr>
        <w:tabs>
          <w:tab w:val="num" w:pos="2625"/>
        </w:tabs>
        <w:ind w:left="2625" w:hanging="226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79021336"/>
    <w:multiLevelType w:val="hybridMultilevel"/>
    <w:tmpl w:val="724AEE9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11"/>
  </w:num>
  <w:num w:numId="5">
    <w:abstractNumId w:val="0"/>
  </w:num>
  <w:num w:numId="6">
    <w:abstractNumId w:val="9"/>
  </w:num>
  <w:num w:numId="7">
    <w:abstractNumId w:val="8"/>
  </w:num>
  <w:num w:numId="8">
    <w:abstractNumId w:val="2"/>
  </w:num>
  <w:num w:numId="9">
    <w:abstractNumId w:val="1"/>
  </w:num>
  <w:num w:numId="10">
    <w:abstractNumId w:val="6"/>
  </w:num>
  <w:num w:numId="11">
    <w:abstractNumId w:val="5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3C68"/>
    <w:rsid w:val="0000754B"/>
    <w:rsid w:val="00011C70"/>
    <w:rsid w:val="00012EC5"/>
    <w:rsid w:val="00013CCD"/>
    <w:rsid w:val="000156FD"/>
    <w:rsid w:val="00017A09"/>
    <w:rsid w:val="000229EF"/>
    <w:rsid w:val="00022FD7"/>
    <w:rsid w:val="000237A8"/>
    <w:rsid w:val="00025027"/>
    <w:rsid w:val="00025564"/>
    <w:rsid w:val="000313E0"/>
    <w:rsid w:val="000349FE"/>
    <w:rsid w:val="000373F6"/>
    <w:rsid w:val="000379D5"/>
    <w:rsid w:val="00040EEA"/>
    <w:rsid w:val="0005435E"/>
    <w:rsid w:val="00056ED5"/>
    <w:rsid w:val="00064EF4"/>
    <w:rsid w:val="0006657C"/>
    <w:rsid w:val="000709A8"/>
    <w:rsid w:val="000721B4"/>
    <w:rsid w:val="00073FE0"/>
    <w:rsid w:val="00075612"/>
    <w:rsid w:val="00082F81"/>
    <w:rsid w:val="00083027"/>
    <w:rsid w:val="000846A5"/>
    <w:rsid w:val="00086B6F"/>
    <w:rsid w:val="000902BC"/>
    <w:rsid w:val="0009259C"/>
    <w:rsid w:val="0009400A"/>
    <w:rsid w:val="000A01DC"/>
    <w:rsid w:val="000A3976"/>
    <w:rsid w:val="000A7F1F"/>
    <w:rsid w:val="000B0039"/>
    <w:rsid w:val="000B0D26"/>
    <w:rsid w:val="000B3C2F"/>
    <w:rsid w:val="000B6280"/>
    <w:rsid w:val="000C31DD"/>
    <w:rsid w:val="000C5E2A"/>
    <w:rsid w:val="000D03CC"/>
    <w:rsid w:val="000D0687"/>
    <w:rsid w:val="000D15C6"/>
    <w:rsid w:val="000D21DE"/>
    <w:rsid w:val="000D277B"/>
    <w:rsid w:val="000D3B85"/>
    <w:rsid w:val="000D646E"/>
    <w:rsid w:val="000D791F"/>
    <w:rsid w:val="000D7EF1"/>
    <w:rsid w:val="000E4F70"/>
    <w:rsid w:val="000E661C"/>
    <w:rsid w:val="000F0C25"/>
    <w:rsid w:val="000F1855"/>
    <w:rsid w:val="000F211B"/>
    <w:rsid w:val="000F34A8"/>
    <w:rsid w:val="000F3520"/>
    <w:rsid w:val="000F6957"/>
    <w:rsid w:val="000F6E73"/>
    <w:rsid w:val="000F7F05"/>
    <w:rsid w:val="0010000B"/>
    <w:rsid w:val="00101A70"/>
    <w:rsid w:val="0010311C"/>
    <w:rsid w:val="001039AD"/>
    <w:rsid w:val="00103BC9"/>
    <w:rsid w:val="00111581"/>
    <w:rsid w:val="0011400A"/>
    <w:rsid w:val="001176FD"/>
    <w:rsid w:val="00120F26"/>
    <w:rsid w:val="00123706"/>
    <w:rsid w:val="00130B50"/>
    <w:rsid w:val="00137485"/>
    <w:rsid w:val="0014002D"/>
    <w:rsid w:val="001418CF"/>
    <w:rsid w:val="00142115"/>
    <w:rsid w:val="00142434"/>
    <w:rsid w:val="0014472A"/>
    <w:rsid w:val="001517EE"/>
    <w:rsid w:val="00151CCC"/>
    <w:rsid w:val="001534C0"/>
    <w:rsid w:val="001556BD"/>
    <w:rsid w:val="00156FA9"/>
    <w:rsid w:val="001571AA"/>
    <w:rsid w:val="001609E1"/>
    <w:rsid w:val="00162F5C"/>
    <w:rsid w:val="00163441"/>
    <w:rsid w:val="0016351E"/>
    <w:rsid w:val="001647FE"/>
    <w:rsid w:val="001653BE"/>
    <w:rsid w:val="00167533"/>
    <w:rsid w:val="0017449E"/>
    <w:rsid w:val="0017575E"/>
    <w:rsid w:val="00182267"/>
    <w:rsid w:val="001825DB"/>
    <w:rsid w:val="00183217"/>
    <w:rsid w:val="00185DF3"/>
    <w:rsid w:val="00190142"/>
    <w:rsid w:val="00190E20"/>
    <w:rsid w:val="0019143E"/>
    <w:rsid w:val="0019655C"/>
    <w:rsid w:val="00197F3B"/>
    <w:rsid w:val="001A050A"/>
    <w:rsid w:val="001A0EC2"/>
    <w:rsid w:val="001A3484"/>
    <w:rsid w:val="001B3660"/>
    <w:rsid w:val="001C18D4"/>
    <w:rsid w:val="001C2B58"/>
    <w:rsid w:val="001C725F"/>
    <w:rsid w:val="001D1C85"/>
    <w:rsid w:val="001D2F00"/>
    <w:rsid w:val="001D5B73"/>
    <w:rsid w:val="001D6D3E"/>
    <w:rsid w:val="001E0FBC"/>
    <w:rsid w:val="001E53F7"/>
    <w:rsid w:val="001E7B40"/>
    <w:rsid w:val="001F12C4"/>
    <w:rsid w:val="001F5595"/>
    <w:rsid w:val="00200317"/>
    <w:rsid w:val="002004A9"/>
    <w:rsid w:val="00201291"/>
    <w:rsid w:val="002019DC"/>
    <w:rsid w:val="00206FFF"/>
    <w:rsid w:val="00214CD4"/>
    <w:rsid w:val="0021646F"/>
    <w:rsid w:val="00222CDD"/>
    <w:rsid w:val="00227062"/>
    <w:rsid w:val="002304F9"/>
    <w:rsid w:val="00242D9B"/>
    <w:rsid w:val="002560B7"/>
    <w:rsid w:val="00266582"/>
    <w:rsid w:val="00270F2C"/>
    <w:rsid w:val="00271C6B"/>
    <w:rsid w:val="0027568B"/>
    <w:rsid w:val="00275F3D"/>
    <w:rsid w:val="00276912"/>
    <w:rsid w:val="002847FE"/>
    <w:rsid w:val="002A304F"/>
    <w:rsid w:val="002A5527"/>
    <w:rsid w:val="002B0D3E"/>
    <w:rsid w:val="002B1544"/>
    <w:rsid w:val="002B46C9"/>
    <w:rsid w:val="002B4E43"/>
    <w:rsid w:val="002B6B77"/>
    <w:rsid w:val="002C03FB"/>
    <w:rsid w:val="002C624E"/>
    <w:rsid w:val="002C6EA3"/>
    <w:rsid w:val="002C787C"/>
    <w:rsid w:val="002C79FA"/>
    <w:rsid w:val="002D2B42"/>
    <w:rsid w:val="002D666E"/>
    <w:rsid w:val="002D78F1"/>
    <w:rsid w:val="002E26AB"/>
    <w:rsid w:val="002E33A6"/>
    <w:rsid w:val="002E6BBC"/>
    <w:rsid w:val="002E7092"/>
    <w:rsid w:val="002F04A8"/>
    <w:rsid w:val="002F1E7E"/>
    <w:rsid w:val="002F714D"/>
    <w:rsid w:val="00300033"/>
    <w:rsid w:val="003011BC"/>
    <w:rsid w:val="00302890"/>
    <w:rsid w:val="00304421"/>
    <w:rsid w:val="003156FE"/>
    <w:rsid w:val="003158C7"/>
    <w:rsid w:val="0032031E"/>
    <w:rsid w:val="00320492"/>
    <w:rsid w:val="00320E4B"/>
    <w:rsid w:val="00325B22"/>
    <w:rsid w:val="003326B4"/>
    <w:rsid w:val="00337B3E"/>
    <w:rsid w:val="003423CF"/>
    <w:rsid w:val="00346924"/>
    <w:rsid w:val="00352893"/>
    <w:rsid w:val="00354391"/>
    <w:rsid w:val="003544F3"/>
    <w:rsid w:val="00355179"/>
    <w:rsid w:val="0036200E"/>
    <w:rsid w:val="00363713"/>
    <w:rsid w:val="00364A32"/>
    <w:rsid w:val="0037365F"/>
    <w:rsid w:val="0038275C"/>
    <w:rsid w:val="003909DD"/>
    <w:rsid w:val="00390A5E"/>
    <w:rsid w:val="00391AFC"/>
    <w:rsid w:val="00393B37"/>
    <w:rsid w:val="003A189A"/>
    <w:rsid w:val="003A44FB"/>
    <w:rsid w:val="003B7C5A"/>
    <w:rsid w:val="003C1982"/>
    <w:rsid w:val="003C2BC7"/>
    <w:rsid w:val="003C33B4"/>
    <w:rsid w:val="003C3B3B"/>
    <w:rsid w:val="003C5098"/>
    <w:rsid w:val="003D160D"/>
    <w:rsid w:val="003D1E91"/>
    <w:rsid w:val="003E0B16"/>
    <w:rsid w:val="003E1C9D"/>
    <w:rsid w:val="003E6B6A"/>
    <w:rsid w:val="003E6CFA"/>
    <w:rsid w:val="003F1616"/>
    <w:rsid w:val="003F28C1"/>
    <w:rsid w:val="003F338C"/>
    <w:rsid w:val="003F591D"/>
    <w:rsid w:val="003F65E7"/>
    <w:rsid w:val="004013B8"/>
    <w:rsid w:val="00401E8C"/>
    <w:rsid w:val="0040206F"/>
    <w:rsid w:val="00404D3E"/>
    <w:rsid w:val="00405B03"/>
    <w:rsid w:val="004079A9"/>
    <w:rsid w:val="00412F8C"/>
    <w:rsid w:val="004204C8"/>
    <w:rsid w:val="00424819"/>
    <w:rsid w:val="00427267"/>
    <w:rsid w:val="0042783D"/>
    <w:rsid w:val="00430DC6"/>
    <w:rsid w:val="00435D16"/>
    <w:rsid w:val="00442E82"/>
    <w:rsid w:val="00451580"/>
    <w:rsid w:val="004548DB"/>
    <w:rsid w:val="004568D5"/>
    <w:rsid w:val="00457A35"/>
    <w:rsid w:val="00461B3C"/>
    <w:rsid w:val="00462057"/>
    <w:rsid w:val="00462831"/>
    <w:rsid w:val="004631EA"/>
    <w:rsid w:val="00465AAC"/>
    <w:rsid w:val="00472068"/>
    <w:rsid w:val="00477451"/>
    <w:rsid w:val="00480945"/>
    <w:rsid w:val="004812AD"/>
    <w:rsid w:val="00482049"/>
    <w:rsid w:val="00497819"/>
    <w:rsid w:val="004A014C"/>
    <w:rsid w:val="004A5092"/>
    <w:rsid w:val="004B0064"/>
    <w:rsid w:val="004B0804"/>
    <w:rsid w:val="004B1AC8"/>
    <w:rsid w:val="004B4825"/>
    <w:rsid w:val="004B679D"/>
    <w:rsid w:val="004B7F8F"/>
    <w:rsid w:val="004C1939"/>
    <w:rsid w:val="004C401B"/>
    <w:rsid w:val="004C4479"/>
    <w:rsid w:val="004C67C5"/>
    <w:rsid w:val="004D0386"/>
    <w:rsid w:val="004D1244"/>
    <w:rsid w:val="004D26E4"/>
    <w:rsid w:val="004D3957"/>
    <w:rsid w:val="004D3CA3"/>
    <w:rsid w:val="004D4C73"/>
    <w:rsid w:val="004D76CB"/>
    <w:rsid w:val="004D7F8B"/>
    <w:rsid w:val="004E68AE"/>
    <w:rsid w:val="004F035D"/>
    <w:rsid w:val="004F0733"/>
    <w:rsid w:val="004F66C1"/>
    <w:rsid w:val="00500E24"/>
    <w:rsid w:val="005025EF"/>
    <w:rsid w:val="00503425"/>
    <w:rsid w:val="00504D2B"/>
    <w:rsid w:val="00507C1B"/>
    <w:rsid w:val="0051073D"/>
    <w:rsid w:val="00511EA7"/>
    <w:rsid w:val="00516DB7"/>
    <w:rsid w:val="00517EC5"/>
    <w:rsid w:val="005357B4"/>
    <w:rsid w:val="00536427"/>
    <w:rsid w:val="00541A6C"/>
    <w:rsid w:val="00541D10"/>
    <w:rsid w:val="0054275F"/>
    <w:rsid w:val="00552A88"/>
    <w:rsid w:val="0055594E"/>
    <w:rsid w:val="00555D6B"/>
    <w:rsid w:val="00557906"/>
    <w:rsid w:val="005607F8"/>
    <w:rsid w:val="005620EA"/>
    <w:rsid w:val="005624F7"/>
    <w:rsid w:val="00563CAE"/>
    <w:rsid w:val="00566489"/>
    <w:rsid w:val="005678E3"/>
    <w:rsid w:val="00572D16"/>
    <w:rsid w:val="00575745"/>
    <w:rsid w:val="00576B36"/>
    <w:rsid w:val="00582241"/>
    <w:rsid w:val="00582F1D"/>
    <w:rsid w:val="0058425E"/>
    <w:rsid w:val="00584F41"/>
    <w:rsid w:val="00586046"/>
    <w:rsid w:val="0058685D"/>
    <w:rsid w:val="00594052"/>
    <w:rsid w:val="00594512"/>
    <w:rsid w:val="00595A14"/>
    <w:rsid w:val="005A4120"/>
    <w:rsid w:val="005A58C7"/>
    <w:rsid w:val="005B54CE"/>
    <w:rsid w:val="005C0518"/>
    <w:rsid w:val="005C12DC"/>
    <w:rsid w:val="005C3942"/>
    <w:rsid w:val="005D0A8A"/>
    <w:rsid w:val="005D23CE"/>
    <w:rsid w:val="005D3B48"/>
    <w:rsid w:val="005D46A7"/>
    <w:rsid w:val="005D4A6F"/>
    <w:rsid w:val="005D52A3"/>
    <w:rsid w:val="005D679A"/>
    <w:rsid w:val="005D73B5"/>
    <w:rsid w:val="005E2D01"/>
    <w:rsid w:val="005E336E"/>
    <w:rsid w:val="005F0F77"/>
    <w:rsid w:val="005F39B1"/>
    <w:rsid w:val="005F69A4"/>
    <w:rsid w:val="00603195"/>
    <w:rsid w:val="00603FEA"/>
    <w:rsid w:val="0060714E"/>
    <w:rsid w:val="00611447"/>
    <w:rsid w:val="0061148D"/>
    <w:rsid w:val="00625668"/>
    <w:rsid w:val="00631299"/>
    <w:rsid w:val="00640659"/>
    <w:rsid w:val="006437B8"/>
    <w:rsid w:val="00644643"/>
    <w:rsid w:val="00644F16"/>
    <w:rsid w:val="006512CE"/>
    <w:rsid w:val="00652796"/>
    <w:rsid w:val="00652EF3"/>
    <w:rsid w:val="00654E5C"/>
    <w:rsid w:val="00660528"/>
    <w:rsid w:val="00662481"/>
    <w:rsid w:val="00666769"/>
    <w:rsid w:val="00683DF9"/>
    <w:rsid w:val="006869C9"/>
    <w:rsid w:val="0068733B"/>
    <w:rsid w:val="006A0376"/>
    <w:rsid w:val="006A1843"/>
    <w:rsid w:val="006A4362"/>
    <w:rsid w:val="006A79A7"/>
    <w:rsid w:val="006B1105"/>
    <w:rsid w:val="006C2579"/>
    <w:rsid w:val="006C3890"/>
    <w:rsid w:val="006C3C68"/>
    <w:rsid w:val="006C3D9F"/>
    <w:rsid w:val="006D0C31"/>
    <w:rsid w:val="006D107C"/>
    <w:rsid w:val="006E0D35"/>
    <w:rsid w:val="006E2142"/>
    <w:rsid w:val="006E3795"/>
    <w:rsid w:val="006E3EF1"/>
    <w:rsid w:val="006E5114"/>
    <w:rsid w:val="006F3DE5"/>
    <w:rsid w:val="007002EB"/>
    <w:rsid w:val="00702689"/>
    <w:rsid w:val="007057BF"/>
    <w:rsid w:val="00711832"/>
    <w:rsid w:val="00713E3C"/>
    <w:rsid w:val="00714512"/>
    <w:rsid w:val="00714878"/>
    <w:rsid w:val="00716AD7"/>
    <w:rsid w:val="0072203F"/>
    <w:rsid w:val="00722D25"/>
    <w:rsid w:val="0072397D"/>
    <w:rsid w:val="00726B5C"/>
    <w:rsid w:val="00733330"/>
    <w:rsid w:val="00734473"/>
    <w:rsid w:val="00734AED"/>
    <w:rsid w:val="0073585A"/>
    <w:rsid w:val="00741E5B"/>
    <w:rsid w:val="00745691"/>
    <w:rsid w:val="00746403"/>
    <w:rsid w:val="00750388"/>
    <w:rsid w:val="00762ABB"/>
    <w:rsid w:val="00770669"/>
    <w:rsid w:val="00774B7F"/>
    <w:rsid w:val="007761B7"/>
    <w:rsid w:val="00780714"/>
    <w:rsid w:val="007812DB"/>
    <w:rsid w:val="00781D98"/>
    <w:rsid w:val="00784D00"/>
    <w:rsid w:val="00791C73"/>
    <w:rsid w:val="00791E4E"/>
    <w:rsid w:val="00795EC6"/>
    <w:rsid w:val="007A0012"/>
    <w:rsid w:val="007A0131"/>
    <w:rsid w:val="007A0C2D"/>
    <w:rsid w:val="007B20A3"/>
    <w:rsid w:val="007B458D"/>
    <w:rsid w:val="007B56AE"/>
    <w:rsid w:val="007B6FB9"/>
    <w:rsid w:val="007C1AEA"/>
    <w:rsid w:val="007C38E1"/>
    <w:rsid w:val="007C48ED"/>
    <w:rsid w:val="007D611D"/>
    <w:rsid w:val="007E0608"/>
    <w:rsid w:val="007E0757"/>
    <w:rsid w:val="007F0632"/>
    <w:rsid w:val="007F0997"/>
    <w:rsid w:val="007F491B"/>
    <w:rsid w:val="007F73C4"/>
    <w:rsid w:val="007F7ECF"/>
    <w:rsid w:val="008008B8"/>
    <w:rsid w:val="00800B23"/>
    <w:rsid w:val="00802BA1"/>
    <w:rsid w:val="0080397E"/>
    <w:rsid w:val="00811C63"/>
    <w:rsid w:val="008223BB"/>
    <w:rsid w:val="00826D27"/>
    <w:rsid w:val="00827C2C"/>
    <w:rsid w:val="00833917"/>
    <w:rsid w:val="00835751"/>
    <w:rsid w:val="00836090"/>
    <w:rsid w:val="00836A0B"/>
    <w:rsid w:val="008373F7"/>
    <w:rsid w:val="00846452"/>
    <w:rsid w:val="00847FC0"/>
    <w:rsid w:val="00850220"/>
    <w:rsid w:val="008504E0"/>
    <w:rsid w:val="00852DF2"/>
    <w:rsid w:val="00854DE7"/>
    <w:rsid w:val="00855B36"/>
    <w:rsid w:val="00857FFE"/>
    <w:rsid w:val="0086130B"/>
    <w:rsid w:val="0086217A"/>
    <w:rsid w:val="0086377D"/>
    <w:rsid w:val="008656AB"/>
    <w:rsid w:val="0086591E"/>
    <w:rsid w:val="00866257"/>
    <w:rsid w:val="00867540"/>
    <w:rsid w:val="00870E74"/>
    <w:rsid w:val="00871BEB"/>
    <w:rsid w:val="00872A20"/>
    <w:rsid w:val="00877335"/>
    <w:rsid w:val="008819C0"/>
    <w:rsid w:val="008857C7"/>
    <w:rsid w:val="008911D8"/>
    <w:rsid w:val="00893D7E"/>
    <w:rsid w:val="00896917"/>
    <w:rsid w:val="00897E0E"/>
    <w:rsid w:val="008A051E"/>
    <w:rsid w:val="008A4E44"/>
    <w:rsid w:val="008A6F0E"/>
    <w:rsid w:val="008B1002"/>
    <w:rsid w:val="008C22D9"/>
    <w:rsid w:val="008C2E9C"/>
    <w:rsid w:val="008C6B3E"/>
    <w:rsid w:val="008C75A7"/>
    <w:rsid w:val="008D7406"/>
    <w:rsid w:val="008E19C3"/>
    <w:rsid w:val="008E1B39"/>
    <w:rsid w:val="008E1DC5"/>
    <w:rsid w:val="008E512C"/>
    <w:rsid w:val="008E6811"/>
    <w:rsid w:val="008F480F"/>
    <w:rsid w:val="009018D3"/>
    <w:rsid w:val="0090373F"/>
    <w:rsid w:val="00913A51"/>
    <w:rsid w:val="00914D69"/>
    <w:rsid w:val="00917867"/>
    <w:rsid w:val="00920DF1"/>
    <w:rsid w:val="009212F1"/>
    <w:rsid w:val="009224D2"/>
    <w:rsid w:val="00923BB8"/>
    <w:rsid w:val="00924888"/>
    <w:rsid w:val="0093029A"/>
    <w:rsid w:val="00935B05"/>
    <w:rsid w:val="009404C6"/>
    <w:rsid w:val="00943139"/>
    <w:rsid w:val="00944E12"/>
    <w:rsid w:val="0094732F"/>
    <w:rsid w:val="00950284"/>
    <w:rsid w:val="00954065"/>
    <w:rsid w:val="009557BA"/>
    <w:rsid w:val="00961C7C"/>
    <w:rsid w:val="00967C35"/>
    <w:rsid w:val="00976CC5"/>
    <w:rsid w:val="0098088E"/>
    <w:rsid w:val="00981992"/>
    <w:rsid w:val="0098302F"/>
    <w:rsid w:val="009832D7"/>
    <w:rsid w:val="00985CEB"/>
    <w:rsid w:val="00990B25"/>
    <w:rsid w:val="00991579"/>
    <w:rsid w:val="00994241"/>
    <w:rsid w:val="00996308"/>
    <w:rsid w:val="009A02EA"/>
    <w:rsid w:val="009A7542"/>
    <w:rsid w:val="009B0880"/>
    <w:rsid w:val="009B32E0"/>
    <w:rsid w:val="009B4201"/>
    <w:rsid w:val="009B5CA0"/>
    <w:rsid w:val="009C14BB"/>
    <w:rsid w:val="009C48E3"/>
    <w:rsid w:val="009C5F5C"/>
    <w:rsid w:val="009C7B62"/>
    <w:rsid w:val="009D27FB"/>
    <w:rsid w:val="009D2DFD"/>
    <w:rsid w:val="009D45E7"/>
    <w:rsid w:val="009D5CF1"/>
    <w:rsid w:val="009E07B9"/>
    <w:rsid w:val="009E4B3A"/>
    <w:rsid w:val="009E50B0"/>
    <w:rsid w:val="009E5388"/>
    <w:rsid w:val="009E70AC"/>
    <w:rsid w:val="009F0C4A"/>
    <w:rsid w:val="009F249A"/>
    <w:rsid w:val="009F2977"/>
    <w:rsid w:val="009F4147"/>
    <w:rsid w:val="009F58BF"/>
    <w:rsid w:val="009F7538"/>
    <w:rsid w:val="00A00FE3"/>
    <w:rsid w:val="00A02016"/>
    <w:rsid w:val="00A03C68"/>
    <w:rsid w:val="00A07F5A"/>
    <w:rsid w:val="00A109A0"/>
    <w:rsid w:val="00A13495"/>
    <w:rsid w:val="00A13C0C"/>
    <w:rsid w:val="00A14554"/>
    <w:rsid w:val="00A1753A"/>
    <w:rsid w:val="00A177F4"/>
    <w:rsid w:val="00A17D3A"/>
    <w:rsid w:val="00A20671"/>
    <w:rsid w:val="00A21D14"/>
    <w:rsid w:val="00A22D79"/>
    <w:rsid w:val="00A2521B"/>
    <w:rsid w:val="00A2608F"/>
    <w:rsid w:val="00A44DCE"/>
    <w:rsid w:val="00A51EC1"/>
    <w:rsid w:val="00A52466"/>
    <w:rsid w:val="00A53E6B"/>
    <w:rsid w:val="00A54C5E"/>
    <w:rsid w:val="00A60FB4"/>
    <w:rsid w:val="00A64FA4"/>
    <w:rsid w:val="00A65598"/>
    <w:rsid w:val="00A76BAB"/>
    <w:rsid w:val="00A76C60"/>
    <w:rsid w:val="00A82B1E"/>
    <w:rsid w:val="00A85D40"/>
    <w:rsid w:val="00A926D3"/>
    <w:rsid w:val="00A92877"/>
    <w:rsid w:val="00A957BB"/>
    <w:rsid w:val="00A97FFA"/>
    <w:rsid w:val="00AA1B5B"/>
    <w:rsid w:val="00AA3F24"/>
    <w:rsid w:val="00AA6EE4"/>
    <w:rsid w:val="00AB0A8E"/>
    <w:rsid w:val="00AB14A3"/>
    <w:rsid w:val="00AB34D1"/>
    <w:rsid w:val="00AB6ADB"/>
    <w:rsid w:val="00AC40E0"/>
    <w:rsid w:val="00AC7F88"/>
    <w:rsid w:val="00AD354F"/>
    <w:rsid w:val="00AE31A3"/>
    <w:rsid w:val="00AF0FAA"/>
    <w:rsid w:val="00AF3C8D"/>
    <w:rsid w:val="00B01C34"/>
    <w:rsid w:val="00B073CA"/>
    <w:rsid w:val="00B1066D"/>
    <w:rsid w:val="00B109D6"/>
    <w:rsid w:val="00B2173D"/>
    <w:rsid w:val="00B24008"/>
    <w:rsid w:val="00B25B54"/>
    <w:rsid w:val="00B261B7"/>
    <w:rsid w:val="00B274FD"/>
    <w:rsid w:val="00B31A03"/>
    <w:rsid w:val="00B3719C"/>
    <w:rsid w:val="00B43002"/>
    <w:rsid w:val="00B432F2"/>
    <w:rsid w:val="00B46BBD"/>
    <w:rsid w:val="00B5287C"/>
    <w:rsid w:val="00B563AA"/>
    <w:rsid w:val="00B56536"/>
    <w:rsid w:val="00B65F03"/>
    <w:rsid w:val="00B66577"/>
    <w:rsid w:val="00B672CD"/>
    <w:rsid w:val="00B70A1B"/>
    <w:rsid w:val="00B736CC"/>
    <w:rsid w:val="00B76B30"/>
    <w:rsid w:val="00B80F11"/>
    <w:rsid w:val="00B8456B"/>
    <w:rsid w:val="00B84630"/>
    <w:rsid w:val="00B84ACD"/>
    <w:rsid w:val="00B8607A"/>
    <w:rsid w:val="00B94851"/>
    <w:rsid w:val="00B96E1F"/>
    <w:rsid w:val="00BA37C4"/>
    <w:rsid w:val="00BA3CDE"/>
    <w:rsid w:val="00BB6F65"/>
    <w:rsid w:val="00BC22F6"/>
    <w:rsid w:val="00BC28EA"/>
    <w:rsid w:val="00BC3916"/>
    <w:rsid w:val="00BC3E15"/>
    <w:rsid w:val="00BC61E1"/>
    <w:rsid w:val="00BD37A3"/>
    <w:rsid w:val="00BE1C35"/>
    <w:rsid w:val="00BE24E8"/>
    <w:rsid w:val="00BE3D0E"/>
    <w:rsid w:val="00BE7E59"/>
    <w:rsid w:val="00BF161C"/>
    <w:rsid w:val="00BF1CCC"/>
    <w:rsid w:val="00C021DD"/>
    <w:rsid w:val="00C025A3"/>
    <w:rsid w:val="00C1121A"/>
    <w:rsid w:val="00C119B9"/>
    <w:rsid w:val="00C13B51"/>
    <w:rsid w:val="00C21581"/>
    <w:rsid w:val="00C234F2"/>
    <w:rsid w:val="00C24833"/>
    <w:rsid w:val="00C318C9"/>
    <w:rsid w:val="00C33838"/>
    <w:rsid w:val="00C364E4"/>
    <w:rsid w:val="00C367D0"/>
    <w:rsid w:val="00C401D1"/>
    <w:rsid w:val="00C40EF5"/>
    <w:rsid w:val="00C4459A"/>
    <w:rsid w:val="00C532C0"/>
    <w:rsid w:val="00C60B09"/>
    <w:rsid w:val="00C6273B"/>
    <w:rsid w:val="00C66D00"/>
    <w:rsid w:val="00C67825"/>
    <w:rsid w:val="00C71198"/>
    <w:rsid w:val="00C71B31"/>
    <w:rsid w:val="00C73F2C"/>
    <w:rsid w:val="00C84207"/>
    <w:rsid w:val="00C85327"/>
    <w:rsid w:val="00C90DED"/>
    <w:rsid w:val="00C9203E"/>
    <w:rsid w:val="00CA3982"/>
    <w:rsid w:val="00CA5EEC"/>
    <w:rsid w:val="00CA7AF3"/>
    <w:rsid w:val="00CB2C39"/>
    <w:rsid w:val="00CB4101"/>
    <w:rsid w:val="00CB7BD2"/>
    <w:rsid w:val="00CD07FB"/>
    <w:rsid w:val="00CE0483"/>
    <w:rsid w:val="00CE2227"/>
    <w:rsid w:val="00CE3093"/>
    <w:rsid w:val="00CE3E43"/>
    <w:rsid w:val="00CE7D01"/>
    <w:rsid w:val="00CF2926"/>
    <w:rsid w:val="00CF55DA"/>
    <w:rsid w:val="00CF6103"/>
    <w:rsid w:val="00CF63CF"/>
    <w:rsid w:val="00CF696C"/>
    <w:rsid w:val="00D0130F"/>
    <w:rsid w:val="00D03172"/>
    <w:rsid w:val="00D07467"/>
    <w:rsid w:val="00D07F0D"/>
    <w:rsid w:val="00D108C8"/>
    <w:rsid w:val="00D11795"/>
    <w:rsid w:val="00D12495"/>
    <w:rsid w:val="00D15880"/>
    <w:rsid w:val="00D15AC5"/>
    <w:rsid w:val="00D2068A"/>
    <w:rsid w:val="00D217F0"/>
    <w:rsid w:val="00D21E94"/>
    <w:rsid w:val="00D24EE3"/>
    <w:rsid w:val="00D26767"/>
    <w:rsid w:val="00D271B5"/>
    <w:rsid w:val="00D330D2"/>
    <w:rsid w:val="00D33538"/>
    <w:rsid w:val="00D37857"/>
    <w:rsid w:val="00D408E2"/>
    <w:rsid w:val="00D41255"/>
    <w:rsid w:val="00D4246F"/>
    <w:rsid w:val="00D47FCA"/>
    <w:rsid w:val="00D522F8"/>
    <w:rsid w:val="00D61D76"/>
    <w:rsid w:val="00D61DD5"/>
    <w:rsid w:val="00D723A8"/>
    <w:rsid w:val="00D7368D"/>
    <w:rsid w:val="00D74E85"/>
    <w:rsid w:val="00D77566"/>
    <w:rsid w:val="00D8006B"/>
    <w:rsid w:val="00D80B7A"/>
    <w:rsid w:val="00D82926"/>
    <w:rsid w:val="00D905D9"/>
    <w:rsid w:val="00D92B5C"/>
    <w:rsid w:val="00D95651"/>
    <w:rsid w:val="00D96C92"/>
    <w:rsid w:val="00DB0451"/>
    <w:rsid w:val="00DB3571"/>
    <w:rsid w:val="00DB6BC4"/>
    <w:rsid w:val="00DC5963"/>
    <w:rsid w:val="00DD0BD5"/>
    <w:rsid w:val="00DD0DD9"/>
    <w:rsid w:val="00DE19FC"/>
    <w:rsid w:val="00DE2B1B"/>
    <w:rsid w:val="00DE3536"/>
    <w:rsid w:val="00DF0B3B"/>
    <w:rsid w:val="00DF202E"/>
    <w:rsid w:val="00DF4E67"/>
    <w:rsid w:val="00DF55EC"/>
    <w:rsid w:val="00E03379"/>
    <w:rsid w:val="00E03385"/>
    <w:rsid w:val="00E03E52"/>
    <w:rsid w:val="00E103CE"/>
    <w:rsid w:val="00E122E7"/>
    <w:rsid w:val="00E12725"/>
    <w:rsid w:val="00E139E0"/>
    <w:rsid w:val="00E156FE"/>
    <w:rsid w:val="00E16159"/>
    <w:rsid w:val="00E163F3"/>
    <w:rsid w:val="00E21C9A"/>
    <w:rsid w:val="00E25399"/>
    <w:rsid w:val="00E27C83"/>
    <w:rsid w:val="00E347C8"/>
    <w:rsid w:val="00E4122B"/>
    <w:rsid w:val="00E43548"/>
    <w:rsid w:val="00E44E43"/>
    <w:rsid w:val="00E46EA4"/>
    <w:rsid w:val="00E53E09"/>
    <w:rsid w:val="00E54452"/>
    <w:rsid w:val="00E644B1"/>
    <w:rsid w:val="00E7464B"/>
    <w:rsid w:val="00E80FD8"/>
    <w:rsid w:val="00E8170B"/>
    <w:rsid w:val="00E8214A"/>
    <w:rsid w:val="00E827A2"/>
    <w:rsid w:val="00EA4FE5"/>
    <w:rsid w:val="00EA664A"/>
    <w:rsid w:val="00EA7795"/>
    <w:rsid w:val="00EB0021"/>
    <w:rsid w:val="00EB15EE"/>
    <w:rsid w:val="00EC0BCF"/>
    <w:rsid w:val="00ED0775"/>
    <w:rsid w:val="00ED62BC"/>
    <w:rsid w:val="00ED77BC"/>
    <w:rsid w:val="00EE356B"/>
    <w:rsid w:val="00EF3DB7"/>
    <w:rsid w:val="00F025CC"/>
    <w:rsid w:val="00F05505"/>
    <w:rsid w:val="00F06232"/>
    <w:rsid w:val="00F064B7"/>
    <w:rsid w:val="00F07457"/>
    <w:rsid w:val="00F132C5"/>
    <w:rsid w:val="00F140CB"/>
    <w:rsid w:val="00F15B1E"/>
    <w:rsid w:val="00F17DAD"/>
    <w:rsid w:val="00F22B03"/>
    <w:rsid w:val="00F245B1"/>
    <w:rsid w:val="00F3254B"/>
    <w:rsid w:val="00F361B3"/>
    <w:rsid w:val="00F4154E"/>
    <w:rsid w:val="00F42A14"/>
    <w:rsid w:val="00F4335F"/>
    <w:rsid w:val="00F43E8D"/>
    <w:rsid w:val="00F456C1"/>
    <w:rsid w:val="00F472FD"/>
    <w:rsid w:val="00F6039F"/>
    <w:rsid w:val="00F64FB5"/>
    <w:rsid w:val="00F70857"/>
    <w:rsid w:val="00F7285B"/>
    <w:rsid w:val="00F834BC"/>
    <w:rsid w:val="00F875D0"/>
    <w:rsid w:val="00F90C7C"/>
    <w:rsid w:val="00F93BFB"/>
    <w:rsid w:val="00F9484D"/>
    <w:rsid w:val="00F94987"/>
    <w:rsid w:val="00FA1550"/>
    <w:rsid w:val="00FA3B55"/>
    <w:rsid w:val="00FA6A26"/>
    <w:rsid w:val="00FB2A7D"/>
    <w:rsid w:val="00FB5342"/>
    <w:rsid w:val="00FC00CB"/>
    <w:rsid w:val="00FC166A"/>
    <w:rsid w:val="00FC43AC"/>
    <w:rsid w:val="00FD7316"/>
    <w:rsid w:val="00FE4836"/>
    <w:rsid w:val="00FE7E0B"/>
    <w:rsid w:val="00FF5AC7"/>
    <w:rsid w:val="00FF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C6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354391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6C3C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C3C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3C68"/>
    <w:rPr>
      <w:rFonts w:ascii="Tahoma" w:hAnsi="Tahoma" w:cs="Tahoma"/>
      <w:sz w:val="16"/>
      <w:szCs w:val="16"/>
    </w:rPr>
  </w:style>
  <w:style w:type="paragraph" w:customStyle="1" w:styleId="AralkYok1">
    <w:name w:val="Aralık Yok1"/>
    <w:uiPriority w:val="99"/>
    <w:rsid w:val="00197F3B"/>
    <w:rPr>
      <w:rFonts w:ascii="Calibri" w:hAnsi="Calibri" w:cs="Calibri"/>
      <w:lang w:eastAsia="en-US"/>
    </w:rPr>
  </w:style>
  <w:style w:type="paragraph" w:styleId="Header">
    <w:name w:val="header"/>
    <w:basedOn w:val="Normal"/>
    <w:link w:val="HeaderChar"/>
    <w:uiPriority w:val="99"/>
    <w:rsid w:val="0042726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2726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2726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27267"/>
    <w:rPr>
      <w:rFonts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F6103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19143E"/>
    <w:pPr>
      <w:ind w:left="720"/>
      <w:contextualSpacing/>
    </w:pPr>
  </w:style>
  <w:style w:type="paragraph" w:customStyle="1" w:styleId="AralkYok2">
    <w:name w:val="Aralık Yok2"/>
    <w:uiPriority w:val="99"/>
    <w:rsid w:val="000709A8"/>
    <w:rPr>
      <w:rFonts w:ascii="Calibri" w:hAnsi="Calibri"/>
      <w:lang w:eastAsia="en-US"/>
    </w:rPr>
  </w:style>
  <w:style w:type="character" w:customStyle="1" w:styleId="A6">
    <w:name w:val="A6"/>
    <w:uiPriority w:val="99"/>
    <w:rsid w:val="0086377D"/>
    <w:rPr>
      <w:b/>
      <w:color w:val="000000"/>
    </w:rPr>
  </w:style>
  <w:style w:type="character" w:customStyle="1" w:styleId="A7">
    <w:name w:val="A7"/>
    <w:uiPriority w:val="99"/>
    <w:rsid w:val="0086377D"/>
    <w:rPr>
      <w:b/>
      <w:color w:val="000000"/>
      <w:sz w:val="20"/>
      <w:u w:val="single"/>
    </w:rPr>
  </w:style>
  <w:style w:type="paragraph" w:styleId="NoSpacing">
    <w:name w:val="No Spacing"/>
    <w:uiPriority w:val="99"/>
    <w:qFormat/>
    <w:rsid w:val="0086377D"/>
    <w:rPr>
      <w:rFonts w:ascii="Calibri" w:hAnsi="Calibri"/>
      <w:lang w:eastAsia="en-US"/>
    </w:rPr>
  </w:style>
  <w:style w:type="paragraph" w:customStyle="1" w:styleId="Pa15">
    <w:name w:val="Pa15"/>
    <w:basedOn w:val="Normal"/>
    <w:next w:val="Normal"/>
    <w:uiPriority w:val="99"/>
    <w:rsid w:val="00541D10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customStyle="1" w:styleId="Default">
    <w:name w:val="Default"/>
    <w:uiPriority w:val="99"/>
    <w:rsid w:val="00B1066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156FA9"/>
    <w:pPr>
      <w:spacing w:before="100" w:beforeAutospacing="1" w:after="100" w:afterAutospacing="1"/>
    </w:pPr>
  </w:style>
  <w:style w:type="paragraph" w:customStyle="1" w:styleId="AralkYok3">
    <w:name w:val="Aralık Yok3"/>
    <w:uiPriority w:val="99"/>
    <w:rsid w:val="00985CEB"/>
    <w:rPr>
      <w:rFonts w:ascii="Calibri" w:hAnsi="Calibri" w:cs="Calibri"/>
      <w:lang w:eastAsia="en-US"/>
    </w:rPr>
  </w:style>
  <w:style w:type="paragraph" w:customStyle="1" w:styleId="AralkYok4">
    <w:name w:val="Aralık Yok4"/>
    <w:uiPriority w:val="99"/>
    <w:rsid w:val="00870E74"/>
    <w:rPr>
      <w:rFonts w:ascii="Calibri" w:hAnsi="Calibri" w:cs="Calibri"/>
      <w:lang w:eastAsia="en-US"/>
    </w:rPr>
  </w:style>
  <w:style w:type="paragraph" w:customStyle="1" w:styleId="ListeParagraf1">
    <w:name w:val="Liste Paragraf1"/>
    <w:basedOn w:val="Normal"/>
    <w:uiPriority w:val="99"/>
    <w:rsid w:val="00364A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722D2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64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0.bin"/><Relationship Id="rId63" Type="http://schemas.openxmlformats.org/officeDocument/2006/relationships/image" Target="media/image35.png"/><Relationship Id="rId68" Type="http://schemas.openxmlformats.org/officeDocument/2006/relationships/image" Target="media/image40.png"/><Relationship Id="rId84" Type="http://schemas.openxmlformats.org/officeDocument/2006/relationships/oleObject" Target="embeddings/oleObject29.bin"/><Relationship Id="rId89" Type="http://schemas.openxmlformats.org/officeDocument/2006/relationships/oleObject" Target="embeddings/oleObject34.bin"/><Relationship Id="rId112" Type="http://schemas.openxmlformats.org/officeDocument/2006/relationships/image" Target="media/image61.wmf"/><Relationship Id="rId133" Type="http://schemas.openxmlformats.org/officeDocument/2006/relationships/oleObject" Target="embeddings/oleObject54.bin"/><Relationship Id="rId138" Type="http://schemas.openxmlformats.org/officeDocument/2006/relationships/image" Target="media/image77.png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43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6.png"/><Relationship Id="rId58" Type="http://schemas.openxmlformats.org/officeDocument/2006/relationships/image" Target="media/image30.png"/><Relationship Id="rId74" Type="http://schemas.openxmlformats.org/officeDocument/2006/relationships/image" Target="media/image46.png"/><Relationship Id="rId79" Type="http://schemas.openxmlformats.org/officeDocument/2006/relationships/oleObject" Target="embeddings/oleObject25.bin"/><Relationship Id="rId102" Type="http://schemas.openxmlformats.org/officeDocument/2006/relationships/oleObject" Target="embeddings/oleObject41.bin"/><Relationship Id="rId123" Type="http://schemas.openxmlformats.org/officeDocument/2006/relationships/image" Target="media/image68.wmf"/><Relationship Id="rId128" Type="http://schemas.openxmlformats.org/officeDocument/2006/relationships/oleObject" Target="embeddings/oleObject52.bin"/><Relationship Id="rId144" Type="http://schemas.openxmlformats.org/officeDocument/2006/relationships/theme" Target="theme/theme1.xml"/><Relationship Id="rId5" Type="http://schemas.openxmlformats.org/officeDocument/2006/relationships/footnotes" Target="footnotes.xml"/><Relationship Id="rId90" Type="http://schemas.openxmlformats.org/officeDocument/2006/relationships/oleObject" Target="embeddings/oleObject35.bin"/><Relationship Id="rId95" Type="http://schemas.openxmlformats.org/officeDocument/2006/relationships/image" Target="media/image51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image" Target="media/image22.wmf"/><Relationship Id="rId64" Type="http://schemas.openxmlformats.org/officeDocument/2006/relationships/image" Target="media/image36.png"/><Relationship Id="rId69" Type="http://schemas.openxmlformats.org/officeDocument/2006/relationships/image" Target="media/image41.wmf"/><Relationship Id="rId113" Type="http://schemas.openxmlformats.org/officeDocument/2006/relationships/oleObject" Target="embeddings/oleObject46.bin"/><Relationship Id="rId118" Type="http://schemas.openxmlformats.org/officeDocument/2006/relationships/oleObject" Target="embeddings/oleObject48.bin"/><Relationship Id="rId134" Type="http://schemas.openxmlformats.org/officeDocument/2006/relationships/image" Target="media/image74.png"/><Relationship Id="rId139" Type="http://schemas.openxmlformats.org/officeDocument/2006/relationships/image" Target="media/image78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png"/><Relationship Id="rId72" Type="http://schemas.openxmlformats.org/officeDocument/2006/relationships/image" Target="media/image44.png"/><Relationship Id="rId80" Type="http://schemas.openxmlformats.org/officeDocument/2006/relationships/image" Target="media/image49.wmf"/><Relationship Id="rId85" Type="http://schemas.openxmlformats.org/officeDocument/2006/relationships/oleObject" Target="embeddings/oleObject30.bin"/><Relationship Id="rId93" Type="http://schemas.openxmlformats.org/officeDocument/2006/relationships/oleObject" Target="embeddings/oleObject38.bin"/><Relationship Id="rId98" Type="http://schemas.openxmlformats.org/officeDocument/2006/relationships/oleObject" Target="embeddings/oleObject40.bin"/><Relationship Id="rId121" Type="http://schemas.openxmlformats.org/officeDocument/2006/relationships/image" Target="media/image66.png"/><Relationship Id="rId142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1.png"/><Relationship Id="rId59" Type="http://schemas.openxmlformats.org/officeDocument/2006/relationships/image" Target="media/image31.png"/><Relationship Id="rId67" Type="http://schemas.openxmlformats.org/officeDocument/2006/relationships/image" Target="media/image39.png"/><Relationship Id="rId103" Type="http://schemas.openxmlformats.org/officeDocument/2006/relationships/image" Target="media/image56.png"/><Relationship Id="rId108" Type="http://schemas.openxmlformats.org/officeDocument/2006/relationships/image" Target="media/image59.wmf"/><Relationship Id="rId116" Type="http://schemas.openxmlformats.org/officeDocument/2006/relationships/oleObject" Target="embeddings/oleObject47.bin"/><Relationship Id="rId124" Type="http://schemas.openxmlformats.org/officeDocument/2006/relationships/oleObject" Target="embeddings/oleObject50.bin"/><Relationship Id="rId129" Type="http://schemas.openxmlformats.org/officeDocument/2006/relationships/image" Target="media/image71.wmf"/><Relationship Id="rId137" Type="http://schemas.openxmlformats.org/officeDocument/2006/relationships/image" Target="media/image76.png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image" Target="media/image27.wmf"/><Relationship Id="rId62" Type="http://schemas.openxmlformats.org/officeDocument/2006/relationships/image" Target="media/image34.png"/><Relationship Id="rId70" Type="http://schemas.openxmlformats.org/officeDocument/2006/relationships/image" Target="media/image42.png"/><Relationship Id="rId75" Type="http://schemas.openxmlformats.org/officeDocument/2006/relationships/oleObject" Target="embeddings/oleObject23.bin"/><Relationship Id="rId83" Type="http://schemas.openxmlformats.org/officeDocument/2006/relationships/oleObject" Target="embeddings/oleObject28.bin"/><Relationship Id="rId88" Type="http://schemas.openxmlformats.org/officeDocument/2006/relationships/oleObject" Target="embeddings/oleObject33.bin"/><Relationship Id="rId91" Type="http://schemas.openxmlformats.org/officeDocument/2006/relationships/oleObject" Target="embeddings/oleObject36.bin"/><Relationship Id="rId96" Type="http://schemas.openxmlformats.org/officeDocument/2006/relationships/oleObject" Target="embeddings/oleObject39.bin"/><Relationship Id="rId111" Type="http://schemas.openxmlformats.org/officeDocument/2006/relationships/oleObject" Target="embeddings/oleObject45.bin"/><Relationship Id="rId132" Type="http://schemas.openxmlformats.org/officeDocument/2006/relationships/image" Target="media/image73.wmf"/><Relationship Id="rId140" Type="http://schemas.openxmlformats.org/officeDocument/2006/relationships/oleObject" Target="embeddings/oleObject5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57" Type="http://schemas.openxmlformats.org/officeDocument/2006/relationships/image" Target="media/image29.png"/><Relationship Id="rId106" Type="http://schemas.openxmlformats.org/officeDocument/2006/relationships/image" Target="media/image58.wmf"/><Relationship Id="rId114" Type="http://schemas.openxmlformats.org/officeDocument/2006/relationships/image" Target="media/image62.png"/><Relationship Id="rId119" Type="http://schemas.openxmlformats.org/officeDocument/2006/relationships/image" Target="media/image65.wmf"/><Relationship Id="rId127" Type="http://schemas.openxmlformats.org/officeDocument/2006/relationships/image" Target="media/image7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5.png"/><Relationship Id="rId60" Type="http://schemas.openxmlformats.org/officeDocument/2006/relationships/image" Target="media/image32.png"/><Relationship Id="rId65" Type="http://schemas.openxmlformats.org/officeDocument/2006/relationships/image" Target="media/image37.png"/><Relationship Id="rId73" Type="http://schemas.openxmlformats.org/officeDocument/2006/relationships/image" Target="media/image45.png"/><Relationship Id="rId78" Type="http://schemas.openxmlformats.org/officeDocument/2006/relationships/image" Target="media/image48.wmf"/><Relationship Id="rId81" Type="http://schemas.openxmlformats.org/officeDocument/2006/relationships/oleObject" Target="embeddings/oleObject26.bin"/><Relationship Id="rId86" Type="http://schemas.openxmlformats.org/officeDocument/2006/relationships/oleObject" Target="embeddings/oleObject31.bin"/><Relationship Id="rId94" Type="http://schemas.openxmlformats.org/officeDocument/2006/relationships/image" Target="media/image50.png"/><Relationship Id="rId99" Type="http://schemas.openxmlformats.org/officeDocument/2006/relationships/image" Target="media/image53.png"/><Relationship Id="rId101" Type="http://schemas.openxmlformats.org/officeDocument/2006/relationships/image" Target="media/image55.png"/><Relationship Id="rId122" Type="http://schemas.openxmlformats.org/officeDocument/2006/relationships/image" Target="media/image67.png"/><Relationship Id="rId130" Type="http://schemas.openxmlformats.org/officeDocument/2006/relationships/oleObject" Target="embeddings/oleObject53.bin"/><Relationship Id="rId135" Type="http://schemas.openxmlformats.org/officeDocument/2006/relationships/oleObject" Target="embeddings/oleObject55.bin"/><Relationship Id="rId14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44.bin"/><Relationship Id="rId34" Type="http://schemas.openxmlformats.org/officeDocument/2006/relationships/oleObject" Target="embeddings/oleObject14.bin"/><Relationship Id="rId50" Type="http://schemas.openxmlformats.org/officeDocument/2006/relationships/image" Target="media/image23.png"/><Relationship Id="rId55" Type="http://schemas.openxmlformats.org/officeDocument/2006/relationships/oleObject" Target="embeddings/oleObject22.bin"/><Relationship Id="rId76" Type="http://schemas.openxmlformats.org/officeDocument/2006/relationships/image" Target="media/image47.wmf"/><Relationship Id="rId97" Type="http://schemas.openxmlformats.org/officeDocument/2006/relationships/image" Target="media/image52.wmf"/><Relationship Id="rId104" Type="http://schemas.openxmlformats.org/officeDocument/2006/relationships/image" Target="media/image57.wmf"/><Relationship Id="rId120" Type="http://schemas.openxmlformats.org/officeDocument/2006/relationships/oleObject" Target="embeddings/oleObject49.bin"/><Relationship Id="rId125" Type="http://schemas.openxmlformats.org/officeDocument/2006/relationships/image" Target="media/image69.wmf"/><Relationship Id="rId141" Type="http://schemas.openxmlformats.org/officeDocument/2006/relationships/hyperlink" Target="http://www.sorubak.com/" TargetMode="External"/><Relationship Id="rId7" Type="http://schemas.openxmlformats.org/officeDocument/2006/relationships/image" Target="media/image1.wmf"/><Relationship Id="rId71" Type="http://schemas.openxmlformats.org/officeDocument/2006/relationships/image" Target="media/image43.png"/><Relationship Id="rId92" Type="http://schemas.openxmlformats.org/officeDocument/2006/relationships/oleObject" Target="embeddings/oleObject3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emf"/><Relationship Id="rId66" Type="http://schemas.openxmlformats.org/officeDocument/2006/relationships/image" Target="media/image38.png"/><Relationship Id="rId87" Type="http://schemas.openxmlformats.org/officeDocument/2006/relationships/oleObject" Target="embeddings/oleObject32.bin"/><Relationship Id="rId110" Type="http://schemas.openxmlformats.org/officeDocument/2006/relationships/image" Target="media/image60.wmf"/><Relationship Id="rId115" Type="http://schemas.openxmlformats.org/officeDocument/2006/relationships/image" Target="media/image63.wmf"/><Relationship Id="rId131" Type="http://schemas.openxmlformats.org/officeDocument/2006/relationships/image" Target="media/image72.png"/><Relationship Id="rId136" Type="http://schemas.openxmlformats.org/officeDocument/2006/relationships/image" Target="media/image75.png"/><Relationship Id="rId61" Type="http://schemas.openxmlformats.org/officeDocument/2006/relationships/image" Target="media/image33.png"/><Relationship Id="rId82" Type="http://schemas.openxmlformats.org/officeDocument/2006/relationships/oleObject" Target="embeddings/oleObject27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8.png"/><Relationship Id="rId77" Type="http://schemas.openxmlformats.org/officeDocument/2006/relationships/oleObject" Target="embeddings/oleObject24.bin"/><Relationship Id="rId100" Type="http://schemas.openxmlformats.org/officeDocument/2006/relationships/image" Target="media/image54.png"/><Relationship Id="rId105" Type="http://schemas.openxmlformats.org/officeDocument/2006/relationships/oleObject" Target="embeddings/oleObject42.bin"/><Relationship Id="rId126" Type="http://schemas.openxmlformats.org/officeDocument/2006/relationships/oleObject" Target="embeddings/oleObject5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4</Pages>
  <Words>1264</Words>
  <Characters>7208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2</cp:revision>
  <cp:lastPrinted>2012-10-06T16:44:00Z</cp:lastPrinted>
  <dcterms:created xsi:type="dcterms:W3CDTF">2012-10-05T08:49:00Z</dcterms:created>
  <dcterms:modified xsi:type="dcterms:W3CDTF">2012-11-18T15:07:00Z</dcterms:modified>
  <cp:category>www.sorubak.com</cp:category>
</cp:coreProperties>
</file>