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0AF" w:rsidRDefault="007F00AF" w:rsidP="00CB7BD2">
      <w:pPr>
        <w:jc w:val="center"/>
        <w:rPr>
          <w:b/>
        </w:rPr>
      </w:pPr>
      <w:r>
        <w:rPr>
          <w:b/>
        </w:rPr>
        <w:t>7.SINIF</w:t>
      </w:r>
      <w:r w:rsidRPr="003D160D">
        <w:rPr>
          <w:b/>
        </w:rPr>
        <w:t xml:space="preserve"> </w:t>
      </w:r>
      <w:r>
        <w:rPr>
          <w:b/>
        </w:rPr>
        <w:t>Ç</w:t>
      </w:r>
      <w:r w:rsidRPr="003D160D">
        <w:rPr>
          <w:b/>
        </w:rPr>
        <w:t xml:space="preserve">ALIŞMA </w:t>
      </w:r>
      <w:r>
        <w:rPr>
          <w:b/>
        </w:rPr>
        <w:t>SAYFASI</w:t>
      </w:r>
    </w:p>
    <w:p w:rsidR="007F00AF" w:rsidRPr="003D160D" w:rsidRDefault="007F00AF" w:rsidP="00CB7BD2">
      <w:pPr>
        <w:jc w:val="center"/>
        <w:rPr>
          <w:b/>
        </w:rPr>
      </w:pPr>
      <w:r>
        <w:rPr>
          <w:b/>
        </w:rPr>
        <w:t>(</w:t>
      </w:r>
      <w:r w:rsidRPr="009557BA">
        <w:rPr>
          <w:b/>
          <w:u w:val="single"/>
        </w:rPr>
        <w:t xml:space="preserve"> </w:t>
      </w:r>
      <w:r>
        <w:rPr>
          <w:b/>
          <w:u w:val="single"/>
        </w:rPr>
        <w:t>RASYONEL SAYILARLA ADIM ADIM İŞLEMLER</w:t>
      </w:r>
      <w:r>
        <w:rPr>
          <w:b/>
        </w:rPr>
        <w:t>)</w:t>
      </w:r>
    </w:p>
    <w:p w:rsidR="007F00AF" w:rsidRDefault="007F00AF" w:rsidP="003C2BC7">
      <w:pPr>
        <w:ind w:right="-2695"/>
      </w:pPr>
      <w:r>
        <w:t xml:space="preserve">                        ADI-SOYADI: ……………………………………..</w:t>
      </w:r>
    </w:p>
    <w:p w:rsidR="007F00AF" w:rsidRDefault="007F00AF" w:rsidP="00142115">
      <w:pPr>
        <w:tabs>
          <w:tab w:val="left" w:pos="426"/>
        </w:tabs>
        <w:ind w:left="-1276" w:right="-2695"/>
      </w:pPr>
      <w:r>
        <w:t xml:space="preserve">                                             SINIFI-NO      : 7/ ……           VELİ KONTROL İMZASI:……………</w:t>
      </w:r>
    </w:p>
    <w:tbl>
      <w:tblPr>
        <w:tblW w:w="8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43"/>
        <w:gridCol w:w="4444"/>
      </w:tblGrid>
      <w:tr w:rsidR="007F00AF" w:rsidRPr="00E442BC" w:rsidTr="00F4233D">
        <w:trPr>
          <w:trHeight w:val="210"/>
          <w:jc w:val="center"/>
        </w:trPr>
        <w:tc>
          <w:tcPr>
            <w:tcW w:w="4443" w:type="dxa"/>
          </w:tcPr>
          <w:p w:rsidR="007F00AF" w:rsidRPr="00F4233D" w:rsidRDefault="007F00AF" w:rsidP="008F2B4C">
            <w:pPr>
              <w:rPr>
                <w:b/>
                <w:bCs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 xml:space="preserve">1)                                    </w:t>
            </w:r>
            <w:r w:rsidRPr="00F4233D">
              <w:rPr>
                <w:b/>
                <w:bCs/>
                <w:sz w:val="20"/>
                <w:szCs w:val="20"/>
              </w:rPr>
              <w:t>2008-SBS</w:t>
            </w:r>
          </w:p>
          <w:p w:rsidR="007F00AF" w:rsidRPr="00F4233D" w:rsidRDefault="007F00AF" w:rsidP="00F4233D">
            <w:pPr>
              <w:pStyle w:val="AralkYok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7F00AF" w:rsidRPr="00F4233D" w:rsidRDefault="007F00AF" w:rsidP="00F4233D">
            <w:pPr>
              <w:jc w:val="center"/>
              <w:rPr>
                <w:b/>
                <w:sz w:val="20"/>
                <w:szCs w:val="20"/>
              </w:rPr>
            </w:pPr>
            <w:r w:rsidRPr="00F4233D">
              <w:rPr>
                <w:b/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39" o:spid="_x0000_i1025" type="#_x0000_t75" style="width:202.5pt;height:99.75pt;visibility:visible">
                  <v:imagedata r:id="rId7" o:title=""/>
                </v:shape>
              </w:pict>
            </w:r>
          </w:p>
          <w:p w:rsidR="007F00AF" w:rsidRPr="00F4233D" w:rsidRDefault="007F00AF" w:rsidP="00F4233D">
            <w:pPr>
              <w:jc w:val="center"/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>YANDA İŞLEMİ YAPINIZ.</w:t>
            </w:r>
          </w:p>
        </w:tc>
        <w:tc>
          <w:tcPr>
            <w:tcW w:w="4444" w:type="dxa"/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 xml:space="preserve">2)    ( 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26" type="#_x0000_t75" style="width:12pt;height:30.75pt" o:ole="">
                  <v:imagedata r:id="rId8" o:title=""/>
                </v:shape>
                <o:OLEObject Type="Embed" ProgID="Equation.3" ShapeID="_x0000_i1026" DrawAspect="Content" ObjectID="_1414763487" r:id="rId9"/>
              </w:object>
            </w:r>
            <w:r w:rsidRPr="00F4233D">
              <w:rPr>
                <w:b/>
                <w:sz w:val="20"/>
                <w:szCs w:val="20"/>
              </w:rPr>
              <w:t xml:space="preserve">  +  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220" w:dyaOrig="620">
                <v:shape id="_x0000_i1027" type="#_x0000_t75" style="width:11.25pt;height:30.75pt" o:ole="">
                  <v:imagedata r:id="rId10" o:title=""/>
                </v:shape>
                <o:OLEObject Type="Embed" ProgID="Equation.3" ShapeID="_x0000_i1027" DrawAspect="Content" ObjectID="_1414763488" r:id="rId11"/>
              </w:object>
            </w:r>
            <w:r w:rsidRPr="00F4233D">
              <w:rPr>
                <w:b/>
                <w:sz w:val="20"/>
                <w:szCs w:val="20"/>
              </w:rPr>
              <w:t xml:space="preserve"> ) : (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28" type="#_x0000_t75" style="width:12pt;height:30.75pt" o:ole="">
                  <v:imagedata r:id="rId12" o:title=""/>
                </v:shape>
                <o:OLEObject Type="Embed" ProgID="Equation.3" ShapeID="_x0000_i1028" DrawAspect="Content" ObjectID="_1414763489" r:id="rId13"/>
              </w:object>
            </w:r>
            <w:r w:rsidRPr="00F4233D">
              <w:rPr>
                <w:b/>
                <w:sz w:val="20"/>
                <w:szCs w:val="20"/>
              </w:rPr>
              <w:t xml:space="preserve"> -  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29" type="#_x0000_t75" style="width:12pt;height:30.75pt" o:ole="">
                  <v:imagedata r:id="rId14" o:title=""/>
                </v:shape>
                <o:OLEObject Type="Embed" ProgID="Equation.3" ShapeID="_x0000_i1029" DrawAspect="Content" ObjectID="_1414763490" r:id="rId15"/>
              </w:object>
            </w:r>
            <w:r w:rsidRPr="00F4233D">
              <w:rPr>
                <w:b/>
                <w:sz w:val="20"/>
                <w:szCs w:val="20"/>
              </w:rPr>
              <w:t xml:space="preserve">) = </w:t>
            </w: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 xml:space="preserve">    </w:t>
            </w: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rPr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rPr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>3)</w:t>
            </w:r>
            <w:r w:rsidRPr="00F4233D">
              <w:rPr>
                <w:sz w:val="20"/>
                <w:szCs w:val="20"/>
              </w:rPr>
              <w:t xml:space="preserve"> </w:t>
            </w:r>
            <w:r w:rsidRPr="00F4233D">
              <w:rPr>
                <w:position w:val="-54"/>
                <w:sz w:val="20"/>
                <w:szCs w:val="20"/>
              </w:rPr>
              <w:object w:dxaOrig="1420" w:dyaOrig="1200">
                <v:shape id="_x0000_i1030" type="#_x0000_t75" style="width:84pt;height:70.5pt" o:ole="">
                  <v:imagedata r:id="rId16" o:title=""/>
                </v:shape>
                <o:OLEObject Type="Embed" ProgID="Equation.3" ShapeID="_x0000_i1030" DrawAspect="Content" ObjectID="_1414763491" r:id="rId17"/>
              </w:object>
            </w:r>
          </w:p>
          <w:p w:rsidR="007F00AF" w:rsidRPr="00F4233D" w:rsidRDefault="007F00AF" w:rsidP="008F2B4C">
            <w:pPr>
              <w:rPr>
                <w:sz w:val="20"/>
                <w:szCs w:val="20"/>
              </w:rPr>
            </w:pPr>
          </w:p>
          <w:p w:rsidR="007F00AF" w:rsidRPr="00F4233D" w:rsidRDefault="007F00AF" w:rsidP="008F2B4C">
            <w:pPr>
              <w:rPr>
                <w:sz w:val="20"/>
                <w:szCs w:val="20"/>
              </w:rPr>
            </w:pP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rPr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 xml:space="preserve">4)    </w:t>
            </w:r>
            <w:r w:rsidRPr="00F4233D">
              <w:rPr>
                <w:b/>
                <w:position w:val="-84"/>
                <w:sz w:val="20"/>
                <w:szCs w:val="20"/>
              </w:rPr>
              <w:object w:dxaOrig="1359" w:dyaOrig="1219">
                <v:shape id="_x0000_i1031" type="#_x0000_t75" style="width:97.5pt;height:75pt" o:ole="">
                  <v:imagedata r:id="rId18" o:title=""/>
                </v:shape>
                <o:OLEObject Type="Embed" ProgID="Equation.3" ShapeID="_x0000_i1031" DrawAspect="Content" ObjectID="_1414763492" r:id="rId19"/>
              </w:object>
            </w: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9F2FBD">
            <w:pPr>
              <w:rPr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F4233D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 xml:space="preserve">5)   </w:t>
            </w:r>
            <w:r w:rsidRPr="00F4233D">
              <w:rPr>
                <w:b/>
                <w:position w:val="-86"/>
                <w:sz w:val="20"/>
                <w:szCs w:val="20"/>
              </w:rPr>
              <w:object w:dxaOrig="1280" w:dyaOrig="1240">
                <v:shape id="_x0000_i1032" type="#_x0000_t75" style="width:63pt;height:62.25pt" o:ole="" fillcolor="window">
                  <v:imagedata r:id="rId20" o:title=""/>
                </v:shape>
                <o:OLEObject Type="Embed" ProgID="Equation.3" ShapeID="_x0000_i1032" DrawAspect="Content" ObjectID="_1414763493" r:id="rId21"/>
              </w:object>
            </w:r>
            <w:r w:rsidRPr="00F4233D">
              <w:rPr>
                <w:b/>
                <w:sz w:val="20"/>
                <w:szCs w:val="20"/>
              </w:rPr>
              <w:t xml:space="preserve"> =</w:t>
            </w:r>
          </w:p>
          <w:p w:rsidR="007F00AF" w:rsidRPr="00F4233D" w:rsidRDefault="007F00AF" w:rsidP="00F4233D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</w:p>
          <w:p w:rsidR="007F00AF" w:rsidRPr="00F4233D" w:rsidRDefault="007F00AF" w:rsidP="00F4233D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</w:p>
          <w:p w:rsidR="007F00AF" w:rsidRPr="00F4233D" w:rsidRDefault="007F00AF" w:rsidP="00F4233D">
            <w:pPr>
              <w:tabs>
                <w:tab w:val="left" w:pos="567"/>
              </w:tabs>
              <w:rPr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</w:tcPr>
          <w:p w:rsidR="007F00AF" w:rsidRPr="00F4233D" w:rsidRDefault="007F00AF" w:rsidP="00F4233D">
            <w:pPr>
              <w:ind w:right="5"/>
              <w:jc w:val="both"/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>6) a=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33" type="#_x0000_t75" style="width:12pt;height:30.75pt" o:ole="">
                  <v:imagedata r:id="rId22" o:title=""/>
                </v:shape>
                <o:OLEObject Type="Embed" ProgID="Equation.3" ShapeID="_x0000_i1033" DrawAspect="Content" ObjectID="_1414763494" r:id="rId23"/>
              </w:object>
            </w:r>
            <w:r w:rsidRPr="00F4233D">
              <w:rPr>
                <w:b/>
                <w:sz w:val="20"/>
                <w:szCs w:val="20"/>
              </w:rPr>
              <w:t>,</w:t>
            </w:r>
            <w:r w:rsidRPr="00F4233D">
              <w:rPr>
                <w:b/>
                <w:sz w:val="20"/>
                <w:szCs w:val="20"/>
              </w:rPr>
              <w:tab/>
              <w:t>b=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220" w:dyaOrig="620">
                <v:shape id="_x0000_i1034" type="#_x0000_t75" style="width:11.25pt;height:30.75pt" o:ole="">
                  <v:imagedata r:id="rId24" o:title=""/>
                </v:shape>
                <o:OLEObject Type="Embed" ProgID="Equation.3" ShapeID="_x0000_i1034" DrawAspect="Content" ObjectID="_1414763495" r:id="rId25"/>
              </w:object>
            </w:r>
            <w:r w:rsidRPr="00F4233D">
              <w:rPr>
                <w:b/>
                <w:sz w:val="20"/>
                <w:szCs w:val="20"/>
              </w:rPr>
              <w:t xml:space="preserve"> , c=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35" type="#_x0000_t75" style="width:12pt;height:30.75pt" o:ole="">
                  <v:imagedata r:id="rId26" o:title=""/>
                </v:shape>
                <o:OLEObject Type="Embed" ProgID="Equation.3" ShapeID="_x0000_i1035" DrawAspect="Content" ObjectID="_1414763496" r:id="rId27"/>
              </w:object>
            </w:r>
            <w:r w:rsidRPr="00F4233D">
              <w:rPr>
                <w:b/>
                <w:sz w:val="20"/>
                <w:szCs w:val="20"/>
              </w:rPr>
              <w:t>ise (a+b.c) işleminin sonucu kaçtır?</w:t>
            </w:r>
          </w:p>
          <w:p w:rsidR="007F00AF" w:rsidRPr="00F4233D" w:rsidRDefault="007F00AF" w:rsidP="00F4233D">
            <w:pPr>
              <w:ind w:right="5"/>
              <w:jc w:val="both"/>
              <w:rPr>
                <w:b/>
                <w:sz w:val="20"/>
                <w:szCs w:val="20"/>
              </w:rPr>
            </w:pPr>
          </w:p>
          <w:p w:rsidR="007F00AF" w:rsidRPr="00F4233D" w:rsidRDefault="007F00AF" w:rsidP="00F4233D">
            <w:pPr>
              <w:ind w:right="5"/>
              <w:jc w:val="both"/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 xml:space="preserve">A) 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360" w:dyaOrig="620">
                <v:shape id="_x0000_i1036" type="#_x0000_t75" style="width:18pt;height:30.75pt" o:ole="">
                  <v:imagedata r:id="rId28" o:title=""/>
                </v:shape>
                <o:OLEObject Type="Embed" ProgID="Equation.3" ShapeID="_x0000_i1036" DrawAspect="Content" ObjectID="_1414763497" r:id="rId29"/>
              </w:object>
            </w:r>
            <w:r w:rsidRPr="00F4233D">
              <w:rPr>
                <w:b/>
                <w:sz w:val="20"/>
                <w:szCs w:val="20"/>
              </w:rPr>
              <w:tab/>
            </w:r>
            <w:r w:rsidRPr="00F4233D">
              <w:rPr>
                <w:b/>
                <w:sz w:val="20"/>
                <w:szCs w:val="20"/>
              </w:rPr>
              <w:tab/>
              <w:t xml:space="preserve">B) 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360" w:dyaOrig="620">
                <v:shape id="_x0000_i1037" type="#_x0000_t75" style="width:18pt;height:30.75pt" o:ole="">
                  <v:imagedata r:id="rId30" o:title=""/>
                </v:shape>
                <o:OLEObject Type="Embed" ProgID="Equation.3" ShapeID="_x0000_i1037" DrawAspect="Content" ObjectID="_1414763498" r:id="rId31"/>
              </w:object>
            </w:r>
            <w:r w:rsidRPr="00F4233D">
              <w:rPr>
                <w:b/>
                <w:sz w:val="20"/>
                <w:szCs w:val="20"/>
              </w:rPr>
              <w:tab/>
            </w:r>
            <w:r w:rsidRPr="00F4233D">
              <w:rPr>
                <w:b/>
                <w:sz w:val="20"/>
                <w:szCs w:val="20"/>
              </w:rPr>
              <w:tab/>
              <w:t>C)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360" w:dyaOrig="620">
                <v:shape id="_x0000_i1038" type="#_x0000_t75" style="width:18pt;height:30.75pt" o:ole="">
                  <v:imagedata r:id="rId32" o:title=""/>
                </v:shape>
                <o:OLEObject Type="Embed" ProgID="Equation.3" ShapeID="_x0000_i1038" DrawAspect="Content" ObjectID="_1414763499" r:id="rId33"/>
              </w:object>
            </w:r>
            <w:r w:rsidRPr="00F4233D">
              <w:rPr>
                <w:b/>
                <w:sz w:val="20"/>
                <w:szCs w:val="20"/>
              </w:rPr>
              <w:tab/>
            </w:r>
            <w:r w:rsidRPr="00F4233D">
              <w:rPr>
                <w:b/>
                <w:sz w:val="20"/>
                <w:szCs w:val="20"/>
              </w:rPr>
              <w:tab/>
              <w:t>D)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360" w:dyaOrig="620">
                <v:shape id="_x0000_i1039" type="#_x0000_t75" style="width:18pt;height:30.75pt" o:ole="">
                  <v:imagedata r:id="rId34" o:title=""/>
                </v:shape>
                <o:OLEObject Type="Embed" ProgID="Equation.3" ShapeID="_x0000_i1039" DrawAspect="Content" ObjectID="_1414763500" r:id="rId35"/>
              </w:object>
            </w:r>
          </w:p>
          <w:p w:rsidR="007F00AF" w:rsidRPr="00F4233D" w:rsidRDefault="007F00AF" w:rsidP="00F4233D">
            <w:pPr>
              <w:ind w:right="5"/>
              <w:jc w:val="both"/>
              <w:rPr>
                <w:b/>
                <w:sz w:val="20"/>
                <w:szCs w:val="20"/>
              </w:rPr>
            </w:pPr>
          </w:p>
          <w:p w:rsidR="007F00AF" w:rsidRPr="00F4233D" w:rsidRDefault="007F00AF" w:rsidP="00F4233D">
            <w:pPr>
              <w:ind w:right="5"/>
              <w:jc w:val="both"/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>YANDA İŞLEMİ YAPINIZ.</w:t>
            </w:r>
          </w:p>
        </w:tc>
        <w:tc>
          <w:tcPr>
            <w:tcW w:w="4444" w:type="dxa"/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</w:tcPr>
          <w:p w:rsidR="007F00AF" w:rsidRPr="00F4233D" w:rsidRDefault="007F00AF" w:rsidP="00F4233D">
            <w:pPr>
              <w:ind w:right="5"/>
              <w:jc w:val="both"/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 xml:space="preserve">7) </w:t>
            </w:r>
          </w:p>
          <w:p w:rsidR="007F00AF" w:rsidRPr="00F4233D" w:rsidRDefault="007F00AF" w:rsidP="00F4233D">
            <w:pPr>
              <w:keepNext/>
              <w:ind w:right="5"/>
              <w:jc w:val="both"/>
              <w:rPr>
                <w:b/>
                <w:sz w:val="20"/>
                <w:szCs w:val="20"/>
              </w:rPr>
            </w:pPr>
            <w:r w:rsidRPr="00F4233D">
              <w:rPr>
                <w:b/>
                <w:position w:val="-56"/>
                <w:sz w:val="20"/>
                <w:szCs w:val="20"/>
              </w:rPr>
              <w:object w:dxaOrig="1440" w:dyaOrig="1240">
                <v:shape id="_x0000_i1040" type="#_x0000_t75" style="width:1in;height:62.25pt" o:ole="">
                  <v:imagedata r:id="rId36" o:title=""/>
                </v:shape>
                <o:OLEObject Type="Embed" ProgID="Equation.3" ShapeID="_x0000_i1040" DrawAspect="Content" ObjectID="_1414763501" r:id="rId37"/>
              </w:object>
            </w:r>
            <w:r w:rsidRPr="00F4233D">
              <w:rPr>
                <w:b/>
                <w:sz w:val="20"/>
                <w:szCs w:val="20"/>
              </w:rPr>
              <w:t xml:space="preserve"> İşleminin sonucu hangisidir?</w:t>
            </w:r>
          </w:p>
          <w:p w:rsidR="007F00AF" w:rsidRPr="00F4233D" w:rsidRDefault="007F00AF" w:rsidP="00F4233D">
            <w:pPr>
              <w:keepNext/>
              <w:ind w:right="5"/>
              <w:jc w:val="both"/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>A)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340" w:dyaOrig="620">
                <v:shape id="_x0000_i1041" type="#_x0000_t75" style="width:17.25pt;height:30.75pt" o:ole="">
                  <v:imagedata r:id="rId38" o:title=""/>
                </v:shape>
                <o:OLEObject Type="Embed" ProgID="Equation.3" ShapeID="_x0000_i1041" DrawAspect="Content" ObjectID="_1414763502" r:id="rId39"/>
              </w:object>
            </w:r>
            <w:r w:rsidRPr="00F4233D">
              <w:rPr>
                <w:b/>
                <w:sz w:val="20"/>
                <w:szCs w:val="20"/>
              </w:rPr>
              <w:tab/>
            </w:r>
            <w:r w:rsidRPr="00F4233D">
              <w:rPr>
                <w:b/>
                <w:sz w:val="20"/>
                <w:szCs w:val="20"/>
              </w:rPr>
              <w:tab/>
              <w:t>B) -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360" w:dyaOrig="620">
                <v:shape id="_x0000_i1042" type="#_x0000_t75" style="width:18pt;height:30.75pt" o:ole="">
                  <v:imagedata r:id="rId40" o:title=""/>
                </v:shape>
                <o:OLEObject Type="Embed" ProgID="Equation.3" ShapeID="_x0000_i1042" DrawAspect="Content" ObjectID="_1414763503" r:id="rId41"/>
              </w:object>
            </w:r>
            <w:r w:rsidRPr="00F4233D">
              <w:rPr>
                <w:b/>
                <w:sz w:val="20"/>
                <w:szCs w:val="20"/>
              </w:rPr>
              <w:tab/>
              <w:t>C) 0</w:t>
            </w:r>
            <w:r w:rsidRPr="00F4233D">
              <w:rPr>
                <w:b/>
                <w:sz w:val="20"/>
                <w:szCs w:val="20"/>
              </w:rPr>
              <w:tab/>
            </w:r>
            <w:r w:rsidRPr="00F4233D">
              <w:rPr>
                <w:b/>
                <w:sz w:val="20"/>
                <w:szCs w:val="20"/>
              </w:rPr>
              <w:tab/>
              <w:t>D) 1</w:t>
            </w:r>
          </w:p>
          <w:p w:rsidR="007F00AF" w:rsidRPr="00F4233D" w:rsidRDefault="007F00AF" w:rsidP="00E442BC">
            <w:pPr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>YANDA İŞLEMİ YAPINIZ.</w:t>
            </w:r>
          </w:p>
        </w:tc>
        <w:tc>
          <w:tcPr>
            <w:tcW w:w="4444" w:type="dxa"/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</w:tcPr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>8)</w:t>
            </w: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  <w:r w:rsidRPr="00F4233D">
              <w:rPr>
                <w:b/>
                <w:position w:val="-28"/>
                <w:sz w:val="20"/>
                <w:szCs w:val="20"/>
              </w:rPr>
              <w:object w:dxaOrig="3580" w:dyaOrig="680">
                <v:shape id="_x0000_i1043" type="#_x0000_t75" style="width:197.25pt;height:33pt" o:ole="">
                  <v:imagedata r:id="rId42" o:title=""/>
                </v:shape>
                <o:OLEObject Type="Embed" ProgID="Equation.3" ShapeID="_x0000_i1043" DrawAspect="Content" ObjectID="_1414763504" r:id="rId43"/>
              </w:object>
            </w:r>
            <w:r w:rsidRPr="00F4233D">
              <w:rPr>
                <w:b/>
                <w:sz w:val="20"/>
                <w:szCs w:val="20"/>
              </w:rPr>
              <w:t xml:space="preserve">   İşleminin sonucu aşağıdakilerden hangisidir?</w:t>
            </w:r>
          </w:p>
          <w:p w:rsidR="007F00AF" w:rsidRPr="00F4233D" w:rsidRDefault="007F00AF" w:rsidP="00F4233D">
            <w:pPr>
              <w:tabs>
                <w:tab w:val="left" w:pos="57"/>
                <w:tab w:val="left" w:pos="340"/>
                <w:tab w:val="left" w:pos="1701"/>
                <w:tab w:val="left" w:pos="1985"/>
                <w:tab w:val="left" w:pos="3345"/>
                <w:tab w:val="left" w:pos="3629"/>
                <w:tab w:val="left" w:pos="4990"/>
                <w:tab w:val="left" w:pos="5273"/>
              </w:tabs>
              <w:spacing w:after="120"/>
              <w:jc w:val="both"/>
              <w:rPr>
                <w:b/>
                <w:sz w:val="20"/>
                <w:szCs w:val="20"/>
              </w:rPr>
            </w:pPr>
            <w:r w:rsidRPr="00F4233D">
              <w:rPr>
                <w:b/>
                <w:bCs/>
                <w:sz w:val="20"/>
                <w:szCs w:val="20"/>
              </w:rPr>
              <w:tab/>
            </w:r>
            <w:r w:rsidRPr="00F4233D">
              <w:rPr>
                <w:b/>
                <w:sz w:val="20"/>
                <w:szCs w:val="20"/>
              </w:rPr>
              <w:t>A) 1            B)</w:t>
            </w:r>
            <w:r w:rsidRPr="00F4233D">
              <w:rPr>
                <w:b/>
                <w:position w:val="-20"/>
                <w:sz w:val="20"/>
                <w:szCs w:val="20"/>
              </w:rPr>
              <w:object w:dxaOrig="460" w:dyaOrig="499">
                <v:shape id="_x0000_i1044" type="#_x0000_t75" style="width:21.75pt;height:24.75pt" o:ole="">
                  <v:imagedata r:id="rId44" o:title=""/>
                </v:shape>
                <o:OLEObject Type="Embed" ProgID="Equation.3" ShapeID="_x0000_i1044" DrawAspect="Content" ObjectID="_1414763505" r:id="rId45"/>
              </w:object>
            </w:r>
            <w:r w:rsidRPr="00F4233D">
              <w:rPr>
                <w:b/>
                <w:sz w:val="20"/>
                <w:szCs w:val="20"/>
              </w:rPr>
              <w:t xml:space="preserve">            </w:t>
            </w:r>
          </w:p>
          <w:p w:rsidR="007F00AF" w:rsidRPr="00F4233D" w:rsidRDefault="007F00AF" w:rsidP="00F4233D">
            <w:pPr>
              <w:tabs>
                <w:tab w:val="left" w:pos="57"/>
                <w:tab w:val="left" w:pos="340"/>
                <w:tab w:val="left" w:pos="1701"/>
                <w:tab w:val="left" w:pos="1985"/>
                <w:tab w:val="left" w:pos="3345"/>
                <w:tab w:val="left" w:pos="3629"/>
                <w:tab w:val="left" w:pos="4990"/>
                <w:tab w:val="left" w:pos="5273"/>
              </w:tabs>
              <w:spacing w:after="120"/>
              <w:jc w:val="both"/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>C)</w:t>
            </w:r>
            <w:r w:rsidRPr="00F4233D">
              <w:rPr>
                <w:b/>
                <w:position w:val="-20"/>
                <w:sz w:val="20"/>
                <w:szCs w:val="20"/>
              </w:rPr>
              <w:object w:dxaOrig="440" w:dyaOrig="499">
                <v:shape id="_x0000_i1045" type="#_x0000_t75" style="width:21.75pt;height:24.75pt" o:ole="">
                  <v:imagedata r:id="rId46" o:title=""/>
                </v:shape>
                <o:OLEObject Type="Embed" ProgID="Equation.3" ShapeID="_x0000_i1045" DrawAspect="Content" ObjectID="_1414763506" r:id="rId47"/>
              </w:object>
            </w:r>
            <w:r w:rsidRPr="00F4233D">
              <w:rPr>
                <w:b/>
                <w:sz w:val="20"/>
                <w:szCs w:val="20"/>
              </w:rPr>
              <w:t xml:space="preserve">           D)</w:t>
            </w:r>
            <w:r w:rsidRPr="00F4233D">
              <w:rPr>
                <w:b/>
                <w:position w:val="-20"/>
                <w:sz w:val="20"/>
                <w:szCs w:val="20"/>
              </w:rPr>
              <w:object w:dxaOrig="460" w:dyaOrig="499">
                <v:shape id="_x0000_i1046" type="#_x0000_t75" style="width:23.25pt;height:24.75pt" o:ole="">
                  <v:imagedata r:id="rId48" o:title=""/>
                </v:shape>
                <o:OLEObject Type="Embed" ProgID="Equation.3" ShapeID="_x0000_i1046" DrawAspect="Content" ObjectID="_1414763507" r:id="rId49"/>
              </w:object>
            </w:r>
          </w:p>
          <w:p w:rsidR="007F00AF" w:rsidRPr="00F4233D" w:rsidRDefault="007F00AF" w:rsidP="00E442BC">
            <w:pPr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>YANDA İŞLEMİ YAPINIZ.</w:t>
            </w:r>
          </w:p>
        </w:tc>
        <w:tc>
          <w:tcPr>
            <w:tcW w:w="4444" w:type="dxa"/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>9) (1-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47" type="#_x0000_t75" style="width:12pt;height:30.75pt" o:ole="">
                  <v:imagedata r:id="rId50" o:title=""/>
                </v:shape>
                <o:OLEObject Type="Embed" ProgID="Equation.3" ShapeID="_x0000_i1047" DrawAspect="Content" ObjectID="_1414763508" r:id="rId51"/>
              </w:object>
            </w:r>
            <w:r w:rsidRPr="00F4233D">
              <w:rPr>
                <w:b/>
                <w:sz w:val="20"/>
                <w:szCs w:val="20"/>
              </w:rPr>
              <w:t>).(1-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48" type="#_x0000_t75" style="width:12pt;height:30.75pt" o:ole="">
                  <v:imagedata r:id="rId52" o:title=""/>
                </v:shape>
                <o:OLEObject Type="Embed" ProgID="Equation.3" ShapeID="_x0000_i1048" DrawAspect="Content" ObjectID="_1414763509" r:id="rId53"/>
              </w:object>
            </w:r>
            <w:r w:rsidRPr="00F4233D">
              <w:rPr>
                <w:b/>
                <w:sz w:val="20"/>
                <w:szCs w:val="20"/>
              </w:rPr>
              <w:t>).(1-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240" w:dyaOrig="620">
                <v:shape id="_x0000_i1049" type="#_x0000_t75" style="width:12pt;height:30.75pt" o:ole="">
                  <v:imagedata r:id="rId54" o:title=""/>
                </v:shape>
                <o:OLEObject Type="Embed" ProgID="Equation.3" ShapeID="_x0000_i1049" DrawAspect="Content" ObjectID="_1414763510" r:id="rId55"/>
              </w:object>
            </w:r>
            <w:r w:rsidRPr="00F4233D">
              <w:rPr>
                <w:b/>
                <w:sz w:val="20"/>
                <w:szCs w:val="20"/>
              </w:rPr>
              <w:t>). ……. (1-</w:t>
            </w:r>
            <w:r w:rsidRPr="00F4233D">
              <w:rPr>
                <w:b/>
                <w:position w:val="-24"/>
                <w:sz w:val="20"/>
                <w:szCs w:val="20"/>
              </w:rPr>
              <w:object w:dxaOrig="360" w:dyaOrig="620">
                <v:shape id="_x0000_i1050" type="#_x0000_t75" style="width:18pt;height:30.75pt" o:ole="">
                  <v:imagedata r:id="rId56" o:title=""/>
                </v:shape>
                <o:OLEObject Type="Embed" ProgID="Equation.3" ShapeID="_x0000_i1050" DrawAspect="Content" ObjectID="_1414763511" r:id="rId57"/>
              </w:object>
            </w:r>
            <w:r w:rsidRPr="00F4233D">
              <w:rPr>
                <w:b/>
                <w:sz w:val="20"/>
                <w:szCs w:val="20"/>
              </w:rPr>
              <w:t>) =</w:t>
            </w: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rPr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</w:tcPr>
          <w:p w:rsidR="007F00AF" w:rsidRPr="00F4233D" w:rsidRDefault="007F00AF" w:rsidP="008F2B4C">
            <w:pPr>
              <w:pStyle w:val="AralkYok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>10)</w:t>
            </w:r>
            <w:r w:rsidRPr="00F423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Aşağıdaki sayılardan hangisi </w:t>
            </w:r>
            <w:r w:rsidRPr="00F4233D">
              <w:rPr>
                <w:rFonts w:ascii="Times New Roman" w:hAnsi="Times New Roman" w:cs="Times New Roman"/>
                <w:b/>
                <w:bCs/>
                <w:position w:val="-24"/>
                <w:sz w:val="20"/>
                <w:szCs w:val="20"/>
              </w:rPr>
              <w:object w:dxaOrig="340" w:dyaOrig="620">
                <v:shape id="_x0000_i1051" type="#_x0000_t75" style="width:17.25pt;height:30.75pt" o:ole="">
                  <v:imagedata r:id="rId58" o:title=""/>
                </v:shape>
                <o:OLEObject Type="Embed" ProgID="Equation.3" ShapeID="_x0000_i1051" DrawAspect="Content" ObjectID="_1414763512" r:id="rId59"/>
              </w:object>
            </w:r>
            <w:r w:rsidRPr="00F423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ile  </w:t>
            </w:r>
            <w:r w:rsidRPr="00F4233D">
              <w:rPr>
                <w:rFonts w:ascii="Times New Roman" w:hAnsi="Times New Roman" w:cs="Times New Roman"/>
                <w:b/>
                <w:bCs/>
                <w:position w:val="-24"/>
                <w:sz w:val="20"/>
                <w:szCs w:val="20"/>
              </w:rPr>
              <w:object w:dxaOrig="340" w:dyaOrig="620">
                <v:shape id="_x0000_i1052" type="#_x0000_t75" style="width:17.25pt;height:30.75pt" o:ole="">
                  <v:imagedata r:id="rId60" o:title=""/>
                </v:shape>
                <o:OLEObject Type="Embed" ProgID="Equation.3" ShapeID="_x0000_i1052" DrawAspect="Content" ObjectID="_1414763513" r:id="rId61"/>
              </w:object>
            </w:r>
            <w:r w:rsidRPr="00F423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arasındadır?</w:t>
            </w:r>
          </w:p>
          <w:p w:rsidR="007F00AF" w:rsidRPr="00F4233D" w:rsidRDefault="007F00AF" w:rsidP="008F2B4C">
            <w:pPr>
              <w:pStyle w:val="AralkYok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A) </w:t>
            </w:r>
            <w:r w:rsidRPr="00F4233D">
              <w:rPr>
                <w:rFonts w:ascii="Times New Roman" w:hAnsi="Times New Roman" w:cs="Times New Roman"/>
                <w:b/>
                <w:bCs/>
                <w:position w:val="-24"/>
                <w:sz w:val="20"/>
                <w:szCs w:val="20"/>
              </w:rPr>
              <w:object w:dxaOrig="360" w:dyaOrig="620">
                <v:shape id="_x0000_i1053" type="#_x0000_t75" style="width:18pt;height:30.75pt" o:ole="">
                  <v:imagedata r:id="rId62" o:title=""/>
                </v:shape>
                <o:OLEObject Type="Embed" ProgID="Equation.3" ShapeID="_x0000_i1053" DrawAspect="Content" ObjectID="_1414763514" r:id="rId63"/>
              </w:object>
            </w:r>
            <w:r w:rsidRPr="00F423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F423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  <w:t>B)</w:t>
            </w:r>
            <w:r w:rsidRPr="00F4233D">
              <w:rPr>
                <w:rFonts w:ascii="Times New Roman" w:hAnsi="Times New Roman" w:cs="Times New Roman"/>
                <w:b/>
                <w:bCs/>
                <w:position w:val="-24"/>
                <w:sz w:val="20"/>
                <w:szCs w:val="20"/>
              </w:rPr>
              <w:object w:dxaOrig="360" w:dyaOrig="620">
                <v:shape id="_x0000_i1054" type="#_x0000_t75" style="width:18pt;height:30.75pt" o:ole="">
                  <v:imagedata r:id="rId64" o:title=""/>
                </v:shape>
                <o:OLEObject Type="Embed" ProgID="Equation.3" ShapeID="_x0000_i1054" DrawAspect="Content" ObjectID="_1414763515" r:id="rId65"/>
              </w:object>
            </w:r>
            <w:r w:rsidRPr="00F423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F423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</w:p>
          <w:p w:rsidR="007F00AF" w:rsidRPr="00F4233D" w:rsidRDefault="007F00AF" w:rsidP="008F2B4C">
            <w:pPr>
              <w:pStyle w:val="AralkYok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C)</w:t>
            </w:r>
            <w:r w:rsidRPr="00F4233D">
              <w:rPr>
                <w:rFonts w:ascii="Times New Roman" w:hAnsi="Times New Roman" w:cs="Times New Roman"/>
                <w:b/>
                <w:bCs/>
                <w:position w:val="-24"/>
                <w:sz w:val="20"/>
                <w:szCs w:val="20"/>
              </w:rPr>
              <w:object w:dxaOrig="440" w:dyaOrig="620">
                <v:shape id="_x0000_i1055" type="#_x0000_t75" style="width:21.75pt;height:30.75pt" o:ole="">
                  <v:imagedata r:id="rId66" o:title=""/>
                </v:shape>
                <o:OLEObject Type="Embed" ProgID="Equation.3" ShapeID="_x0000_i1055" DrawAspect="Content" ObjectID="_1414763516" r:id="rId67"/>
              </w:object>
            </w:r>
            <w:r w:rsidRPr="00F423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F4233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ab/>
              <w:t>D)</w:t>
            </w:r>
            <w:r w:rsidRPr="00F4233D">
              <w:rPr>
                <w:rFonts w:ascii="Times New Roman" w:hAnsi="Times New Roman" w:cs="Times New Roman"/>
                <w:b/>
                <w:bCs/>
                <w:position w:val="-24"/>
                <w:sz w:val="20"/>
                <w:szCs w:val="20"/>
              </w:rPr>
              <w:object w:dxaOrig="440" w:dyaOrig="620">
                <v:shape id="_x0000_i1056" type="#_x0000_t75" style="width:21.75pt;height:30.75pt" o:ole="">
                  <v:imagedata r:id="rId68" o:title=""/>
                </v:shape>
                <o:OLEObject Type="Embed" ProgID="Equation.3" ShapeID="_x0000_i1056" DrawAspect="Content" ObjectID="_1414763517" r:id="rId69"/>
              </w:object>
            </w:r>
          </w:p>
          <w:p w:rsidR="007F00AF" w:rsidRPr="00F4233D" w:rsidRDefault="007F00AF" w:rsidP="008C02E3">
            <w:pPr>
              <w:rPr>
                <w:b/>
                <w:sz w:val="20"/>
                <w:szCs w:val="20"/>
              </w:rPr>
            </w:pPr>
            <w:r w:rsidRPr="00F4233D">
              <w:rPr>
                <w:b/>
                <w:sz w:val="20"/>
                <w:szCs w:val="20"/>
              </w:rPr>
              <w:t>YANDA İŞLEMİ YAPINIZ.</w:t>
            </w:r>
          </w:p>
        </w:tc>
        <w:tc>
          <w:tcPr>
            <w:tcW w:w="4444" w:type="dxa"/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>11)</w: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233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100" w:dyaOrig="900">
                <v:shape id="_x0000_i1057" type="#_x0000_t75" style="width:54.75pt;height:45pt" o:ole="" fillcolor="window">
                  <v:imagedata r:id="rId70" o:title=""/>
                </v:shape>
                <o:OLEObject Type="Embed" ProgID="Equation.3" ShapeID="_x0000_i1057" DrawAspect="Content" ObjectID="_1414763518" r:id="rId71"/>
              </w:objec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>12)</w: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233D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object w:dxaOrig="2280" w:dyaOrig="720">
                <v:shape id="_x0000_i1058" type="#_x0000_t75" style="width:114pt;height:36pt" o:ole="" fillcolor="window">
                  <v:imagedata r:id="rId72" o:title=""/>
                </v:shape>
                <o:OLEObject Type="Embed" ProgID="Equation.3" ShapeID="_x0000_i1058" DrawAspect="Content" ObjectID="_1414763519" r:id="rId73"/>
              </w:objec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>=</w:t>
            </w: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13) </w:t>
            </w:r>
            <w:r w:rsidRPr="00F4233D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2880" w:dyaOrig="680">
                <v:shape id="_x0000_i1059" type="#_x0000_t75" style="width:2in;height:33.75pt" o:ole="">
                  <v:imagedata r:id="rId74" o:title=""/>
                </v:shape>
                <o:OLEObject Type="Embed" ProgID="Equation.3" ShapeID="_x0000_i1059" DrawAspect="Content" ObjectID="_1414763520" r:id="rId75"/>
              </w:objec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 =</w:t>
            </w: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>14)</w: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233D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2420" w:dyaOrig="680">
                <v:shape id="_x0000_i1060" type="#_x0000_t75" style="width:120pt;height:33.75pt" o:ole="">
                  <v:imagedata r:id="rId76" o:title=""/>
                </v:shape>
                <o:OLEObject Type="Embed" ProgID="Equation.3" ShapeID="_x0000_i1060" DrawAspect="Content" ObjectID="_1414763521" r:id="rId77"/>
              </w:objec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 = </w:t>
            </w: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>15)</w: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233D">
              <w:rPr>
                <w:rFonts w:ascii="Times New Roman" w:hAnsi="Times New Roman" w:cs="Times New Roman"/>
                <w:position w:val="-56"/>
                <w:sz w:val="20"/>
                <w:szCs w:val="20"/>
              </w:rPr>
              <w:object w:dxaOrig="1540" w:dyaOrig="1240">
                <v:shape id="_x0000_i1061" type="#_x0000_t75" style="width:77.25pt;height:62.25pt" o:ole="" fillcolor="window">
                  <v:imagedata r:id="rId78" o:title=""/>
                </v:shape>
                <o:OLEObject Type="Embed" ProgID="Equation.3" ShapeID="_x0000_i1061" DrawAspect="Content" ObjectID="_1414763522" r:id="rId79"/>
              </w:objec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  =</w:t>
            </w: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>16)</w: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233D">
              <w:rPr>
                <w:rFonts w:ascii="Times New Roman" w:hAnsi="Times New Roman" w:cs="Times New Roman"/>
                <w:position w:val="-56"/>
                <w:sz w:val="20"/>
                <w:szCs w:val="20"/>
              </w:rPr>
              <w:object w:dxaOrig="1200" w:dyaOrig="1300">
                <v:shape id="_x0000_i1062" type="#_x0000_t75" style="width:60pt;height:65.25pt" o:ole="" fillcolor="window">
                  <v:imagedata r:id="rId80" o:title=""/>
                </v:shape>
                <o:OLEObject Type="Embed" ProgID="Equation.3" ShapeID="_x0000_i1062" DrawAspect="Content" ObjectID="_1414763523" r:id="rId81"/>
              </w:objec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 =</w:t>
            </w: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>17)</w: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233D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3660" w:dyaOrig="680">
                <v:shape id="_x0000_i1063" type="#_x0000_t75" style="width:183pt;height:33.75pt" o:ole="" fillcolor="window">
                  <v:imagedata r:id="rId82" o:title=""/>
                </v:shape>
                <o:OLEObject Type="Embed" ProgID="Equation.3" ShapeID="_x0000_i1063" DrawAspect="Content" ObjectID="_1414763524" r:id="rId83"/>
              </w:objec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>=</w:t>
            </w: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18) </w:t>
            </w:r>
            <w:r w:rsidRPr="00F4233D">
              <w:rPr>
                <w:rFonts w:ascii="Times New Roman" w:hAnsi="Times New Roman" w:cs="Times New Roman"/>
                <w:position w:val="-56"/>
                <w:sz w:val="20"/>
                <w:szCs w:val="20"/>
              </w:rPr>
              <w:object w:dxaOrig="1660" w:dyaOrig="1240">
                <v:shape id="_x0000_i1064" type="#_x0000_t75" style="width:83.25pt;height:62.25pt" o:ole="">
                  <v:imagedata r:id="rId84" o:title=""/>
                </v:shape>
                <o:OLEObject Type="Embed" ProgID="Equation.3" ShapeID="_x0000_i1064" DrawAspect="Content" ObjectID="_1414763525" r:id="rId85"/>
              </w:object>
            </w: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8887" w:type="dxa"/>
            <w:gridSpan w:val="2"/>
          </w:tcPr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>19)</w: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233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060" w:dyaOrig="620">
                <v:shape id="_x0000_i1065" type="#_x0000_t75" style="width:53.25pt;height:30.75pt" o:ole="">
                  <v:imagedata r:id="rId86" o:title=""/>
                </v:shape>
                <o:OLEObject Type="Embed" ProgID="Equation.3" ShapeID="_x0000_i1065" DrawAspect="Content" ObjectID="_1414763526" r:id="rId87"/>
              </w:object>
            </w:r>
            <w:r w:rsidRPr="00F4233D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800" w:dyaOrig="620">
                <v:shape id="_x0000_i1066" type="#_x0000_t75" style="width:39.75pt;height:30.75pt" o:ole="">
                  <v:imagedata r:id="rId88" o:title=""/>
                </v:shape>
                <o:OLEObject Type="Embed" ProgID="Equation.3" ShapeID="_x0000_i1066" DrawAspect="Content" ObjectID="_1414763527" r:id="rId89"/>
              </w:objec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 ve </w:t>
            </w:r>
            <w:r w:rsidRPr="00F4233D">
              <w:rPr>
                <w:rFonts w:ascii="Times New Roman" w:hAnsi="Times New Roman" w:cs="Times New Roman"/>
                <w:position w:val="-60"/>
                <w:sz w:val="20"/>
                <w:szCs w:val="20"/>
              </w:rPr>
              <w:object w:dxaOrig="1060" w:dyaOrig="980">
                <v:shape id="_x0000_i1067" type="#_x0000_t75" style="width:53.25pt;height:48.75pt" o:ole="">
                  <v:imagedata r:id="rId90" o:title=""/>
                </v:shape>
                <o:OLEObject Type="Embed" ProgID="Equation.3" ShapeID="_x0000_i1067" DrawAspect="Content" ObjectID="_1414763528" r:id="rId91"/>
              </w:objec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ise a= ? </w:t>
            </w: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E442BC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>20)</w: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233D">
              <w:rPr>
                <w:rFonts w:ascii="Times New Roman" w:hAnsi="Times New Roman" w:cs="Times New Roman"/>
                <w:position w:val="-56"/>
                <w:sz w:val="20"/>
                <w:szCs w:val="20"/>
              </w:rPr>
              <w:object w:dxaOrig="1320" w:dyaOrig="1219">
                <v:shape id="_x0000_i1068" type="#_x0000_t75" style="width:66pt;height:60pt" o:ole="" fillcolor="window">
                  <v:imagedata r:id="rId92" o:title=""/>
                </v:shape>
                <o:OLEObject Type="Embed" ProgID="Equation.3" ShapeID="_x0000_i1068" DrawAspect="Content" ObjectID="_1414763529" r:id="rId93"/>
              </w:objec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=</w:t>
            </w: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F00AF" w:rsidRPr="00A520FF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>21)</w: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233D">
              <w:rPr>
                <w:rFonts w:ascii="Times New Roman" w:hAnsi="Times New Roman" w:cs="Times New Roman"/>
                <w:position w:val="-56"/>
                <w:sz w:val="20"/>
                <w:szCs w:val="20"/>
              </w:rPr>
              <w:object w:dxaOrig="840" w:dyaOrig="1240">
                <v:shape id="_x0000_i1069" type="#_x0000_t75" style="width:42pt;height:62.25pt" o:ole="" fillcolor="window">
                  <v:imagedata r:id="rId94" o:title=""/>
                </v:shape>
                <o:OLEObject Type="Embed" ProgID="Equation.3" ShapeID="_x0000_i1069" DrawAspect="Content" ObjectID="_1414763530" r:id="rId95"/>
              </w:objec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= </w:t>
            </w: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rPr>
                <w:sz w:val="20"/>
                <w:szCs w:val="20"/>
              </w:rPr>
            </w:pPr>
          </w:p>
        </w:tc>
      </w:tr>
      <w:tr w:rsidR="007F00AF" w:rsidRPr="00A520FF" w:rsidTr="00F4233D">
        <w:trPr>
          <w:trHeight w:val="210"/>
          <w:jc w:val="center"/>
        </w:trPr>
        <w:tc>
          <w:tcPr>
            <w:tcW w:w="4443" w:type="dxa"/>
            <w:tcBorders>
              <w:right w:val="nil"/>
            </w:tcBorders>
          </w:tcPr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  <w:r w:rsidRPr="00F4233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22) </w:t>
            </w:r>
            <w:r w:rsidRPr="00F4233D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F4233D">
              <w:rPr>
                <w:rFonts w:ascii="Times New Roman" w:hAnsi="Times New Roman" w:cs="Times New Roman"/>
                <w:position w:val="-56"/>
                <w:sz w:val="20"/>
                <w:szCs w:val="20"/>
              </w:rPr>
              <w:object w:dxaOrig="820" w:dyaOrig="1219">
                <v:shape id="_x0000_i1070" type="#_x0000_t75" style="width:41.25pt;height:60pt" o:ole="">
                  <v:imagedata r:id="rId96" o:title=""/>
                </v:shape>
                <o:OLEObject Type="Embed" ProgID="Equation.3" ShapeID="_x0000_i1070" DrawAspect="Content" ObjectID="_1414763531" r:id="rId97"/>
              </w:object>
            </w: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F00AF" w:rsidRPr="00F4233D" w:rsidRDefault="007F00AF" w:rsidP="008F2B4C">
            <w:pPr>
              <w:pStyle w:val="AralkYok1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4" w:type="dxa"/>
            <w:tcBorders>
              <w:left w:val="nil"/>
            </w:tcBorders>
          </w:tcPr>
          <w:p w:rsidR="007F00AF" w:rsidRPr="00F4233D" w:rsidRDefault="007F00AF" w:rsidP="00A42661">
            <w:pPr>
              <w:rPr>
                <w:sz w:val="20"/>
                <w:szCs w:val="20"/>
              </w:rPr>
            </w:pPr>
          </w:p>
        </w:tc>
      </w:tr>
    </w:tbl>
    <w:p w:rsidR="007F00AF" w:rsidRDefault="007F00AF" w:rsidP="00D15880">
      <w:pPr>
        <w:jc w:val="center"/>
      </w:pPr>
      <w:r>
        <w:t>M.TEVFİK SÖZÜDOĞRU</w:t>
      </w:r>
    </w:p>
    <w:p w:rsidR="007F00AF" w:rsidRDefault="007F00AF" w:rsidP="00D15880">
      <w:pPr>
        <w:jc w:val="center"/>
      </w:pPr>
      <w:hyperlink r:id="rId98" w:history="1">
        <w:r w:rsidRPr="00021FDF">
          <w:rPr>
            <w:rStyle w:val="Hyperlink"/>
          </w:rPr>
          <w:t>www.sorubak.com</w:t>
        </w:r>
      </w:hyperlink>
      <w:r>
        <w:t xml:space="preserve"> </w:t>
      </w:r>
    </w:p>
    <w:sectPr w:rsidR="007F00AF" w:rsidSect="00F025CC">
      <w:headerReference w:type="default" r:id="rId99"/>
      <w:pgSz w:w="11907" w:h="16839" w:code="9"/>
      <w:pgMar w:top="263" w:right="227" w:bottom="3402" w:left="284" w:header="286" w:footer="22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00AF" w:rsidRDefault="007F00AF" w:rsidP="00427267">
      <w:r>
        <w:separator/>
      </w:r>
    </w:p>
  </w:endnote>
  <w:endnote w:type="continuationSeparator" w:id="0">
    <w:p w:rsidR="007F00AF" w:rsidRDefault="007F00AF" w:rsidP="004272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00AF" w:rsidRDefault="007F00AF" w:rsidP="00427267">
      <w:r>
        <w:separator/>
      </w:r>
    </w:p>
  </w:footnote>
  <w:footnote w:type="continuationSeparator" w:id="0">
    <w:p w:rsidR="007F00AF" w:rsidRDefault="007F00AF" w:rsidP="004272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0AF" w:rsidRDefault="007F00AF">
    <w:pPr>
      <w:pStyle w:val="Header"/>
      <w:jc w:val="center"/>
    </w:pPr>
    <w:fldSimple w:instr=" PAGE   \* MERGEFORMAT ">
      <w:r>
        <w:rPr>
          <w:noProof/>
        </w:rPr>
        <w:t>5</w:t>
      </w:r>
    </w:fldSimple>
  </w:p>
  <w:p w:rsidR="007F00AF" w:rsidRDefault="007F00A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377A"/>
    <w:multiLevelType w:val="hybridMultilevel"/>
    <w:tmpl w:val="46661656"/>
    <w:lvl w:ilvl="0" w:tplc="286C1594">
      <w:start w:val="1"/>
      <w:numFmt w:val="upperLetter"/>
      <w:lvlText w:val="%1)"/>
      <w:lvlJc w:val="left"/>
      <w:pPr>
        <w:ind w:left="4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0E655CD3"/>
    <w:multiLevelType w:val="hybridMultilevel"/>
    <w:tmpl w:val="F6DA95EE"/>
    <w:lvl w:ilvl="0" w:tplc="9FAAA7F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0D3B1A"/>
    <w:multiLevelType w:val="hybridMultilevel"/>
    <w:tmpl w:val="A36A8614"/>
    <w:lvl w:ilvl="0" w:tplc="20B06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5A3C7A"/>
    <w:multiLevelType w:val="hybridMultilevel"/>
    <w:tmpl w:val="A36A8614"/>
    <w:lvl w:ilvl="0" w:tplc="20B06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B95E13"/>
    <w:multiLevelType w:val="hybridMultilevel"/>
    <w:tmpl w:val="12FCCABA"/>
    <w:lvl w:ilvl="0" w:tplc="83FE33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991A2C"/>
    <w:multiLevelType w:val="hybridMultilevel"/>
    <w:tmpl w:val="1EC245B4"/>
    <w:lvl w:ilvl="0" w:tplc="26F879E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62938E2"/>
    <w:multiLevelType w:val="hybridMultilevel"/>
    <w:tmpl w:val="B114CF0A"/>
    <w:lvl w:ilvl="0" w:tplc="1BFCF04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5A1F84"/>
    <w:multiLevelType w:val="hybridMultilevel"/>
    <w:tmpl w:val="8F6EEC30"/>
    <w:lvl w:ilvl="0" w:tplc="2E167A9A">
      <w:start w:val="1"/>
      <w:numFmt w:val="decimal"/>
      <w:lvlText w:val="%1)"/>
      <w:lvlJc w:val="left"/>
      <w:pPr>
        <w:tabs>
          <w:tab w:val="num" w:pos="2625"/>
        </w:tabs>
        <w:ind w:left="2625" w:hanging="22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FBC4BA9"/>
    <w:multiLevelType w:val="hybridMultilevel"/>
    <w:tmpl w:val="2C2AC526"/>
    <w:lvl w:ilvl="0" w:tplc="9B129E3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09A1C5C"/>
    <w:multiLevelType w:val="hybridMultilevel"/>
    <w:tmpl w:val="E5D6DBD4"/>
    <w:lvl w:ilvl="0" w:tplc="83FE33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A0C0475"/>
    <w:multiLevelType w:val="hybridMultilevel"/>
    <w:tmpl w:val="640C8A7A"/>
    <w:lvl w:ilvl="0" w:tplc="FECEE074">
      <w:start w:val="1"/>
      <w:numFmt w:val="lowerLetter"/>
      <w:lvlText w:val="%1)"/>
      <w:lvlJc w:val="left"/>
      <w:pPr>
        <w:ind w:left="4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  <w:rPr>
        <w:rFonts w:cs="Times New Roman"/>
      </w:rPr>
    </w:lvl>
  </w:abstractNum>
  <w:abstractNum w:abstractNumId="11">
    <w:nsid w:val="4F0712D3"/>
    <w:multiLevelType w:val="hybridMultilevel"/>
    <w:tmpl w:val="A36A8614"/>
    <w:lvl w:ilvl="0" w:tplc="20B064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D55E90"/>
    <w:multiLevelType w:val="hybridMultilevel"/>
    <w:tmpl w:val="87F655D6"/>
    <w:lvl w:ilvl="0" w:tplc="4B10FB90">
      <w:start w:val="1"/>
      <w:numFmt w:val="upperLetter"/>
      <w:lvlText w:val="%1)"/>
      <w:lvlJc w:val="left"/>
      <w:pPr>
        <w:ind w:left="45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abstractNum w:abstractNumId="13">
    <w:nsid w:val="5D030B99"/>
    <w:multiLevelType w:val="hybridMultilevel"/>
    <w:tmpl w:val="C9567B5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2F4862"/>
    <w:multiLevelType w:val="hybridMultilevel"/>
    <w:tmpl w:val="12FCCABA"/>
    <w:lvl w:ilvl="0" w:tplc="83FE33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28D046E"/>
    <w:multiLevelType w:val="hybridMultilevel"/>
    <w:tmpl w:val="906AC732"/>
    <w:lvl w:ilvl="0" w:tplc="83FE33A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B392E50"/>
    <w:multiLevelType w:val="hybridMultilevel"/>
    <w:tmpl w:val="72580978"/>
    <w:lvl w:ilvl="0" w:tplc="AB1CEE82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7">
    <w:nsid w:val="6C357C81"/>
    <w:multiLevelType w:val="hybridMultilevel"/>
    <w:tmpl w:val="25301942"/>
    <w:lvl w:ilvl="0" w:tplc="EE5863D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CA2A6C"/>
    <w:multiLevelType w:val="hybridMultilevel"/>
    <w:tmpl w:val="64941F7E"/>
    <w:lvl w:ilvl="0" w:tplc="2E167A9A">
      <w:start w:val="1"/>
      <w:numFmt w:val="decimal"/>
      <w:lvlText w:val="%1)"/>
      <w:lvlJc w:val="left"/>
      <w:pPr>
        <w:tabs>
          <w:tab w:val="num" w:pos="2625"/>
        </w:tabs>
        <w:ind w:left="2625" w:hanging="22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79021336"/>
    <w:multiLevelType w:val="hybridMultilevel"/>
    <w:tmpl w:val="724AEE9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BA701BD"/>
    <w:multiLevelType w:val="hybridMultilevel"/>
    <w:tmpl w:val="3AAA1A14"/>
    <w:lvl w:ilvl="0" w:tplc="4420E950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8"/>
  </w:num>
  <w:num w:numId="2">
    <w:abstractNumId w:val="18"/>
  </w:num>
  <w:num w:numId="3">
    <w:abstractNumId w:val="7"/>
  </w:num>
  <w:num w:numId="4">
    <w:abstractNumId w:val="19"/>
  </w:num>
  <w:num w:numId="5">
    <w:abstractNumId w:val="1"/>
  </w:num>
  <w:num w:numId="6">
    <w:abstractNumId w:val="17"/>
  </w:num>
  <w:num w:numId="7">
    <w:abstractNumId w:val="16"/>
  </w:num>
  <w:num w:numId="8">
    <w:abstractNumId w:val="6"/>
  </w:num>
  <w:num w:numId="9">
    <w:abstractNumId w:val="4"/>
  </w:num>
  <w:num w:numId="10">
    <w:abstractNumId w:val="14"/>
  </w:num>
  <w:num w:numId="11">
    <w:abstractNumId w:val="9"/>
  </w:num>
  <w:num w:numId="12">
    <w:abstractNumId w:val="15"/>
  </w:num>
  <w:num w:numId="13">
    <w:abstractNumId w:val="10"/>
  </w:num>
  <w:num w:numId="14">
    <w:abstractNumId w:val="13"/>
  </w:num>
  <w:num w:numId="15">
    <w:abstractNumId w:val="3"/>
  </w:num>
  <w:num w:numId="16">
    <w:abstractNumId w:val="11"/>
  </w:num>
  <w:num w:numId="17">
    <w:abstractNumId w:val="2"/>
  </w:num>
  <w:num w:numId="18">
    <w:abstractNumId w:val="0"/>
  </w:num>
  <w:num w:numId="19">
    <w:abstractNumId w:val="5"/>
  </w:num>
  <w:num w:numId="20">
    <w:abstractNumId w:val="20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3C68"/>
    <w:rsid w:val="0000381C"/>
    <w:rsid w:val="0000754B"/>
    <w:rsid w:val="000113BD"/>
    <w:rsid w:val="00011C70"/>
    <w:rsid w:val="00012EC5"/>
    <w:rsid w:val="00013CCD"/>
    <w:rsid w:val="000156FD"/>
    <w:rsid w:val="00017A09"/>
    <w:rsid w:val="00021FDF"/>
    <w:rsid w:val="000229EF"/>
    <w:rsid w:val="00022FD7"/>
    <w:rsid w:val="000237A8"/>
    <w:rsid w:val="00025027"/>
    <w:rsid w:val="00025564"/>
    <w:rsid w:val="000313E0"/>
    <w:rsid w:val="000349FE"/>
    <w:rsid w:val="000373F6"/>
    <w:rsid w:val="000379D5"/>
    <w:rsid w:val="00040EEA"/>
    <w:rsid w:val="0005435E"/>
    <w:rsid w:val="00056ED5"/>
    <w:rsid w:val="00066143"/>
    <w:rsid w:val="0006657C"/>
    <w:rsid w:val="000709A8"/>
    <w:rsid w:val="00070C91"/>
    <w:rsid w:val="000721B4"/>
    <w:rsid w:val="00073FE0"/>
    <w:rsid w:val="00075612"/>
    <w:rsid w:val="00082F81"/>
    <w:rsid w:val="00083027"/>
    <w:rsid w:val="000846A5"/>
    <w:rsid w:val="00086B6F"/>
    <w:rsid w:val="000902BC"/>
    <w:rsid w:val="0009259C"/>
    <w:rsid w:val="0009400A"/>
    <w:rsid w:val="000A01DC"/>
    <w:rsid w:val="000A3976"/>
    <w:rsid w:val="000A7F1F"/>
    <w:rsid w:val="000B0039"/>
    <w:rsid w:val="000B0D26"/>
    <w:rsid w:val="000B3C2F"/>
    <w:rsid w:val="000B6280"/>
    <w:rsid w:val="000C31DD"/>
    <w:rsid w:val="000C5E2A"/>
    <w:rsid w:val="000D03CC"/>
    <w:rsid w:val="000D0687"/>
    <w:rsid w:val="000D15C6"/>
    <w:rsid w:val="000D21DE"/>
    <w:rsid w:val="000D277B"/>
    <w:rsid w:val="000D3B85"/>
    <w:rsid w:val="000D646E"/>
    <w:rsid w:val="000D791F"/>
    <w:rsid w:val="000D7EF1"/>
    <w:rsid w:val="000E4F70"/>
    <w:rsid w:val="000E661C"/>
    <w:rsid w:val="000F0C25"/>
    <w:rsid w:val="000F1855"/>
    <w:rsid w:val="000F211B"/>
    <w:rsid w:val="000F34A8"/>
    <w:rsid w:val="000F3520"/>
    <w:rsid w:val="000F6957"/>
    <w:rsid w:val="000F6E73"/>
    <w:rsid w:val="000F7F05"/>
    <w:rsid w:val="0010000B"/>
    <w:rsid w:val="00101A70"/>
    <w:rsid w:val="00102D2A"/>
    <w:rsid w:val="0010311C"/>
    <w:rsid w:val="001039AD"/>
    <w:rsid w:val="00103BC9"/>
    <w:rsid w:val="00111581"/>
    <w:rsid w:val="0011400A"/>
    <w:rsid w:val="001176FD"/>
    <w:rsid w:val="00120F26"/>
    <w:rsid w:val="00121E5C"/>
    <w:rsid w:val="00123706"/>
    <w:rsid w:val="00130B50"/>
    <w:rsid w:val="00130D7E"/>
    <w:rsid w:val="00137485"/>
    <w:rsid w:val="0014002D"/>
    <w:rsid w:val="0014041B"/>
    <w:rsid w:val="001418CF"/>
    <w:rsid w:val="00142115"/>
    <w:rsid w:val="00142434"/>
    <w:rsid w:val="0014472A"/>
    <w:rsid w:val="00150426"/>
    <w:rsid w:val="001517EE"/>
    <w:rsid w:val="00151CCC"/>
    <w:rsid w:val="001534C0"/>
    <w:rsid w:val="001538DA"/>
    <w:rsid w:val="001556BD"/>
    <w:rsid w:val="00156FA9"/>
    <w:rsid w:val="001571AA"/>
    <w:rsid w:val="001609E1"/>
    <w:rsid w:val="00162F5C"/>
    <w:rsid w:val="00163441"/>
    <w:rsid w:val="0016351E"/>
    <w:rsid w:val="001647FE"/>
    <w:rsid w:val="001653BE"/>
    <w:rsid w:val="00167533"/>
    <w:rsid w:val="0017449E"/>
    <w:rsid w:val="0017575E"/>
    <w:rsid w:val="0018014C"/>
    <w:rsid w:val="00182267"/>
    <w:rsid w:val="001825DB"/>
    <w:rsid w:val="0018269B"/>
    <w:rsid w:val="00183217"/>
    <w:rsid w:val="00185DF3"/>
    <w:rsid w:val="00190142"/>
    <w:rsid w:val="00190E20"/>
    <w:rsid w:val="0019143E"/>
    <w:rsid w:val="0019655C"/>
    <w:rsid w:val="00197F3B"/>
    <w:rsid w:val="001A050A"/>
    <w:rsid w:val="001A0EC2"/>
    <w:rsid w:val="001A3484"/>
    <w:rsid w:val="001B3660"/>
    <w:rsid w:val="001C18D4"/>
    <w:rsid w:val="001C2790"/>
    <w:rsid w:val="001C2B58"/>
    <w:rsid w:val="001C725F"/>
    <w:rsid w:val="001D1C85"/>
    <w:rsid w:val="001D2F00"/>
    <w:rsid w:val="001D5B73"/>
    <w:rsid w:val="001D6D3E"/>
    <w:rsid w:val="001E0FBC"/>
    <w:rsid w:val="001E52FA"/>
    <w:rsid w:val="001E53F7"/>
    <w:rsid w:val="001E7B40"/>
    <w:rsid w:val="001F12C4"/>
    <w:rsid w:val="001F5595"/>
    <w:rsid w:val="001F6688"/>
    <w:rsid w:val="00200317"/>
    <w:rsid w:val="002004A9"/>
    <w:rsid w:val="00201291"/>
    <w:rsid w:val="002019DC"/>
    <w:rsid w:val="00206FFF"/>
    <w:rsid w:val="00214CD4"/>
    <w:rsid w:val="0021646F"/>
    <w:rsid w:val="00222CDD"/>
    <w:rsid w:val="00227062"/>
    <w:rsid w:val="002304F9"/>
    <w:rsid w:val="00242D9B"/>
    <w:rsid w:val="002560B7"/>
    <w:rsid w:val="00266582"/>
    <w:rsid w:val="00270F2C"/>
    <w:rsid w:val="00271C6B"/>
    <w:rsid w:val="0027568B"/>
    <w:rsid w:val="00275F3D"/>
    <w:rsid w:val="00276912"/>
    <w:rsid w:val="002808E5"/>
    <w:rsid w:val="002847FE"/>
    <w:rsid w:val="00295487"/>
    <w:rsid w:val="002A304F"/>
    <w:rsid w:val="002A5527"/>
    <w:rsid w:val="002B0D3E"/>
    <w:rsid w:val="002B1544"/>
    <w:rsid w:val="002B46C9"/>
    <w:rsid w:val="002B4E43"/>
    <w:rsid w:val="002B6B77"/>
    <w:rsid w:val="002C03FB"/>
    <w:rsid w:val="002C624E"/>
    <w:rsid w:val="002C6EA3"/>
    <w:rsid w:val="002C787C"/>
    <w:rsid w:val="002C79FA"/>
    <w:rsid w:val="002D2B42"/>
    <w:rsid w:val="002D646D"/>
    <w:rsid w:val="002D666E"/>
    <w:rsid w:val="002D78F1"/>
    <w:rsid w:val="002E26AB"/>
    <w:rsid w:val="002E33A6"/>
    <w:rsid w:val="002E6BBC"/>
    <w:rsid w:val="002E7092"/>
    <w:rsid w:val="002F04A8"/>
    <w:rsid w:val="002F1E7E"/>
    <w:rsid w:val="002F714D"/>
    <w:rsid w:val="00300033"/>
    <w:rsid w:val="003011BC"/>
    <w:rsid w:val="00302890"/>
    <w:rsid w:val="00304421"/>
    <w:rsid w:val="003156FE"/>
    <w:rsid w:val="003158C7"/>
    <w:rsid w:val="0032031E"/>
    <w:rsid w:val="00320492"/>
    <w:rsid w:val="00320E4B"/>
    <w:rsid w:val="00324EE8"/>
    <w:rsid w:val="00325B22"/>
    <w:rsid w:val="003326B4"/>
    <w:rsid w:val="00337B3E"/>
    <w:rsid w:val="003423CF"/>
    <w:rsid w:val="00346924"/>
    <w:rsid w:val="00350F3D"/>
    <w:rsid w:val="003524DE"/>
    <w:rsid w:val="00352893"/>
    <w:rsid w:val="00354391"/>
    <w:rsid w:val="003544F3"/>
    <w:rsid w:val="00355179"/>
    <w:rsid w:val="0036200E"/>
    <w:rsid w:val="00363713"/>
    <w:rsid w:val="00364A32"/>
    <w:rsid w:val="0037365F"/>
    <w:rsid w:val="0038275C"/>
    <w:rsid w:val="003909DD"/>
    <w:rsid w:val="00390A5E"/>
    <w:rsid w:val="00391AFC"/>
    <w:rsid w:val="00393B37"/>
    <w:rsid w:val="003A189A"/>
    <w:rsid w:val="003A44FB"/>
    <w:rsid w:val="003A4919"/>
    <w:rsid w:val="003B3888"/>
    <w:rsid w:val="003B7C5A"/>
    <w:rsid w:val="003C1982"/>
    <w:rsid w:val="003C2BC7"/>
    <w:rsid w:val="003C33B4"/>
    <w:rsid w:val="003C3B3B"/>
    <w:rsid w:val="003C5098"/>
    <w:rsid w:val="003D160D"/>
    <w:rsid w:val="003D1E91"/>
    <w:rsid w:val="003E0B16"/>
    <w:rsid w:val="003E1C9D"/>
    <w:rsid w:val="003E6B6A"/>
    <w:rsid w:val="003E6CFA"/>
    <w:rsid w:val="003F1616"/>
    <w:rsid w:val="003F28C1"/>
    <w:rsid w:val="003F338C"/>
    <w:rsid w:val="003F591D"/>
    <w:rsid w:val="003F65E7"/>
    <w:rsid w:val="004013B8"/>
    <w:rsid w:val="00401E8C"/>
    <w:rsid w:val="0040206F"/>
    <w:rsid w:val="00404D3E"/>
    <w:rsid w:val="00405B03"/>
    <w:rsid w:val="004079A9"/>
    <w:rsid w:val="00412F8C"/>
    <w:rsid w:val="00417E14"/>
    <w:rsid w:val="004204C8"/>
    <w:rsid w:val="00424819"/>
    <w:rsid w:val="00427267"/>
    <w:rsid w:val="0042783D"/>
    <w:rsid w:val="00430DC6"/>
    <w:rsid w:val="00435D16"/>
    <w:rsid w:val="00442E82"/>
    <w:rsid w:val="00451580"/>
    <w:rsid w:val="004548DB"/>
    <w:rsid w:val="004568D5"/>
    <w:rsid w:val="00457A35"/>
    <w:rsid w:val="00461B3C"/>
    <w:rsid w:val="00462057"/>
    <w:rsid w:val="00462831"/>
    <w:rsid w:val="004631EA"/>
    <w:rsid w:val="00465AAC"/>
    <w:rsid w:val="00472068"/>
    <w:rsid w:val="00477451"/>
    <w:rsid w:val="00480945"/>
    <w:rsid w:val="004812AD"/>
    <w:rsid w:val="00482049"/>
    <w:rsid w:val="00486F68"/>
    <w:rsid w:val="00487BE6"/>
    <w:rsid w:val="00496612"/>
    <w:rsid w:val="00497819"/>
    <w:rsid w:val="004A014C"/>
    <w:rsid w:val="004A5092"/>
    <w:rsid w:val="004B0064"/>
    <w:rsid w:val="004B0804"/>
    <w:rsid w:val="004B1AC8"/>
    <w:rsid w:val="004B4825"/>
    <w:rsid w:val="004B679D"/>
    <w:rsid w:val="004B7F8F"/>
    <w:rsid w:val="004C1939"/>
    <w:rsid w:val="004C31AA"/>
    <w:rsid w:val="004C401B"/>
    <w:rsid w:val="004C4479"/>
    <w:rsid w:val="004C67C5"/>
    <w:rsid w:val="004C77BD"/>
    <w:rsid w:val="004D0386"/>
    <w:rsid w:val="004D1244"/>
    <w:rsid w:val="004D26E4"/>
    <w:rsid w:val="004D3957"/>
    <w:rsid w:val="004D3CA3"/>
    <w:rsid w:val="004D4C73"/>
    <w:rsid w:val="004D5FF2"/>
    <w:rsid w:val="004D76CB"/>
    <w:rsid w:val="004D7F8B"/>
    <w:rsid w:val="004E68AE"/>
    <w:rsid w:val="004F035D"/>
    <w:rsid w:val="004F0733"/>
    <w:rsid w:val="004F3B26"/>
    <w:rsid w:val="004F66C1"/>
    <w:rsid w:val="00500E24"/>
    <w:rsid w:val="005025EF"/>
    <w:rsid w:val="00503425"/>
    <w:rsid w:val="00504D2B"/>
    <w:rsid w:val="00507C1B"/>
    <w:rsid w:val="0051073D"/>
    <w:rsid w:val="00511EA7"/>
    <w:rsid w:val="00516DB7"/>
    <w:rsid w:val="00517EC5"/>
    <w:rsid w:val="005357B4"/>
    <w:rsid w:val="00536427"/>
    <w:rsid w:val="00540E26"/>
    <w:rsid w:val="00541A6C"/>
    <w:rsid w:val="00541D10"/>
    <w:rsid w:val="0054275F"/>
    <w:rsid w:val="00552A88"/>
    <w:rsid w:val="0055594E"/>
    <w:rsid w:val="00555D6B"/>
    <w:rsid w:val="00557906"/>
    <w:rsid w:val="005607F8"/>
    <w:rsid w:val="005620EA"/>
    <w:rsid w:val="005624F7"/>
    <w:rsid w:val="00563CAE"/>
    <w:rsid w:val="00566489"/>
    <w:rsid w:val="005678E3"/>
    <w:rsid w:val="00572D16"/>
    <w:rsid w:val="00575745"/>
    <w:rsid w:val="00576B36"/>
    <w:rsid w:val="00582241"/>
    <w:rsid w:val="00582F1D"/>
    <w:rsid w:val="0058425E"/>
    <w:rsid w:val="00584F41"/>
    <w:rsid w:val="00586046"/>
    <w:rsid w:val="0058685D"/>
    <w:rsid w:val="00594052"/>
    <w:rsid w:val="00594512"/>
    <w:rsid w:val="00595A14"/>
    <w:rsid w:val="005A4120"/>
    <w:rsid w:val="005A58C7"/>
    <w:rsid w:val="005B54CE"/>
    <w:rsid w:val="005C0518"/>
    <w:rsid w:val="005C12DC"/>
    <w:rsid w:val="005C3942"/>
    <w:rsid w:val="005D0480"/>
    <w:rsid w:val="005D0A8A"/>
    <w:rsid w:val="005D23CE"/>
    <w:rsid w:val="005D3B48"/>
    <w:rsid w:val="005D46A7"/>
    <w:rsid w:val="005D4A6F"/>
    <w:rsid w:val="005D52A3"/>
    <w:rsid w:val="005D679A"/>
    <w:rsid w:val="005D73B5"/>
    <w:rsid w:val="005E2A39"/>
    <w:rsid w:val="005E2D01"/>
    <w:rsid w:val="005E336E"/>
    <w:rsid w:val="005F0F77"/>
    <w:rsid w:val="005F39B1"/>
    <w:rsid w:val="005F69A4"/>
    <w:rsid w:val="00603195"/>
    <w:rsid w:val="00603FEA"/>
    <w:rsid w:val="0060714E"/>
    <w:rsid w:val="00611447"/>
    <w:rsid w:val="0061148D"/>
    <w:rsid w:val="00625668"/>
    <w:rsid w:val="00627F05"/>
    <w:rsid w:val="00630C66"/>
    <w:rsid w:val="00631299"/>
    <w:rsid w:val="00640659"/>
    <w:rsid w:val="006437B8"/>
    <w:rsid w:val="00644643"/>
    <w:rsid w:val="00644F16"/>
    <w:rsid w:val="006512CE"/>
    <w:rsid w:val="00652796"/>
    <w:rsid w:val="00652EF3"/>
    <w:rsid w:val="00654CCD"/>
    <w:rsid w:val="00654E5C"/>
    <w:rsid w:val="00660528"/>
    <w:rsid w:val="00662481"/>
    <w:rsid w:val="00666769"/>
    <w:rsid w:val="00677D1B"/>
    <w:rsid w:val="00683DF9"/>
    <w:rsid w:val="006869C9"/>
    <w:rsid w:val="0068733B"/>
    <w:rsid w:val="006A0376"/>
    <w:rsid w:val="006A1843"/>
    <w:rsid w:val="006A4362"/>
    <w:rsid w:val="006A5DE7"/>
    <w:rsid w:val="006A79A7"/>
    <w:rsid w:val="006B1105"/>
    <w:rsid w:val="006B46BB"/>
    <w:rsid w:val="006C2579"/>
    <w:rsid w:val="006C3890"/>
    <w:rsid w:val="006C3C68"/>
    <w:rsid w:val="006C3D9F"/>
    <w:rsid w:val="006D0C31"/>
    <w:rsid w:val="006D107C"/>
    <w:rsid w:val="006D1D40"/>
    <w:rsid w:val="006E0D35"/>
    <w:rsid w:val="006E2142"/>
    <w:rsid w:val="006E3795"/>
    <w:rsid w:val="006E3EF1"/>
    <w:rsid w:val="006E5114"/>
    <w:rsid w:val="006F3DE5"/>
    <w:rsid w:val="007002EB"/>
    <w:rsid w:val="00702689"/>
    <w:rsid w:val="007057BF"/>
    <w:rsid w:val="00711832"/>
    <w:rsid w:val="00713E3C"/>
    <w:rsid w:val="00714512"/>
    <w:rsid w:val="00714878"/>
    <w:rsid w:val="00716AD7"/>
    <w:rsid w:val="0072203F"/>
    <w:rsid w:val="0072397D"/>
    <w:rsid w:val="00726B5C"/>
    <w:rsid w:val="00733330"/>
    <w:rsid w:val="00734473"/>
    <w:rsid w:val="00734AED"/>
    <w:rsid w:val="0073585A"/>
    <w:rsid w:val="00741E5B"/>
    <w:rsid w:val="00745691"/>
    <w:rsid w:val="00746403"/>
    <w:rsid w:val="00750388"/>
    <w:rsid w:val="00750CF9"/>
    <w:rsid w:val="00762ABB"/>
    <w:rsid w:val="00770669"/>
    <w:rsid w:val="00774B7F"/>
    <w:rsid w:val="007761B7"/>
    <w:rsid w:val="00780714"/>
    <w:rsid w:val="007812DB"/>
    <w:rsid w:val="00781D98"/>
    <w:rsid w:val="007844C6"/>
    <w:rsid w:val="00784D00"/>
    <w:rsid w:val="00791C73"/>
    <w:rsid w:val="00791E4E"/>
    <w:rsid w:val="00795EC6"/>
    <w:rsid w:val="007A0012"/>
    <w:rsid w:val="007A0131"/>
    <w:rsid w:val="007A0C2D"/>
    <w:rsid w:val="007B20A3"/>
    <w:rsid w:val="007B458D"/>
    <w:rsid w:val="007B56AE"/>
    <w:rsid w:val="007B6FB9"/>
    <w:rsid w:val="007C1AEA"/>
    <w:rsid w:val="007C38E1"/>
    <w:rsid w:val="007C48ED"/>
    <w:rsid w:val="007D611D"/>
    <w:rsid w:val="007E0608"/>
    <w:rsid w:val="007E0757"/>
    <w:rsid w:val="007F00AF"/>
    <w:rsid w:val="007F0632"/>
    <w:rsid w:val="007F0997"/>
    <w:rsid w:val="007F491B"/>
    <w:rsid w:val="007F73C4"/>
    <w:rsid w:val="007F7ECF"/>
    <w:rsid w:val="008008B8"/>
    <w:rsid w:val="00800B23"/>
    <w:rsid w:val="00802BA1"/>
    <w:rsid w:val="0080397E"/>
    <w:rsid w:val="00811C63"/>
    <w:rsid w:val="008223BB"/>
    <w:rsid w:val="00826D27"/>
    <w:rsid w:val="00827C2C"/>
    <w:rsid w:val="00833917"/>
    <w:rsid w:val="00835751"/>
    <w:rsid w:val="00836090"/>
    <w:rsid w:val="00836A0B"/>
    <w:rsid w:val="008373F7"/>
    <w:rsid w:val="00846452"/>
    <w:rsid w:val="00847D1B"/>
    <w:rsid w:val="00847FC0"/>
    <w:rsid w:val="00850220"/>
    <w:rsid w:val="008504E0"/>
    <w:rsid w:val="00852DF2"/>
    <w:rsid w:val="00854DE7"/>
    <w:rsid w:val="00855B36"/>
    <w:rsid w:val="00857FFE"/>
    <w:rsid w:val="0086130B"/>
    <w:rsid w:val="0086217A"/>
    <w:rsid w:val="0086377D"/>
    <w:rsid w:val="008656AB"/>
    <w:rsid w:val="0086591E"/>
    <w:rsid w:val="00866257"/>
    <w:rsid w:val="00867540"/>
    <w:rsid w:val="00870E74"/>
    <w:rsid w:val="00871BEB"/>
    <w:rsid w:val="00872A20"/>
    <w:rsid w:val="00877335"/>
    <w:rsid w:val="00881624"/>
    <w:rsid w:val="008819C0"/>
    <w:rsid w:val="008857C7"/>
    <w:rsid w:val="008911D8"/>
    <w:rsid w:val="00893D7E"/>
    <w:rsid w:val="00896917"/>
    <w:rsid w:val="00897E0E"/>
    <w:rsid w:val="008A051E"/>
    <w:rsid w:val="008A4E44"/>
    <w:rsid w:val="008A6F0E"/>
    <w:rsid w:val="008B052B"/>
    <w:rsid w:val="008B26B2"/>
    <w:rsid w:val="008C0216"/>
    <w:rsid w:val="008C02E3"/>
    <w:rsid w:val="008C0996"/>
    <w:rsid w:val="008C22D9"/>
    <w:rsid w:val="008C2E9C"/>
    <w:rsid w:val="008C6B3E"/>
    <w:rsid w:val="008C75A7"/>
    <w:rsid w:val="008D7406"/>
    <w:rsid w:val="008E19C3"/>
    <w:rsid w:val="008E1B39"/>
    <w:rsid w:val="008E1DC5"/>
    <w:rsid w:val="008E512C"/>
    <w:rsid w:val="008F2B4C"/>
    <w:rsid w:val="008F480F"/>
    <w:rsid w:val="009018D3"/>
    <w:rsid w:val="0090373F"/>
    <w:rsid w:val="009061B0"/>
    <w:rsid w:val="00913A51"/>
    <w:rsid w:val="00914D69"/>
    <w:rsid w:val="00915250"/>
    <w:rsid w:val="00917867"/>
    <w:rsid w:val="00920DF1"/>
    <w:rsid w:val="009212F1"/>
    <w:rsid w:val="009224D2"/>
    <w:rsid w:val="00923BB8"/>
    <w:rsid w:val="00924888"/>
    <w:rsid w:val="0093029A"/>
    <w:rsid w:val="00935B05"/>
    <w:rsid w:val="009404C6"/>
    <w:rsid w:val="00943139"/>
    <w:rsid w:val="00944E12"/>
    <w:rsid w:val="00945C6D"/>
    <w:rsid w:val="0094732F"/>
    <w:rsid w:val="00950284"/>
    <w:rsid w:val="00954065"/>
    <w:rsid w:val="009557BA"/>
    <w:rsid w:val="00961C7C"/>
    <w:rsid w:val="00967C35"/>
    <w:rsid w:val="00976CC5"/>
    <w:rsid w:val="0098088E"/>
    <w:rsid w:val="00981992"/>
    <w:rsid w:val="0098302F"/>
    <w:rsid w:val="009832D7"/>
    <w:rsid w:val="00984DF6"/>
    <w:rsid w:val="00985CEB"/>
    <w:rsid w:val="00990B25"/>
    <w:rsid w:val="00991579"/>
    <w:rsid w:val="00994241"/>
    <w:rsid w:val="00996308"/>
    <w:rsid w:val="009A02EA"/>
    <w:rsid w:val="009A7542"/>
    <w:rsid w:val="009B0880"/>
    <w:rsid w:val="009B32E0"/>
    <w:rsid w:val="009B4201"/>
    <w:rsid w:val="009B5CA0"/>
    <w:rsid w:val="009C14BB"/>
    <w:rsid w:val="009C48E3"/>
    <w:rsid w:val="009C5F5C"/>
    <w:rsid w:val="009C7973"/>
    <w:rsid w:val="009C7B62"/>
    <w:rsid w:val="009D0837"/>
    <w:rsid w:val="009D27FB"/>
    <w:rsid w:val="009D45E7"/>
    <w:rsid w:val="009D5CF1"/>
    <w:rsid w:val="009E07B9"/>
    <w:rsid w:val="009E1502"/>
    <w:rsid w:val="009E4B3A"/>
    <w:rsid w:val="009E50B0"/>
    <w:rsid w:val="009E5388"/>
    <w:rsid w:val="009E70AC"/>
    <w:rsid w:val="009F0C4A"/>
    <w:rsid w:val="009F249A"/>
    <w:rsid w:val="009F2977"/>
    <w:rsid w:val="009F2FBD"/>
    <w:rsid w:val="009F4147"/>
    <w:rsid w:val="009F58BF"/>
    <w:rsid w:val="009F7538"/>
    <w:rsid w:val="00A00FE3"/>
    <w:rsid w:val="00A02016"/>
    <w:rsid w:val="00A03C68"/>
    <w:rsid w:val="00A07F5A"/>
    <w:rsid w:val="00A109A0"/>
    <w:rsid w:val="00A13495"/>
    <w:rsid w:val="00A13C0C"/>
    <w:rsid w:val="00A14554"/>
    <w:rsid w:val="00A1753A"/>
    <w:rsid w:val="00A177F4"/>
    <w:rsid w:val="00A17D3A"/>
    <w:rsid w:val="00A20671"/>
    <w:rsid w:val="00A214B7"/>
    <w:rsid w:val="00A21D14"/>
    <w:rsid w:val="00A22D79"/>
    <w:rsid w:val="00A233BA"/>
    <w:rsid w:val="00A2521B"/>
    <w:rsid w:val="00A2608F"/>
    <w:rsid w:val="00A26E3E"/>
    <w:rsid w:val="00A42661"/>
    <w:rsid w:val="00A44DCE"/>
    <w:rsid w:val="00A45448"/>
    <w:rsid w:val="00A51EC1"/>
    <w:rsid w:val="00A520FF"/>
    <w:rsid w:val="00A52466"/>
    <w:rsid w:val="00A53E6B"/>
    <w:rsid w:val="00A54C5E"/>
    <w:rsid w:val="00A60FB4"/>
    <w:rsid w:val="00A624AF"/>
    <w:rsid w:val="00A64FA4"/>
    <w:rsid w:val="00A65598"/>
    <w:rsid w:val="00A76BAB"/>
    <w:rsid w:val="00A76C60"/>
    <w:rsid w:val="00A82B1E"/>
    <w:rsid w:val="00A85966"/>
    <w:rsid w:val="00A85D40"/>
    <w:rsid w:val="00A926D3"/>
    <w:rsid w:val="00A92877"/>
    <w:rsid w:val="00A957BB"/>
    <w:rsid w:val="00A97023"/>
    <w:rsid w:val="00A97FFA"/>
    <w:rsid w:val="00AA1B5B"/>
    <w:rsid w:val="00AA3F24"/>
    <w:rsid w:val="00AA6EE4"/>
    <w:rsid w:val="00AA704F"/>
    <w:rsid w:val="00AB0A8E"/>
    <w:rsid w:val="00AB14A3"/>
    <w:rsid w:val="00AB2602"/>
    <w:rsid w:val="00AB34D1"/>
    <w:rsid w:val="00AB6ADB"/>
    <w:rsid w:val="00AC40E0"/>
    <w:rsid w:val="00AC7F88"/>
    <w:rsid w:val="00AD354F"/>
    <w:rsid w:val="00AE0525"/>
    <w:rsid w:val="00AE31A3"/>
    <w:rsid w:val="00AF0FAA"/>
    <w:rsid w:val="00AF3C8D"/>
    <w:rsid w:val="00B01C34"/>
    <w:rsid w:val="00B073CA"/>
    <w:rsid w:val="00B1066D"/>
    <w:rsid w:val="00B109D6"/>
    <w:rsid w:val="00B16C9E"/>
    <w:rsid w:val="00B2173D"/>
    <w:rsid w:val="00B24008"/>
    <w:rsid w:val="00B25B54"/>
    <w:rsid w:val="00B261B7"/>
    <w:rsid w:val="00B274FD"/>
    <w:rsid w:val="00B31A03"/>
    <w:rsid w:val="00B3719C"/>
    <w:rsid w:val="00B43002"/>
    <w:rsid w:val="00B432F2"/>
    <w:rsid w:val="00B46BBD"/>
    <w:rsid w:val="00B5287C"/>
    <w:rsid w:val="00B563AA"/>
    <w:rsid w:val="00B56536"/>
    <w:rsid w:val="00B65F03"/>
    <w:rsid w:val="00B66577"/>
    <w:rsid w:val="00B672CD"/>
    <w:rsid w:val="00B70A1B"/>
    <w:rsid w:val="00B736CC"/>
    <w:rsid w:val="00B76B30"/>
    <w:rsid w:val="00B77CA1"/>
    <w:rsid w:val="00B80F11"/>
    <w:rsid w:val="00B8456B"/>
    <w:rsid w:val="00B84630"/>
    <w:rsid w:val="00B84ACD"/>
    <w:rsid w:val="00B852FD"/>
    <w:rsid w:val="00B8607A"/>
    <w:rsid w:val="00B86ACE"/>
    <w:rsid w:val="00B94851"/>
    <w:rsid w:val="00B9682D"/>
    <w:rsid w:val="00B96E1F"/>
    <w:rsid w:val="00BA37C4"/>
    <w:rsid w:val="00BA3CDE"/>
    <w:rsid w:val="00BA7D70"/>
    <w:rsid w:val="00BB6F65"/>
    <w:rsid w:val="00BC22F6"/>
    <w:rsid w:val="00BC28EA"/>
    <w:rsid w:val="00BC3916"/>
    <w:rsid w:val="00BC3E15"/>
    <w:rsid w:val="00BC6138"/>
    <w:rsid w:val="00BC61E1"/>
    <w:rsid w:val="00BD37A3"/>
    <w:rsid w:val="00BE01FB"/>
    <w:rsid w:val="00BE1C35"/>
    <w:rsid w:val="00BE24E8"/>
    <w:rsid w:val="00BE3D0E"/>
    <w:rsid w:val="00BE7E59"/>
    <w:rsid w:val="00BF161C"/>
    <w:rsid w:val="00BF1CCC"/>
    <w:rsid w:val="00BF3191"/>
    <w:rsid w:val="00C021DD"/>
    <w:rsid w:val="00C025A3"/>
    <w:rsid w:val="00C1121A"/>
    <w:rsid w:val="00C119B9"/>
    <w:rsid w:val="00C13B51"/>
    <w:rsid w:val="00C21581"/>
    <w:rsid w:val="00C234F2"/>
    <w:rsid w:val="00C24833"/>
    <w:rsid w:val="00C318C9"/>
    <w:rsid w:val="00C33838"/>
    <w:rsid w:val="00C364E4"/>
    <w:rsid w:val="00C367D0"/>
    <w:rsid w:val="00C401D1"/>
    <w:rsid w:val="00C40EF5"/>
    <w:rsid w:val="00C4459A"/>
    <w:rsid w:val="00C532C0"/>
    <w:rsid w:val="00C60B09"/>
    <w:rsid w:val="00C6273B"/>
    <w:rsid w:val="00C66D00"/>
    <w:rsid w:val="00C67825"/>
    <w:rsid w:val="00C71198"/>
    <w:rsid w:val="00C71B31"/>
    <w:rsid w:val="00C73F2C"/>
    <w:rsid w:val="00C7565C"/>
    <w:rsid w:val="00C84207"/>
    <w:rsid w:val="00C85327"/>
    <w:rsid w:val="00C90DED"/>
    <w:rsid w:val="00C9203E"/>
    <w:rsid w:val="00CA3982"/>
    <w:rsid w:val="00CA5EEC"/>
    <w:rsid w:val="00CA6701"/>
    <w:rsid w:val="00CA7AF3"/>
    <w:rsid w:val="00CB047A"/>
    <w:rsid w:val="00CB2C39"/>
    <w:rsid w:val="00CB4101"/>
    <w:rsid w:val="00CB7BD2"/>
    <w:rsid w:val="00CD07FB"/>
    <w:rsid w:val="00CE0483"/>
    <w:rsid w:val="00CE2227"/>
    <w:rsid w:val="00CE3093"/>
    <w:rsid w:val="00CE3E43"/>
    <w:rsid w:val="00CE7D01"/>
    <w:rsid w:val="00CF2926"/>
    <w:rsid w:val="00CF55DA"/>
    <w:rsid w:val="00CF6103"/>
    <w:rsid w:val="00CF63CF"/>
    <w:rsid w:val="00CF696C"/>
    <w:rsid w:val="00CF7D3A"/>
    <w:rsid w:val="00D0130F"/>
    <w:rsid w:val="00D03172"/>
    <w:rsid w:val="00D063FB"/>
    <w:rsid w:val="00D07467"/>
    <w:rsid w:val="00D07F0D"/>
    <w:rsid w:val="00D108C8"/>
    <w:rsid w:val="00D11795"/>
    <w:rsid w:val="00D12495"/>
    <w:rsid w:val="00D15880"/>
    <w:rsid w:val="00D15AC5"/>
    <w:rsid w:val="00D2068A"/>
    <w:rsid w:val="00D217F0"/>
    <w:rsid w:val="00D21E94"/>
    <w:rsid w:val="00D26767"/>
    <w:rsid w:val="00D271B5"/>
    <w:rsid w:val="00D330D2"/>
    <w:rsid w:val="00D33538"/>
    <w:rsid w:val="00D37857"/>
    <w:rsid w:val="00D408E2"/>
    <w:rsid w:val="00D41255"/>
    <w:rsid w:val="00D4218A"/>
    <w:rsid w:val="00D4246F"/>
    <w:rsid w:val="00D47FCA"/>
    <w:rsid w:val="00D522F8"/>
    <w:rsid w:val="00D61D76"/>
    <w:rsid w:val="00D61DD5"/>
    <w:rsid w:val="00D70D78"/>
    <w:rsid w:val="00D723A8"/>
    <w:rsid w:val="00D7368D"/>
    <w:rsid w:val="00D74E85"/>
    <w:rsid w:val="00D77566"/>
    <w:rsid w:val="00D8006B"/>
    <w:rsid w:val="00D80B7A"/>
    <w:rsid w:val="00D82926"/>
    <w:rsid w:val="00D85C42"/>
    <w:rsid w:val="00D905D9"/>
    <w:rsid w:val="00D92B5C"/>
    <w:rsid w:val="00D95651"/>
    <w:rsid w:val="00D96C92"/>
    <w:rsid w:val="00DB0451"/>
    <w:rsid w:val="00DB3571"/>
    <w:rsid w:val="00DB4785"/>
    <w:rsid w:val="00DB6BC4"/>
    <w:rsid w:val="00DC18A5"/>
    <w:rsid w:val="00DC3A50"/>
    <w:rsid w:val="00DC5963"/>
    <w:rsid w:val="00DD0BD5"/>
    <w:rsid w:val="00DD0DD9"/>
    <w:rsid w:val="00DE19FC"/>
    <w:rsid w:val="00DE2B1B"/>
    <w:rsid w:val="00DE3536"/>
    <w:rsid w:val="00DF202E"/>
    <w:rsid w:val="00DF4E67"/>
    <w:rsid w:val="00DF55EC"/>
    <w:rsid w:val="00E03379"/>
    <w:rsid w:val="00E03385"/>
    <w:rsid w:val="00E03E52"/>
    <w:rsid w:val="00E103CE"/>
    <w:rsid w:val="00E117A6"/>
    <w:rsid w:val="00E122E7"/>
    <w:rsid w:val="00E12725"/>
    <w:rsid w:val="00E134DD"/>
    <w:rsid w:val="00E139E0"/>
    <w:rsid w:val="00E156FE"/>
    <w:rsid w:val="00E16159"/>
    <w:rsid w:val="00E163F3"/>
    <w:rsid w:val="00E16613"/>
    <w:rsid w:val="00E21C9A"/>
    <w:rsid w:val="00E25399"/>
    <w:rsid w:val="00E27C83"/>
    <w:rsid w:val="00E347C8"/>
    <w:rsid w:val="00E4122B"/>
    <w:rsid w:val="00E43548"/>
    <w:rsid w:val="00E442BC"/>
    <w:rsid w:val="00E44E43"/>
    <w:rsid w:val="00E46EA4"/>
    <w:rsid w:val="00E53E09"/>
    <w:rsid w:val="00E54452"/>
    <w:rsid w:val="00E6427C"/>
    <w:rsid w:val="00E644B1"/>
    <w:rsid w:val="00E7464B"/>
    <w:rsid w:val="00E80FD8"/>
    <w:rsid w:val="00E8170B"/>
    <w:rsid w:val="00E8214A"/>
    <w:rsid w:val="00E827A2"/>
    <w:rsid w:val="00E84AFA"/>
    <w:rsid w:val="00E95BE7"/>
    <w:rsid w:val="00EA4FE5"/>
    <w:rsid w:val="00EA664A"/>
    <w:rsid w:val="00EA7795"/>
    <w:rsid w:val="00EB15EE"/>
    <w:rsid w:val="00EB53EA"/>
    <w:rsid w:val="00EC0BCF"/>
    <w:rsid w:val="00EC4D40"/>
    <w:rsid w:val="00ED0775"/>
    <w:rsid w:val="00ED62BC"/>
    <w:rsid w:val="00ED77BC"/>
    <w:rsid w:val="00EE356B"/>
    <w:rsid w:val="00EF3DB7"/>
    <w:rsid w:val="00F025CC"/>
    <w:rsid w:val="00F05505"/>
    <w:rsid w:val="00F06232"/>
    <w:rsid w:val="00F064B7"/>
    <w:rsid w:val="00F07457"/>
    <w:rsid w:val="00F132C5"/>
    <w:rsid w:val="00F140CB"/>
    <w:rsid w:val="00F15B1E"/>
    <w:rsid w:val="00F17DAD"/>
    <w:rsid w:val="00F22B03"/>
    <w:rsid w:val="00F245B1"/>
    <w:rsid w:val="00F27F75"/>
    <w:rsid w:val="00F3254B"/>
    <w:rsid w:val="00F361B3"/>
    <w:rsid w:val="00F4154E"/>
    <w:rsid w:val="00F4233D"/>
    <w:rsid w:val="00F42A14"/>
    <w:rsid w:val="00F4335F"/>
    <w:rsid w:val="00F43E8D"/>
    <w:rsid w:val="00F43EE4"/>
    <w:rsid w:val="00F456C1"/>
    <w:rsid w:val="00F472FD"/>
    <w:rsid w:val="00F5777E"/>
    <w:rsid w:val="00F6039F"/>
    <w:rsid w:val="00F64FB5"/>
    <w:rsid w:val="00F67A9A"/>
    <w:rsid w:val="00F70857"/>
    <w:rsid w:val="00F7285B"/>
    <w:rsid w:val="00F834BC"/>
    <w:rsid w:val="00F875D0"/>
    <w:rsid w:val="00F90C7C"/>
    <w:rsid w:val="00F93BFB"/>
    <w:rsid w:val="00F9484D"/>
    <w:rsid w:val="00F94987"/>
    <w:rsid w:val="00FA1550"/>
    <w:rsid w:val="00FA3B55"/>
    <w:rsid w:val="00FA6A26"/>
    <w:rsid w:val="00FB0E2F"/>
    <w:rsid w:val="00FB2A7D"/>
    <w:rsid w:val="00FB5342"/>
    <w:rsid w:val="00FC00CB"/>
    <w:rsid w:val="00FC166A"/>
    <w:rsid w:val="00FC43AC"/>
    <w:rsid w:val="00FD7316"/>
    <w:rsid w:val="00FE4836"/>
    <w:rsid w:val="00FE7929"/>
    <w:rsid w:val="00FE7E0B"/>
    <w:rsid w:val="00FF5AC7"/>
    <w:rsid w:val="00FF6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C6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354391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6C3C6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C3C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C3C68"/>
    <w:rPr>
      <w:rFonts w:ascii="Tahoma" w:hAnsi="Tahoma" w:cs="Tahoma"/>
      <w:sz w:val="16"/>
      <w:szCs w:val="16"/>
    </w:rPr>
  </w:style>
  <w:style w:type="paragraph" w:customStyle="1" w:styleId="AralkYok1">
    <w:name w:val="Aralık Yok1"/>
    <w:uiPriority w:val="99"/>
    <w:rsid w:val="00197F3B"/>
    <w:rPr>
      <w:rFonts w:ascii="Calibri" w:hAnsi="Calibri" w:cs="Calibri"/>
      <w:lang w:eastAsia="en-US"/>
    </w:rPr>
  </w:style>
  <w:style w:type="paragraph" w:styleId="Header">
    <w:name w:val="header"/>
    <w:basedOn w:val="Normal"/>
    <w:link w:val="HeaderChar"/>
    <w:uiPriority w:val="99"/>
    <w:rsid w:val="0042726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27267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42726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27267"/>
    <w:rPr>
      <w:rFonts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F6103"/>
    <w:rPr>
      <w:rFonts w:cs="Times New Roman"/>
      <w:color w:val="808080"/>
    </w:rPr>
  </w:style>
  <w:style w:type="paragraph" w:styleId="ListParagraph">
    <w:name w:val="List Paragraph"/>
    <w:basedOn w:val="Normal"/>
    <w:uiPriority w:val="99"/>
    <w:qFormat/>
    <w:rsid w:val="0019143E"/>
    <w:pPr>
      <w:ind w:left="720"/>
      <w:contextualSpacing/>
    </w:pPr>
  </w:style>
  <w:style w:type="paragraph" w:customStyle="1" w:styleId="AralkYok2">
    <w:name w:val="Aralık Yok2"/>
    <w:uiPriority w:val="99"/>
    <w:rsid w:val="000709A8"/>
    <w:rPr>
      <w:rFonts w:ascii="Calibri" w:hAnsi="Calibri"/>
      <w:lang w:eastAsia="en-US"/>
    </w:rPr>
  </w:style>
  <w:style w:type="character" w:customStyle="1" w:styleId="A6">
    <w:name w:val="A6"/>
    <w:uiPriority w:val="99"/>
    <w:rsid w:val="0086377D"/>
    <w:rPr>
      <w:b/>
      <w:color w:val="000000"/>
    </w:rPr>
  </w:style>
  <w:style w:type="character" w:customStyle="1" w:styleId="A7">
    <w:name w:val="A7"/>
    <w:uiPriority w:val="99"/>
    <w:rsid w:val="0086377D"/>
    <w:rPr>
      <w:b/>
      <w:color w:val="000000"/>
      <w:sz w:val="20"/>
      <w:u w:val="single"/>
    </w:rPr>
  </w:style>
  <w:style w:type="paragraph" w:styleId="NoSpacing">
    <w:name w:val="No Spacing"/>
    <w:uiPriority w:val="99"/>
    <w:qFormat/>
    <w:rsid w:val="0086377D"/>
    <w:rPr>
      <w:rFonts w:ascii="Calibri" w:hAnsi="Calibri"/>
      <w:lang w:eastAsia="en-US"/>
    </w:rPr>
  </w:style>
  <w:style w:type="paragraph" w:customStyle="1" w:styleId="Pa15">
    <w:name w:val="Pa15"/>
    <w:basedOn w:val="Normal"/>
    <w:next w:val="Normal"/>
    <w:uiPriority w:val="99"/>
    <w:rsid w:val="00541D10"/>
    <w:pPr>
      <w:autoSpaceDE w:val="0"/>
      <w:autoSpaceDN w:val="0"/>
      <w:adjustRightInd w:val="0"/>
      <w:spacing w:line="201" w:lineRule="atLeast"/>
    </w:pPr>
    <w:rPr>
      <w:rFonts w:ascii="Arial" w:hAnsi="Arial"/>
    </w:rPr>
  </w:style>
  <w:style w:type="paragraph" w:customStyle="1" w:styleId="Default">
    <w:name w:val="Default"/>
    <w:uiPriority w:val="99"/>
    <w:rsid w:val="00B1066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156FA9"/>
    <w:pPr>
      <w:spacing w:before="100" w:beforeAutospacing="1" w:after="100" w:afterAutospacing="1"/>
    </w:pPr>
  </w:style>
  <w:style w:type="paragraph" w:customStyle="1" w:styleId="AralkYok3">
    <w:name w:val="Aralık Yok3"/>
    <w:uiPriority w:val="99"/>
    <w:rsid w:val="00985CEB"/>
    <w:rPr>
      <w:rFonts w:ascii="Calibri" w:hAnsi="Calibri" w:cs="Calibri"/>
      <w:lang w:eastAsia="en-US"/>
    </w:rPr>
  </w:style>
  <w:style w:type="paragraph" w:customStyle="1" w:styleId="AralkYok4">
    <w:name w:val="Aralık Yok4"/>
    <w:uiPriority w:val="99"/>
    <w:rsid w:val="00870E74"/>
    <w:rPr>
      <w:rFonts w:ascii="Calibri" w:hAnsi="Calibri" w:cs="Calibri"/>
      <w:lang w:eastAsia="en-US"/>
    </w:rPr>
  </w:style>
  <w:style w:type="paragraph" w:customStyle="1" w:styleId="ListeParagraf1">
    <w:name w:val="Liste Paragraf1"/>
    <w:basedOn w:val="Normal"/>
    <w:uiPriority w:val="99"/>
    <w:rsid w:val="00364A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ralkYok5">
    <w:name w:val="Aralık Yok5"/>
    <w:uiPriority w:val="99"/>
    <w:rsid w:val="005E2A39"/>
    <w:rPr>
      <w:rFonts w:ascii="Calibri" w:hAnsi="Calibri" w:cs="Calibri"/>
      <w:lang w:eastAsia="en-US"/>
    </w:rPr>
  </w:style>
  <w:style w:type="paragraph" w:customStyle="1" w:styleId="AralkYok6">
    <w:name w:val="Aralık Yok6"/>
    <w:uiPriority w:val="99"/>
    <w:rsid w:val="00496612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8B052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98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8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6" Type="http://schemas.openxmlformats.org/officeDocument/2006/relationships/image" Target="media/image36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97" Type="http://schemas.openxmlformats.org/officeDocument/2006/relationships/oleObject" Target="embeddings/oleObject45.bin"/><Relationship Id="rId7" Type="http://schemas.openxmlformats.org/officeDocument/2006/relationships/image" Target="media/image1.png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header" Target="header1.xm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</TotalTime>
  <Pages>5</Pages>
  <Words>291</Words>
  <Characters>1665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2</cp:revision>
  <cp:lastPrinted>2012-10-06T16:44:00Z</cp:lastPrinted>
  <dcterms:created xsi:type="dcterms:W3CDTF">2012-10-29T15:39:00Z</dcterms:created>
  <dcterms:modified xsi:type="dcterms:W3CDTF">2012-11-18T15:04:00Z</dcterms:modified>
  <cp:category>www.sorubak.com</cp:category>
</cp:coreProperties>
</file>