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9C" w:rsidRPr="003131C2" w:rsidRDefault="00223D9C" w:rsidP="004F6052">
      <w:pPr>
        <w:jc w:val="center"/>
        <w:rPr>
          <w:rFonts w:ascii="Cataneo BT" w:hAnsi="Cataneo BT" w:cs="Cataneo BT"/>
          <w:b/>
          <w:noProof w:val="0"/>
          <w:sz w:val="28"/>
          <w:szCs w:val="28"/>
          <w:lang w:eastAsia="en-US"/>
        </w:rPr>
      </w:pPr>
      <w:r w:rsidRPr="003131C2">
        <w:rPr>
          <w:rFonts w:ascii="Cataneo BT Tur" w:hAnsi="Cataneo BT Tur"/>
          <w:b/>
          <w:noProof w:val="0"/>
          <w:sz w:val="28"/>
          <w:szCs w:val="28"/>
          <w:lang w:eastAsia="en-US"/>
        </w:rPr>
        <w:t>2012–2013 EĞİ</w:t>
      </w:r>
      <w:r w:rsidRPr="003131C2">
        <w:rPr>
          <w:rFonts w:ascii="Cataneo BT" w:hAnsi="Cataneo BT" w:cs="Cataneo BT"/>
          <w:b/>
          <w:noProof w:val="0"/>
          <w:sz w:val="28"/>
          <w:szCs w:val="28"/>
          <w:lang w:eastAsia="en-US"/>
        </w:rPr>
        <w:t>T</w:t>
      </w:r>
      <w:r w:rsidRPr="003131C2">
        <w:rPr>
          <w:rFonts w:ascii="Cataneo BT Tur" w:hAnsi="Cataneo BT Tur"/>
          <w:b/>
          <w:noProof w:val="0"/>
          <w:sz w:val="28"/>
          <w:szCs w:val="28"/>
          <w:lang w:eastAsia="en-US"/>
        </w:rPr>
        <w:t>İ</w:t>
      </w:r>
      <w:r w:rsidRPr="003131C2">
        <w:rPr>
          <w:rFonts w:ascii="Cataneo BT" w:hAnsi="Cataneo BT" w:cs="Cataneo BT"/>
          <w:b/>
          <w:noProof w:val="0"/>
          <w:sz w:val="28"/>
          <w:szCs w:val="28"/>
          <w:lang w:eastAsia="en-US"/>
        </w:rPr>
        <w:t>M Ö</w:t>
      </w:r>
      <w:r w:rsidRPr="003131C2">
        <w:rPr>
          <w:rFonts w:ascii="Cataneo BT Tur" w:hAnsi="Cataneo BT Tur"/>
          <w:b/>
          <w:noProof w:val="0"/>
          <w:sz w:val="28"/>
          <w:szCs w:val="28"/>
          <w:lang w:eastAsia="en-US"/>
        </w:rPr>
        <w:t>Ğ</w:t>
      </w:r>
      <w:r w:rsidRPr="003131C2">
        <w:rPr>
          <w:rFonts w:ascii="Cataneo BT" w:hAnsi="Cataneo BT" w:cs="Cataneo BT"/>
          <w:b/>
          <w:noProof w:val="0"/>
          <w:sz w:val="28"/>
          <w:szCs w:val="28"/>
          <w:lang w:eastAsia="en-US"/>
        </w:rPr>
        <w:t>RET</w:t>
      </w:r>
      <w:r w:rsidRPr="003131C2">
        <w:rPr>
          <w:rFonts w:ascii="Cataneo BT Tur" w:hAnsi="Cataneo BT Tur"/>
          <w:b/>
          <w:noProof w:val="0"/>
          <w:sz w:val="28"/>
          <w:szCs w:val="28"/>
          <w:lang w:eastAsia="en-US"/>
        </w:rPr>
        <w:t>İ</w:t>
      </w:r>
      <w:r w:rsidRPr="003131C2">
        <w:rPr>
          <w:rFonts w:ascii="Cataneo BT" w:hAnsi="Cataneo BT" w:cs="Cataneo BT"/>
          <w:b/>
          <w:noProof w:val="0"/>
          <w:sz w:val="28"/>
          <w:szCs w:val="28"/>
          <w:lang w:eastAsia="en-US"/>
        </w:rPr>
        <w:t>M YILI</w:t>
      </w:r>
      <w:r w:rsidRPr="003131C2">
        <w:rPr>
          <w:rFonts w:ascii="Cataneo BT Tur" w:hAnsi="Cataneo BT Tur" w:cs="Cataneo BT Tur"/>
          <w:b/>
          <w:noProof w:val="0"/>
          <w:sz w:val="28"/>
          <w:szCs w:val="28"/>
          <w:lang w:eastAsia="en-US"/>
        </w:rPr>
        <w:t xml:space="preserve"> MUŞ-MERKEZ</w:t>
      </w:r>
      <w:r w:rsidRPr="003131C2">
        <w:rPr>
          <w:rFonts w:ascii="Cataneo BT" w:hAnsi="Cataneo BT" w:cs="Cataneo BT"/>
          <w:b/>
          <w:noProof w:val="0"/>
          <w:sz w:val="28"/>
          <w:szCs w:val="28"/>
          <w:lang w:eastAsia="en-US"/>
        </w:rPr>
        <w:t xml:space="preserve"> ALPARSLAN KIZ YATILI BÖLGE ORTAOKULU  7 – F VE G SINIFLARI TÜRKÇE DERS</w:t>
      </w:r>
      <w:r w:rsidRPr="003131C2">
        <w:rPr>
          <w:rFonts w:ascii="Cataneo BT Tur" w:hAnsi="Cataneo BT Tur"/>
          <w:b/>
          <w:noProof w:val="0"/>
          <w:sz w:val="28"/>
          <w:szCs w:val="28"/>
          <w:lang w:eastAsia="en-US"/>
        </w:rPr>
        <w:t>İ I. DÖNEM I. YAZILI SINAV SORULARI</w:t>
      </w:r>
    </w:p>
    <w:p w:rsidR="00223D9C" w:rsidRPr="004F6052" w:rsidRDefault="00223D9C" w:rsidP="004F6052">
      <w:pPr>
        <w:jc w:val="center"/>
        <w:rPr>
          <w:rFonts w:ascii="Cataneo BT" w:eastAsia="MS Mincho" w:hAnsi="Cataneo BT"/>
          <w:b/>
          <w:noProof w:val="0"/>
          <w:color w:val="000000"/>
          <w:sz w:val="28"/>
          <w:szCs w:val="28"/>
          <w:u w:val="single"/>
        </w:rPr>
      </w:pPr>
      <w:bookmarkStart w:id="0" w:name="_GoBack"/>
      <w:r w:rsidRPr="004F6052">
        <w:rPr>
          <w:rFonts w:ascii="Cataneo BT Tur" w:hAnsi="Cataneo BT Tur" w:cs="Courier New"/>
          <w:b/>
          <w:noProof w:val="0"/>
          <w:sz w:val="32"/>
          <w:szCs w:val="32"/>
        </w:rPr>
        <w:t>Adı Soyadı: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……………………….…………..…………………….……</w:t>
      </w:r>
      <w:r>
        <w:rPr>
          <w:rFonts w:ascii="Cataneo BT" w:hAnsi="Cataneo BT" w:cs="Courier New"/>
          <w:b/>
          <w:noProof w:val="0"/>
          <w:sz w:val="28"/>
          <w:szCs w:val="28"/>
        </w:rPr>
        <w:t xml:space="preserve">  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 </w:t>
      </w:r>
      <w:r w:rsidRPr="004F6052">
        <w:rPr>
          <w:rFonts w:ascii="Cataneo BT Tur" w:hAnsi="Cataneo BT Tur" w:cs="Courier New"/>
          <w:b/>
          <w:noProof w:val="0"/>
          <w:sz w:val="32"/>
          <w:szCs w:val="32"/>
        </w:rPr>
        <w:t>Sınıfı: 7 /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 xml:space="preserve">…….…..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>No 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 xml:space="preserve">……………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  </w:t>
      </w:r>
      <w:r w:rsidRPr="004F6052">
        <w:rPr>
          <w:rFonts w:ascii="Cataneo BT Tur" w:hAnsi="Cataneo BT Tur" w:cs="Courier New"/>
          <w:b/>
          <w:noProof w:val="0"/>
          <w:sz w:val="32"/>
          <w:szCs w:val="32"/>
        </w:rPr>
        <w:t>Aldığı Not: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………….</w:t>
      </w:r>
    </w:p>
    <w:bookmarkEnd w:id="0"/>
    <w:p w:rsidR="00223D9C" w:rsidRDefault="00223D9C"/>
    <w:p w:rsidR="00223D9C" w:rsidRPr="00B52AAA" w:rsidRDefault="00223D9C" w:rsidP="00B52AAA">
      <w:pPr>
        <w:rPr>
          <w:rFonts w:ascii="Comic Sans MS" w:hAnsi="Comic Sans MS"/>
          <w:b/>
          <w:sz w:val="22"/>
          <w:szCs w:val="22"/>
        </w:rPr>
      </w:pPr>
      <w:r w:rsidRPr="00B52AAA">
        <w:rPr>
          <w:rFonts w:ascii="Comic Sans MS" w:hAnsi="Comic Sans MS"/>
          <w:b/>
          <w:sz w:val="22"/>
          <w:szCs w:val="22"/>
        </w:rPr>
        <w:tab/>
        <w:t xml:space="preserve">    ÇOCUK HAKLARININ KORUYUCUSU UNİCEF     </w:t>
      </w:r>
    </w:p>
    <w:p w:rsidR="00223D9C" w:rsidRDefault="00223D9C" w:rsidP="00B52AAA">
      <w:pPr>
        <w:tabs>
          <w:tab w:val="left" w:pos="1920"/>
        </w:tabs>
        <w:ind w:right="-828"/>
        <w:rPr>
          <w:rFonts w:ascii="Comic Sans MS" w:hAnsi="Comic Sans MS"/>
        </w:rPr>
      </w:pPr>
      <w: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5" o:spid="_x0000_s1026" type="#_x0000_t65" style="position:absolute;margin-left:-9.35pt;margin-top:9.15pt;width:378pt;height:177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" adj="18729" fillcolor="#f3f3f3" strokecolor="#5a5a5a" strokeweight="2pt">
            <v:fill opacity="58981f" rotate="t" focus="100%" type="gradient"/>
            <v:textbox>
              <w:txbxContent>
                <w:p w:rsidR="00223D9C" w:rsidRDefault="00223D9C" w:rsidP="00A533C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 w:rsidRPr="00B52AAA">
                    <w:rPr>
                      <w:rFonts w:ascii="Comic Sans MS" w:hAnsi="Comic Sans MS"/>
                      <w:sz w:val="19"/>
                      <w:szCs w:val="19"/>
                    </w:rPr>
                    <w:t xml:space="preserve">, bütün dünyada çocuk haklarının 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savunucusudur.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; bütün çocukların bedensel, zihinsel ve sosyal bakımdan en iyi seviyeye gelmesi için çalışır.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, Türkiye dahil yüz elli sekiz ülke ve bölgede çalışmaktadır. Çocukların sağlık, beslenme, eğitim, acil yardım, korunma, temiz ortamda yaşama haklarını sağlamaktadır. </w:t>
                  </w:r>
                </w:p>
                <w:p w:rsidR="00223D9C" w:rsidRPr="00B52AAA" w:rsidRDefault="00223D9C" w:rsidP="00A533C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UNİCEF’in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amacı çocuklara uygun bir dünya yaratmaktır.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genel müdürü bir konuşmasında : “Çocuklar sadece geleceğimiz değil, şimdiki zamanımızdır. Çocuklar için yapılan programlar harcama değil yatırımdır.” demiştir. Kurum gelirini, tebrik kartı satışlarından ve bireylerin bağışlarından elde etmektedir.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hükümetlerle ve  kuruluşlarla iş birliği yaparak hastalık ve acılara karşı savaşır, dünya çocuklarının sorunlarına çözümler bulur.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               </w:t>
      </w:r>
      <w:r w:rsidRPr="00050E50">
        <w:rPr>
          <w:rFonts w:ascii="Comic Sans MS" w:hAnsi="Comic Sans MS"/>
          <w:sz w:val="19"/>
          <w:szCs w:val="1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6" type="#_x0000_t75" alt="logounicef" style="width:106.5pt;height:133.5pt;visibility:visible">
            <v:imagedata r:id="rId5" o:title="" grayscale="t"/>
          </v:shape>
        </w:pict>
      </w:r>
      <w:r>
        <w:t xml:space="preserve">                   </w:t>
      </w:r>
    </w:p>
    <w:p w:rsidR="00223D9C" w:rsidRPr="005D121B" w:rsidRDefault="00223D9C" w:rsidP="005D121B">
      <w:pPr>
        <w:rPr>
          <w:rFonts w:ascii="Comic Sans MS" w:hAnsi="Comic Sans MS"/>
        </w:rPr>
      </w:pPr>
    </w:p>
    <w:p w:rsidR="00223D9C" w:rsidRPr="005D121B" w:rsidRDefault="00223D9C" w:rsidP="005D121B">
      <w:pPr>
        <w:rPr>
          <w:rFonts w:ascii="Comic Sans MS" w:hAnsi="Comic Sans MS"/>
        </w:rPr>
      </w:pPr>
    </w:p>
    <w:p w:rsidR="00223D9C" w:rsidRDefault="00223D9C" w:rsidP="005D121B">
      <w:pPr>
        <w:rPr>
          <w:rFonts w:ascii="Comic Sans MS" w:hAnsi="Comic Sans MS"/>
        </w:rPr>
      </w:pPr>
    </w:p>
    <w:p w:rsidR="00223D9C" w:rsidRDefault="00223D9C" w:rsidP="005D121B">
      <w:pPr>
        <w:rPr>
          <w:rFonts w:ascii="Comic Sans MS" w:hAnsi="Comic Sans MS"/>
        </w:rPr>
      </w:pPr>
    </w:p>
    <w:p w:rsidR="00223D9C" w:rsidRPr="00BD727A" w:rsidRDefault="00223D9C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İlk üç soruyu metne  göre cevaplayınız.</w:t>
      </w: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hyperlink r:id="rId6" w:history="1">
        <w:r w:rsidRPr="00D02AEA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223D9C" w:rsidRPr="00BD727A" w:rsidRDefault="00223D9C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 xml:space="preserve">1. UNİCEF’in amacı nedir? 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Pr="00BD727A" w:rsidRDefault="00223D9C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2.  UNİCEF çocuklara hangi hakları sağlamaktadır?</w:t>
      </w:r>
      <w:r>
        <w:rPr>
          <w:rFonts w:ascii="Comic Sans MS" w:hAnsi="Comic Sans MS"/>
          <w:b/>
          <w:sz w:val="20"/>
          <w:szCs w:val="20"/>
        </w:rPr>
        <w:t xml:space="preserve"> (10 puan)                         </w:t>
      </w: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Pr="00BD727A" w:rsidRDefault="00223D9C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3. UNİCEF gelirini nasıl sağlamaktadır?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Default="00223D9C" w:rsidP="00BD727A">
      <w:pPr>
        <w:tabs>
          <w:tab w:val="left" w:pos="1365"/>
        </w:tabs>
        <w:ind w:left="-720"/>
        <w:rPr>
          <w:rFonts w:ascii="Comic Sans MS" w:hAnsi="Comic Sans MS"/>
          <w:b/>
          <w:sz w:val="19"/>
          <w:szCs w:val="19"/>
        </w:rPr>
      </w:pPr>
      <w:r w:rsidRPr="00BD727A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19"/>
          <w:szCs w:val="19"/>
        </w:rPr>
        <w:t>Aşağıda yazımı karışrıtırılan kelimelerin bulunduğu cümleler verilmiştir. Doğru yazımı seçerek bu cümleleri tamamlayınız. (10 puan)</w:t>
      </w:r>
    </w:p>
    <w:p w:rsidR="00223D9C" w:rsidRDefault="00223D9C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Tatile giderken yanına ……………… kitap aldı. </w:t>
      </w:r>
      <w:r w:rsidRPr="00BF1A19">
        <w:rPr>
          <w:rFonts w:ascii="Comic Sans MS" w:hAnsi="Comic Sans MS"/>
          <w:b/>
          <w:sz w:val="20"/>
          <w:szCs w:val="20"/>
        </w:rPr>
        <w:t>( bir kaç/ birkaç )</w:t>
      </w:r>
    </w:p>
    <w:p w:rsidR="00223D9C" w:rsidRDefault="00223D9C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………………. İnsanı sevmekle başlar. </w:t>
      </w:r>
      <w:r w:rsidRPr="00BF1A19">
        <w:rPr>
          <w:rFonts w:ascii="Comic Sans MS" w:hAnsi="Comic Sans MS"/>
          <w:b/>
          <w:sz w:val="20"/>
          <w:szCs w:val="20"/>
        </w:rPr>
        <w:t>( herşey/ her şey )</w:t>
      </w:r>
    </w:p>
    <w:p w:rsidR="00223D9C" w:rsidRDefault="00223D9C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Bugünlerde ………………… sorunları varmış. </w:t>
      </w:r>
      <w:r w:rsidRPr="00BF1A19">
        <w:rPr>
          <w:rFonts w:ascii="Comic Sans MS" w:hAnsi="Comic Sans MS"/>
          <w:b/>
          <w:sz w:val="20"/>
          <w:szCs w:val="20"/>
        </w:rPr>
        <w:t>( bir takım/ birtakım )</w:t>
      </w:r>
    </w:p>
    <w:p w:rsidR="00223D9C" w:rsidRDefault="00223D9C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…………………….. gelişme olursa bana haber verin. </w:t>
      </w:r>
      <w:r w:rsidRPr="00BF1A19">
        <w:rPr>
          <w:rFonts w:ascii="Comic Sans MS" w:hAnsi="Comic Sans MS"/>
          <w:b/>
          <w:sz w:val="20"/>
          <w:szCs w:val="20"/>
        </w:rPr>
        <w:t>( herhangi bir / herhangibir )</w:t>
      </w:r>
    </w:p>
    <w:p w:rsidR="00223D9C" w:rsidRDefault="00223D9C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Dinleyenlerin ………………… onun görüşlerine katılmadı. </w:t>
      </w:r>
      <w:r w:rsidRPr="00BF1A19">
        <w:rPr>
          <w:rFonts w:ascii="Comic Sans MS" w:hAnsi="Comic Sans MS"/>
          <w:b/>
          <w:sz w:val="20"/>
          <w:szCs w:val="20"/>
        </w:rPr>
        <w:t>( hiçbiri / hiç biri )</w:t>
      </w:r>
    </w:p>
    <w:p w:rsidR="00223D9C" w:rsidRPr="00BD727A" w:rsidRDefault="00223D9C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282D64">
        <w:rPr>
          <w:rFonts w:ascii="Comic Sans MS" w:hAnsi="Comic Sans MS"/>
          <w:b/>
          <w:sz w:val="20"/>
          <w:szCs w:val="20"/>
        </w:rPr>
        <w:t>5. Aşağıdaki cümlelerdeki fiilleri iş, oluş ve durum</w:t>
      </w:r>
      <w:r>
        <w:rPr>
          <w:rFonts w:ascii="Comic Sans MS" w:hAnsi="Comic Sans MS"/>
          <w:b/>
          <w:sz w:val="20"/>
          <w:szCs w:val="20"/>
        </w:rPr>
        <w:t xml:space="preserve"> fiili olarak </w:t>
      </w:r>
      <w:r w:rsidRPr="00282D64">
        <w:rPr>
          <w:rFonts w:ascii="Comic Sans MS" w:hAnsi="Comic Sans MS"/>
          <w:b/>
          <w:sz w:val="20"/>
          <w:szCs w:val="20"/>
        </w:rPr>
        <w:t xml:space="preserve"> sepetlerden uygun olanına yerleştiriniz</w:t>
      </w:r>
      <w:r>
        <w:rPr>
          <w:rFonts w:ascii="Comic Sans MS" w:hAnsi="Comic Sans MS"/>
          <w:b/>
          <w:sz w:val="20"/>
          <w:szCs w:val="20"/>
        </w:rPr>
        <w:t>. (20 puan)</w:t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27" type="#_x0000_t202" style="position:absolute;left:0;text-align:left;margin-left:398.2pt;margin-top:10.1pt;width:105.6pt;height:27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" fillcolor="#eaeaea" strokecolor="#5f5f5f" strokeweight="3pt">
            <v:stroke linestyle="thinThin"/>
            <v:textbox>
              <w:txbxContent>
                <w:p w:rsidR="00223D9C" w:rsidRPr="00F24E26" w:rsidRDefault="00223D9C" w:rsidP="00F24E26">
                  <w:pPr>
                    <w:ind w:right="-165"/>
                    <w:jc w:val="center"/>
                    <w:rPr>
                      <w:b/>
                    </w:rPr>
                  </w:pPr>
                  <w:r w:rsidRPr="00F24E26">
                    <w:rPr>
                      <w:b/>
                    </w:rPr>
                    <w:t xml:space="preserve">Oluş </w:t>
                  </w:r>
                  <w:r>
                    <w:rPr>
                      <w:b/>
                    </w:rPr>
                    <w:t>F</w:t>
                  </w:r>
                  <w:r w:rsidRPr="00F24E26">
                    <w:rPr>
                      <w:b/>
                    </w:rPr>
                    <w:t>iilleri</w:t>
                  </w:r>
                </w:p>
                <w:p w:rsidR="00223D9C" w:rsidRPr="0096130A" w:rsidRDefault="00223D9C" w:rsidP="00212821">
                  <w:pPr>
                    <w:ind w:right="-165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5" o:spid="_x0000_s1028" type="#_x0000_t135" alt="Kiremit" style="position:absolute;left:0;text-align:left;margin-left:276.3pt;margin-top:12.75pt;width:113.4pt;height:108pt;rotation:9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" fillcolor="#eaeaea" strokeweight="3pt">
            <v:fill r:id="rId7" o:title="" type="pattern"/>
            <v:stroke linestyle="thinThin"/>
            <v:textbox>
              <w:txbxContent>
                <w:p w:rsidR="00223D9C" w:rsidRDefault="00223D9C"/>
                <w:p w:rsidR="00223D9C" w:rsidRDefault="00223D9C" w:rsidP="004F6052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</w:p>
              </w:txbxContent>
            </v:textbox>
          </v:shape>
        </w:pict>
      </w:r>
      <w:r>
        <w:pict>
          <v:shape id="AutoShape 14" o:spid="_x0000_s1029" type="#_x0000_t135" alt="Kiremit" style="position:absolute;left:0;text-align:left;margin-left:150.3pt;margin-top:12.75pt;width:113.4pt;height:108pt;rotation: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" fillcolor="#eaeaea" strokecolor="#5f5f5f" strokeweight="3pt">
            <v:fill r:id="rId7" o:title="" type="pattern"/>
            <v:stroke linestyle="thinThin"/>
            <v:textbox>
              <w:txbxContent>
                <w:p w:rsidR="00223D9C" w:rsidRDefault="00223D9C"/>
                <w:p w:rsidR="00223D9C" w:rsidRDefault="00223D9C" w:rsidP="004F6052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  <w:r>
        <w:pict>
          <v:shape id="Text Box 25" o:spid="_x0000_s1030" type="#_x0000_t202" style="position:absolute;left:0;text-align:left;margin-left:279pt;margin-top:9.9pt;width:108pt;height:27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" fillcolor="#eaeaea" strokecolor="#5f5f5f" strokeweight="3pt">
            <v:stroke linestyle="thinThin"/>
            <v:textbox>
              <w:txbxContent>
                <w:p w:rsidR="00223D9C" w:rsidRPr="0096130A" w:rsidRDefault="00223D9C" w:rsidP="009613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Durum Fiilleri</w:t>
                  </w:r>
                </w:p>
              </w:txbxContent>
            </v:textbox>
          </v:shape>
        </w:pict>
      </w:r>
      <w:r>
        <w:pict>
          <v:shape id="Text Box 24" o:spid="_x0000_s1031" type="#_x0000_t202" style="position:absolute;left:0;text-align:left;margin-left:153pt;margin-top:9.9pt;width:108pt;height:27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" fillcolor="#eaeaea" strokecolor="#5a5a5a" strokeweight="3pt">
            <v:stroke linestyle="thinThin"/>
            <v:textbox>
              <w:txbxContent>
                <w:p w:rsidR="00223D9C" w:rsidRPr="0096130A" w:rsidRDefault="00223D9C" w:rsidP="0096130A">
                  <w:pPr>
                    <w:jc w:val="center"/>
                    <w:rPr>
                      <w:b/>
                    </w:rPr>
                  </w:pPr>
                  <w:r w:rsidRPr="0096130A">
                    <w:rPr>
                      <w:b/>
                    </w:rPr>
                    <w:t xml:space="preserve">İş </w:t>
                  </w:r>
                  <w:r>
                    <w:rPr>
                      <w:b/>
                    </w:rPr>
                    <w:t>F</w:t>
                  </w:r>
                  <w:r w:rsidRPr="0096130A">
                    <w:rPr>
                      <w:b/>
                    </w:rPr>
                    <w:t>iilleri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2D64">
        <w:rPr>
          <w:rFonts w:ascii="Comic Sans MS" w:hAnsi="Comic Sans MS"/>
          <w:sz w:val="20"/>
          <w:szCs w:val="20"/>
        </w:rPr>
        <w:t xml:space="preserve">Bu kitabı iki kere </w:t>
      </w:r>
      <w:r w:rsidRPr="00BC6186">
        <w:rPr>
          <w:rFonts w:ascii="Comic Sans MS" w:hAnsi="Comic Sans MS"/>
          <w:b/>
          <w:sz w:val="20"/>
          <w:szCs w:val="20"/>
          <w:u w:val="single"/>
        </w:rPr>
        <w:t>okudum</w:t>
      </w:r>
      <w:r w:rsidRPr="00282D64">
        <w:rPr>
          <w:rFonts w:ascii="Comic Sans MS" w:hAnsi="Comic Sans MS"/>
          <w:sz w:val="20"/>
          <w:szCs w:val="20"/>
        </w:rPr>
        <w:t>.</w:t>
      </w:r>
    </w:p>
    <w:p w:rsidR="00223D9C" w:rsidRDefault="00223D9C" w:rsidP="0096130A">
      <w:pPr>
        <w:tabs>
          <w:tab w:val="left" w:pos="1365"/>
          <w:tab w:val="left" w:pos="5850"/>
        </w:tabs>
        <w:ind w:left="-720"/>
        <w:rPr>
          <w:rFonts w:ascii="Comic Sans MS" w:hAnsi="Comic Sans MS"/>
          <w:sz w:val="20"/>
          <w:szCs w:val="20"/>
        </w:rPr>
      </w:pPr>
      <w:r>
        <w:pict>
          <v:shape id="AutoShape 16" o:spid="_x0000_s1032" type="#_x0000_t135" alt="Kiremit" style="position:absolute;left:0;text-align:left;margin-left:393.85pt;margin-top:.35pt;width:113.4pt;height:105.3pt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" fillcolor="#eaeaea" strokeweight="3pt">
            <v:fill r:id="rId7" o:title="" type="pattern"/>
            <v:stroke linestyle="thinThin"/>
            <v:textbox>
              <w:txbxContent>
                <w:p w:rsidR="00223D9C" w:rsidRDefault="00223D9C" w:rsidP="0096130A"/>
                <w:p w:rsidR="00223D9C" w:rsidRDefault="00223D9C" w:rsidP="004F6052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2D64">
        <w:rPr>
          <w:rFonts w:ascii="Comic Sans MS" w:hAnsi="Comic Sans MS"/>
          <w:sz w:val="20"/>
          <w:szCs w:val="20"/>
        </w:rPr>
        <w:t xml:space="preserve">Susuzluktan çiçekler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solmuş</w:t>
      </w:r>
      <w:r w:rsidRPr="00282D6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Saçlarınız çok fazla </w:t>
      </w:r>
      <w:r w:rsidRPr="00BC6186">
        <w:rPr>
          <w:rFonts w:ascii="Comic Sans MS" w:hAnsi="Comic Sans MS"/>
          <w:b/>
          <w:sz w:val="20"/>
          <w:szCs w:val="20"/>
          <w:u w:val="single"/>
        </w:rPr>
        <w:t>uzamış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Sabahları erken </w:t>
      </w:r>
      <w:r w:rsidRPr="00BC6186">
        <w:rPr>
          <w:rFonts w:ascii="Comic Sans MS" w:hAnsi="Comic Sans MS"/>
          <w:b/>
          <w:sz w:val="20"/>
          <w:szCs w:val="20"/>
          <w:u w:val="single"/>
        </w:rPr>
        <w:t>kalkarım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 w:rsidRPr="002853A0">
        <w:rPr>
          <w:rFonts w:ascii="Comic Sans MS" w:hAnsi="Comic Sans MS"/>
          <w:sz w:val="20"/>
          <w:szCs w:val="20"/>
        </w:rPr>
        <w:t xml:space="preserve"> Ondan bir haber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bekliyoruz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Anne ve babamı çok </w:t>
      </w:r>
      <w:r w:rsidRPr="00BC6186">
        <w:rPr>
          <w:rFonts w:ascii="Comic Sans MS" w:hAnsi="Comic Sans MS"/>
          <w:b/>
          <w:sz w:val="20"/>
          <w:szCs w:val="20"/>
          <w:u w:val="single"/>
        </w:rPr>
        <w:t>seviyorum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23D9C" w:rsidRPr="00BC6186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 w:rsidRPr="00BC6186">
        <w:rPr>
          <w:rFonts w:ascii="Comic Sans MS" w:hAnsi="Comic Sans MS"/>
          <w:b/>
          <w:sz w:val="20"/>
          <w:szCs w:val="20"/>
        </w:rPr>
        <w:sym w:font="Wingdings" w:char="F053"/>
      </w:r>
      <w:r w:rsidRPr="00BC6186">
        <w:rPr>
          <w:rFonts w:ascii="Comic Sans MS" w:hAnsi="Comic Sans MS"/>
          <w:b/>
          <w:sz w:val="20"/>
          <w:szCs w:val="20"/>
        </w:rPr>
        <w:t xml:space="preserve"> </w:t>
      </w:r>
      <w:r w:rsidRPr="00BC6186">
        <w:rPr>
          <w:rFonts w:ascii="Comic Sans MS" w:hAnsi="Comic Sans MS"/>
          <w:sz w:val="20"/>
          <w:szCs w:val="20"/>
        </w:rPr>
        <w:t xml:space="preserve">Bahar gelince papatyalar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açtı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Elbiseleri çok </w:t>
      </w:r>
      <w:r w:rsidRPr="004A0E37">
        <w:rPr>
          <w:rFonts w:ascii="Comic Sans MS" w:hAnsi="Comic Sans MS"/>
          <w:b/>
          <w:sz w:val="20"/>
          <w:szCs w:val="20"/>
          <w:u w:val="single"/>
        </w:rPr>
        <w:t>eskimişti</w:t>
      </w:r>
      <w:r>
        <w:rPr>
          <w:rFonts w:ascii="Comic Sans MS" w:hAnsi="Comic Sans MS"/>
          <w:sz w:val="20"/>
          <w:szCs w:val="20"/>
        </w:rPr>
        <w:t>.</w:t>
      </w:r>
    </w:p>
    <w:p w:rsidR="00223D9C" w:rsidRPr="00BC6186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sz w:val="20"/>
          <w:szCs w:val="20"/>
        </w:rPr>
        <w:t xml:space="preserve"> Bahçe kapısını M</w:t>
      </w:r>
      <w:r w:rsidRPr="00BC6186">
        <w:rPr>
          <w:rFonts w:ascii="Comic Sans MS" w:hAnsi="Comic Sans MS"/>
          <w:sz w:val="20"/>
          <w:szCs w:val="20"/>
        </w:rPr>
        <w:t xml:space="preserve">ehmet </w:t>
      </w:r>
      <w:r w:rsidRPr="00BC6186">
        <w:rPr>
          <w:rFonts w:ascii="Comic Sans MS" w:hAnsi="Comic Sans MS"/>
          <w:b/>
          <w:sz w:val="20"/>
          <w:szCs w:val="20"/>
          <w:u w:val="single"/>
        </w:rPr>
        <w:t>açtı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223D9C" w:rsidRDefault="00223D9C" w:rsidP="00BC6186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C6186">
        <w:rPr>
          <w:rFonts w:ascii="Comic Sans MS" w:hAnsi="Comic Sans MS"/>
          <w:sz w:val="20"/>
          <w:szCs w:val="20"/>
        </w:rPr>
        <w:t xml:space="preserve">Yukarıya çıkmak için on beş dakika </w:t>
      </w:r>
      <w:r w:rsidRPr="00BC6186">
        <w:rPr>
          <w:rFonts w:ascii="Comic Sans MS" w:hAnsi="Comic Sans MS"/>
          <w:b/>
          <w:sz w:val="20"/>
          <w:szCs w:val="20"/>
          <w:u w:val="single"/>
        </w:rPr>
        <w:t>yürüdük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223D9C" w:rsidRDefault="00223D9C" w:rsidP="00282D64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>
        <w:pict>
          <v:roundrect id="Yuvarlatılmış Dikdörtgen 4" o:spid="_x0000_s1033" style="position:absolute;left:0;text-align:left;margin-left:-42.35pt;margin-top:5.75pt;width:539.25pt;height:60pt;z-index:-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" strokeweight="2pt">
            <v:stroke dashstyle="3 1"/>
          </v:roundrect>
        </w:pict>
      </w:r>
    </w:p>
    <w:p w:rsidR="00223D9C" w:rsidRDefault="00223D9C" w:rsidP="00F24E26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F24E26">
        <w:rPr>
          <w:rFonts w:ascii="Comic Sans MS" w:hAnsi="Comic Sans MS"/>
          <w:b/>
          <w:sz w:val="20"/>
          <w:szCs w:val="20"/>
        </w:rPr>
        <w:t xml:space="preserve">6. Aşağıdaki cümlelerde </w:t>
      </w:r>
      <w:r>
        <w:rPr>
          <w:rFonts w:ascii="Comic Sans MS" w:hAnsi="Comic Sans MS"/>
          <w:b/>
          <w:sz w:val="20"/>
          <w:szCs w:val="20"/>
        </w:rPr>
        <w:t xml:space="preserve">yay ayraçlı </w:t>
      </w:r>
      <w:r w:rsidRPr="00F24E26">
        <w:rPr>
          <w:rFonts w:ascii="Comic Sans MS" w:hAnsi="Comic Sans MS"/>
          <w:b/>
          <w:sz w:val="20"/>
          <w:szCs w:val="20"/>
        </w:rPr>
        <w:t>yerlere uygun noktalama işaretlerini getiriniz. (5 puan)</w:t>
      </w:r>
    </w:p>
    <w:p w:rsidR="00223D9C" w:rsidRPr="00F24E26" w:rsidRDefault="00223D9C" w:rsidP="00F24E26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</w:p>
    <w:p w:rsidR="00223D9C" w:rsidRPr="00F24E26" w:rsidRDefault="00223D9C" w:rsidP="00F24E26">
      <w:pPr>
        <w:numPr>
          <w:ilvl w:val="0"/>
          <w:numId w:val="8"/>
        </w:numPr>
        <w:tabs>
          <w:tab w:val="left" w:pos="1365"/>
        </w:tabs>
        <w:ind w:left="-142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İhsan Oktay Anar </w:t>
      </w:r>
      <w:r w:rsidRPr="00F24E26">
        <w:rPr>
          <w:rFonts w:ascii="Comic Sans MS" w:hAnsi="Comic Sans MS"/>
          <w:sz w:val="20"/>
          <w:szCs w:val="20"/>
        </w:rPr>
        <w:t>(   )</w:t>
      </w:r>
      <w:r>
        <w:rPr>
          <w:rFonts w:ascii="Comic Sans MS" w:hAnsi="Comic Sans MS"/>
          <w:sz w:val="20"/>
          <w:szCs w:val="20"/>
        </w:rPr>
        <w:t xml:space="preserve"> Yedinci Gün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  <w:r>
        <w:rPr>
          <w:rFonts w:ascii="Comic Sans MS" w:hAnsi="Comic Sans MS"/>
          <w:sz w:val="20"/>
          <w:szCs w:val="20"/>
        </w:rPr>
        <w:t xml:space="preserve"> İletişim Yayınları</w:t>
      </w:r>
      <w:r w:rsidRPr="00F24E26">
        <w:rPr>
          <w:rFonts w:ascii="Comic Sans MS" w:hAnsi="Comic Sans MS"/>
          <w:sz w:val="20"/>
          <w:szCs w:val="20"/>
        </w:rPr>
        <w:t xml:space="preserve"> (    )</w:t>
      </w:r>
      <w:r>
        <w:rPr>
          <w:rFonts w:ascii="Comic Sans MS" w:hAnsi="Comic Sans MS"/>
          <w:sz w:val="20"/>
          <w:szCs w:val="20"/>
        </w:rPr>
        <w:t xml:space="preserve"> İstanbul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  <w:r>
        <w:rPr>
          <w:rFonts w:ascii="Comic Sans MS" w:hAnsi="Comic Sans MS"/>
          <w:sz w:val="20"/>
          <w:szCs w:val="20"/>
        </w:rPr>
        <w:t xml:space="preserve"> 2012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</w:p>
    <w:p w:rsidR="00223D9C" w:rsidRPr="00F24E26" w:rsidRDefault="00223D9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23D9C" w:rsidRDefault="00223D9C" w:rsidP="004F6052">
      <w:pPr>
        <w:tabs>
          <w:tab w:val="left" w:pos="661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6615"/>
        </w:tabs>
        <w:ind w:right="-1008"/>
        <w:rPr>
          <w:rFonts w:ascii="Comic Sans MS" w:hAnsi="Comic Sans MS"/>
          <w:b/>
          <w:sz w:val="20"/>
          <w:szCs w:val="20"/>
        </w:rPr>
      </w:pPr>
      <w:r>
        <w:pict>
          <v:roundrect id="Yuvarlatılmış Dikdörtgen 1" o:spid="_x0000_s1034" style="position:absolute;margin-left:-47.6pt;margin-top:-13.5pt;width:548.25pt;height:163.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" strokeweight="2pt">
            <v:textbox>
              <w:txbxContent>
                <w:tbl>
                  <w:tblPr>
                    <w:tblW w:w="0" w:type="auto"/>
                    <w:tblInd w:w="34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3299"/>
                    <w:gridCol w:w="419"/>
                    <w:gridCol w:w="2643"/>
                    <w:gridCol w:w="441"/>
                  </w:tblGrid>
                  <w:tr w:rsidR="00223D9C" w:rsidRPr="003F6C03" w:rsidTr="00050E50">
                    <w:trPr>
                      <w:trHeight w:val="274"/>
                    </w:trPr>
                    <w:tc>
                      <w:tcPr>
                        <w:tcW w:w="329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Cümleler</w:t>
                        </w:r>
                      </w:p>
                    </w:tc>
                    <w:tc>
                      <w:tcPr>
                        <w:tcW w:w="41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Haber (Bildirme) Kipleri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223D9C" w:rsidRPr="00050E50" w:rsidRDefault="00223D9C" w:rsidP="00050E5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23D9C" w:rsidRPr="003F6C03" w:rsidTr="00050E50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223D9C" w:rsidRPr="00050E50" w:rsidRDefault="00223D9C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Yüzünüz sararmış.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Gelecek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223D9C" w:rsidRPr="00050E50" w:rsidRDefault="00223D9C" w:rsidP="00050E5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</w:tr>
                  <w:tr w:rsidR="00223D9C" w:rsidRPr="003F6C03" w:rsidTr="00050E50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223D9C" w:rsidRPr="00050E50" w:rsidRDefault="00223D9C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Tanıştığımıza memnun oldum.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Duyulan Geçmiş Z.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223D9C" w:rsidRPr="00050E50" w:rsidRDefault="00223D9C" w:rsidP="00050E5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223D9C" w:rsidRPr="003F6C03" w:rsidTr="00050E50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223D9C" w:rsidRPr="00050E50" w:rsidRDefault="00223D9C" w:rsidP="00C23C0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Her akşam kitap okurum.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Şimidiki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223D9C" w:rsidRPr="00050E50" w:rsidRDefault="00223D9C" w:rsidP="00050E5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223D9C" w:rsidRPr="003F6C03" w:rsidTr="00050E50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223D9C" w:rsidRPr="00050E50" w:rsidRDefault="00223D9C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Öğretmenimiz yazılı yapacak.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Geniş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223D9C" w:rsidRPr="00050E50" w:rsidRDefault="00223D9C" w:rsidP="00050E5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223D9C" w:rsidRPr="003F6C03" w:rsidTr="00050E50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223D9C" w:rsidRPr="00554FEC" w:rsidRDefault="00223D9C" w:rsidP="00C23C0D">
                        <w:r w:rsidRPr="00050E50">
                          <w:rPr>
                            <w:sz w:val="20"/>
                            <w:szCs w:val="20"/>
                          </w:rPr>
                          <w:t>Niçin do</w:t>
                        </w: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ruyu söylemekten çekiniyorsun?</w:t>
                        </w:r>
                      </w:p>
                    </w:tc>
                    <w:tc>
                      <w:tcPr>
                        <w:tcW w:w="419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223D9C" w:rsidRPr="00050E50" w:rsidRDefault="00223D9C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Görülen Geçmiş Z.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223D9C" w:rsidRPr="00050E50" w:rsidRDefault="00223D9C" w:rsidP="00050E5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50E5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</w:tr>
                </w:tbl>
                <w:p w:rsidR="00223D9C" w:rsidRDefault="00223D9C" w:rsidP="003F6C03">
                  <w:pPr>
                    <w:jc w:val="center"/>
                  </w:pPr>
                </w:p>
              </w:txbxContent>
            </v:textbox>
          </v:roundrect>
        </w:pict>
      </w:r>
      <w: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35" type="#_x0000_t13" style="position:absolute;margin-left:-37.85pt;margin-top:3.75pt;width:163.5pt;height:131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" adj="17572,1998" strokeweight="2pt">
            <v:stroke dashstyle="dash"/>
            <v:textbox>
              <w:txbxContent>
                <w:p w:rsidR="00223D9C" w:rsidRPr="003F6C03" w:rsidRDefault="00223D9C" w:rsidP="003F6C0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 Yan</w:t>
                  </w:r>
                  <w:r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daki cümlelerin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fiilleri, haber (zaman) </w:t>
                  </w:r>
                  <w:r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kipinin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 zamanında çekimlenmiştir. Eşleştiriniz. (10 puan)</w:t>
                  </w:r>
                </w:p>
              </w:txbxContent>
            </v:textbox>
          </v:shape>
        </w:pict>
      </w: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Default="00223D9C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223D9C" w:rsidRPr="009D2158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</w:t>
      </w:r>
      <w:r w:rsidRPr="009D2158">
        <w:rPr>
          <w:rFonts w:ascii="Comic Sans MS" w:hAnsi="Comic Sans MS"/>
          <w:b/>
          <w:sz w:val="20"/>
          <w:szCs w:val="20"/>
        </w:rPr>
        <w:t>Aşağıda verilen kompozisyon konularından seçtiğiniz birini yuvarlak içine alarak, kompozisyon kurallarına uygun bir metin oluşturunuz. (</w:t>
      </w:r>
      <w:r>
        <w:rPr>
          <w:rFonts w:ascii="Comic Sans MS" w:hAnsi="Comic Sans MS"/>
          <w:b/>
          <w:sz w:val="20"/>
          <w:szCs w:val="20"/>
        </w:rPr>
        <w:t>25</w:t>
      </w:r>
      <w:r w:rsidRPr="009D2158">
        <w:rPr>
          <w:rFonts w:ascii="Comic Sans MS" w:hAnsi="Comic Sans MS"/>
          <w:b/>
          <w:sz w:val="20"/>
          <w:szCs w:val="20"/>
        </w:rPr>
        <w:t xml:space="preserve"> p</w:t>
      </w:r>
      <w:r>
        <w:rPr>
          <w:rFonts w:ascii="Comic Sans MS" w:hAnsi="Comic Sans MS"/>
          <w:b/>
          <w:sz w:val="20"/>
          <w:szCs w:val="20"/>
        </w:rPr>
        <w:t>ua</w:t>
      </w:r>
      <w:r w:rsidRPr="009D2158">
        <w:rPr>
          <w:rFonts w:ascii="Comic Sans MS" w:hAnsi="Comic Sans MS"/>
          <w:b/>
          <w:sz w:val="20"/>
          <w:szCs w:val="20"/>
        </w:rPr>
        <w:t>n)</w:t>
      </w:r>
    </w:p>
    <w:p w:rsidR="00223D9C" w:rsidRPr="009D2158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 xml:space="preserve">a. “ Herkes kendi kapısının önünü süpürse, her  yer tertemiz olur.” (Goethe) </w:t>
      </w:r>
    </w:p>
    <w:p w:rsidR="00223D9C" w:rsidRPr="009D2158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b. “Ölen insan mıdır, ondan kalacak şey: eseri; Bir eşek göçtü mü, ondan da nihayet semeri.”</w:t>
      </w:r>
      <w:r w:rsidRPr="009D2158">
        <w:rPr>
          <w:rFonts w:ascii="Comic Sans MS" w:hAnsi="Comic Sans MS"/>
          <w:sz w:val="20"/>
          <w:szCs w:val="20"/>
        </w:rPr>
        <w:tab/>
        <w:t>(Mehmet Akif Ersoy)</w:t>
      </w:r>
    </w:p>
    <w:p w:rsidR="00223D9C" w:rsidRPr="009D2158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c. “Umudunu kaybeden insanın başka kaybedecek bir  şeyi yoktur.”</w:t>
      </w:r>
    </w:p>
    <w:p w:rsidR="00223D9C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d. “Hayatta en hakiki (gerçek ) mürşit( yol gösterici, kılavuz) ilimdir.(bilimdir.)” (Mustafa Kemal ATATÜRK)</w:t>
      </w:r>
    </w:p>
    <w:p w:rsidR="00223D9C" w:rsidRPr="00AB6D37" w:rsidRDefault="00223D9C" w:rsidP="009D2158">
      <w:pPr>
        <w:ind w:left="360"/>
        <w:jc w:val="center"/>
        <w:rPr>
          <w:rFonts w:ascii="Cataneo BT" w:hAnsi="Cataneo BT"/>
          <w:b/>
          <w:sz w:val="40"/>
          <w:szCs w:val="40"/>
        </w:rPr>
      </w:pP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AB6D37">
        <w:rPr>
          <w:rFonts w:ascii="Cataneo BT Tur" w:hAnsi="Cataneo BT Tur"/>
          <w:b/>
        </w:rPr>
        <w:t>BAŞARILAR DİLERİM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223D9C" w:rsidRDefault="00223D9C" w:rsidP="009D2158">
      <w:pPr>
        <w:jc w:val="center"/>
        <w:rPr>
          <w:rStyle w:val="Strong"/>
          <w:rFonts w:eastAsia="SimSun"/>
          <w:b w:val="0"/>
          <w:bCs/>
          <w:sz w:val="22"/>
          <w:szCs w:val="22"/>
        </w:rPr>
      </w:pPr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0" o:spid="_x0000_s1036" type="#_x0000_t98" style="position:absolute;left:0;text-align:left;margin-left:-51.35pt;margin-top:.8pt;width:549pt;height:546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" adj="682">
            <v:textbox>
              <w:txbxContent>
                <w:p w:rsidR="00223D9C" w:rsidRPr="0028299A" w:rsidRDefault="00223D9C" w:rsidP="009D2158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223D9C" w:rsidRPr="00B0437B" w:rsidRDefault="00223D9C" w:rsidP="009D21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C036DF">
        <w:rPr>
          <w:rFonts w:ascii="Cataneo BT Tur" w:hAnsi="Cataneo BT Tur"/>
          <w:b/>
        </w:rPr>
        <w:t>YUNUS KÖSE – Türkçe Öğretmeni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223D9C" w:rsidRPr="009D2158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</w:p>
    <w:p w:rsidR="00223D9C" w:rsidRPr="00282D64" w:rsidRDefault="00223D9C" w:rsidP="009D2158">
      <w:pPr>
        <w:tabs>
          <w:tab w:val="left" w:pos="1365"/>
        </w:tabs>
        <w:ind w:left="-709" w:right="-1008"/>
        <w:rPr>
          <w:rFonts w:ascii="Comic Sans MS" w:hAnsi="Comic Sans MS"/>
          <w:b/>
          <w:sz w:val="20"/>
          <w:szCs w:val="20"/>
        </w:rPr>
      </w:pPr>
    </w:p>
    <w:sectPr w:rsidR="00223D9C" w:rsidRPr="00282D64" w:rsidSect="002853A0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taneo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Cataneo BT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5" type="#_x0000_t136" style="width:27pt;height:13.5pt" o:bullet="t">
        <v:shadow color="#868686"/>
        <v:textpath style="font-family:&quot;Comic Sans MS&quot;;font-size:10pt;v-text-kern:t" trim="t" fitpath="t" string="Kanun"/>
      </v:shape>
    </w:pict>
  </w:numPicBullet>
  <w:abstractNum w:abstractNumId="0">
    <w:nsid w:val="1980782F"/>
    <w:multiLevelType w:val="multilevel"/>
    <w:tmpl w:val="A2B8F6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4804DB0"/>
    <w:multiLevelType w:val="multilevel"/>
    <w:tmpl w:val="A2B8F6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5230DDC"/>
    <w:multiLevelType w:val="hybridMultilevel"/>
    <w:tmpl w:val="EA601AD4"/>
    <w:lvl w:ilvl="0" w:tplc="8206B734">
      <w:start w:val="1"/>
      <w:numFmt w:val="bullet"/>
      <w:lvlText w:val="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EB65F0"/>
    <w:multiLevelType w:val="hybridMultilevel"/>
    <w:tmpl w:val="D62256FE"/>
    <w:lvl w:ilvl="0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2C303F"/>
    <w:multiLevelType w:val="hybridMultilevel"/>
    <w:tmpl w:val="2758A362"/>
    <w:lvl w:ilvl="0" w:tplc="8206B734">
      <w:start w:val="1"/>
      <w:numFmt w:val="bullet"/>
      <w:lvlText w:val="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69344789"/>
    <w:multiLevelType w:val="hybridMultilevel"/>
    <w:tmpl w:val="833AAAFA"/>
    <w:lvl w:ilvl="0" w:tplc="FE1E5A14">
      <w:start w:val="1"/>
      <w:numFmt w:val="bullet"/>
      <w:lvlText w:val="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color w:val="auto"/>
      </w:rPr>
    </w:lvl>
    <w:lvl w:ilvl="1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770B352A"/>
    <w:multiLevelType w:val="hybridMultilevel"/>
    <w:tmpl w:val="A2B8F6BE"/>
    <w:lvl w:ilvl="0" w:tplc="779E5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A2D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61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8D5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14B1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94B1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D02A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6CEE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24D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77474ED"/>
    <w:multiLevelType w:val="hybridMultilevel"/>
    <w:tmpl w:val="C430FA0E"/>
    <w:lvl w:ilvl="0" w:tplc="A4F862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A46"/>
    <w:rsid w:val="00050E50"/>
    <w:rsid w:val="000634B3"/>
    <w:rsid w:val="00065651"/>
    <w:rsid w:val="0009199E"/>
    <w:rsid w:val="00095B69"/>
    <w:rsid w:val="00212821"/>
    <w:rsid w:val="00223D9C"/>
    <w:rsid w:val="0024627B"/>
    <w:rsid w:val="0028299A"/>
    <w:rsid w:val="00282D64"/>
    <w:rsid w:val="002853A0"/>
    <w:rsid w:val="002903AD"/>
    <w:rsid w:val="003131C2"/>
    <w:rsid w:val="003B4A7E"/>
    <w:rsid w:val="003F6C03"/>
    <w:rsid w:val="00483ABB"/>
    <w:rsid w:val="004A0E37"/>
    <w:rsid w:val="004F6052"/>
    <w:rsid w:val="005233D1"/>
    <w:rsid w:val="00554FEC"/>
    <w:rsid w:val="005D121B"/>
    <w:rsid w:val="005E2E55"/>
    <w:rsid w:val="00602094"/>
    <w:rsid w:val="00612196"/>
    <w:rsid w:val="00672266"/>
    <w:rsid w:val="007112B8"/>
    <w:rsid w:val="00745E35"/>
    <w:rsid w:val="008A281E"/>
    <w:rsid w:val="0096130A"/>
    <w:rsid w:val="009726EB"/>
    <w:rsid w:val="009A6A4A"/>
    <w:rsid w:val="009D2158"/>
    <w:rsid w:val="009F6D20"/>
    <w:rsid w:val="00A16AB6"/>
    <w:rsid w:val="00A533CA"/>
    <w:rsid w:val="00AB6D37"/>
    <w:rsid w:val="00AF391F"/>
    <w:rsid w:val="00B0437B"/>
    <w:rsid w:val="00B16BA8"/>
    <w:rsid w:val="00B31A46"/>
    <w:rsid w:val="00B52AAA"/>
    <w:rsid w:val="00BA3CBC"/>
    <w:rsid w:val="00BC2173"/>
    <w:rsid w:val="00BC6186"/>
    <w:rsid w:val="00BD4174"/>
    <w:rsid w:val="00BD727A"/>
    <w:rsid w:val="00BF1A19"/>
    <w:rsid w:val="00C036DF"/>
    <w:rsid w:val="00C23C0D"/>
    <w:rsid w:val="00C2699B"/>
    <w:rsid w:val="00C72361"/>
    <w:rsid w:val="00D02AEA"/>
    <w:rsid w:val="00D300F4"/>
    <w:rsid w:val="00F24E26"/>
    <w:rsid w:val="00F66A66"/>
    <w:rsid w:val="00F7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A46"/>
    <w:rPr>
      <w:noProof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3C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4F60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F6052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3F6C03"/>
    <w:pPr>
      <w:spacing w:after="200"/>
    </w:pPr>
    <w:rPr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99"/>
    <w:qFormat/>
    <w:rsid w:val="009D2158"/>
    <w:rPr>
      <w:rFonts w:cs="Times New Roman"/>
      <w:b/>
    </w:rPr>
  </w:style>
  <w:style w:type="character" w:styleId="Hyperlink">
    <w:name w:val="Hyperlink"/>
    <w:basedOn w:val="DefaultParagraphFont"/>
    <w:uiPriority w:val="99"/>
    <w:rsid w:val="007112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406</Words>
  <Characters>2319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2009-2010 EĞİTİM-ÖĞRETİM YILI</dc:title>
  <dc:subject/>
  <dc:creator>www.sorubak.com; HOME</dc:creator>
  <cp:keywords>www.sorubak.com</cp:keywords>
  <dc:description/>
  <cp:lastModifiedBy>edanur</cp:lastModifiedBy>
  <cp:revision>7</cp:revision>
  <cp:lastPrinted>2009-11-11T05:32:00Z</cp:lastPrinted>
  <dcterms:created xsi:type="dcterms:W3CDTF">2012-11-11T20:33:00Z</dcterms:created>
  <dcterms:modified xsi:type="dcterms:W3CDTF">2012-11-11T22:12:00Z</dcterms:modified>
</cp:coreProperties>
</file>