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7ED" w:rsidRDefault="00F437ED" w:rsidP="00A1160D">
      <w:pPr>
        <w:jc w:val="center"/>
        <w:rPr>
          <w:b/>
          <w:bCs/>
        </w:rPr>
      </w:pPr>
      <w:r>
        <w:rPr>
          <w:b/>
          <w:bCs/>
        </w:rPr>
        <w:t>2012-2013  EĞİTİM VE ÖĞRETİM YILI YENİKÖY İÖO 1.DÖNEM 7.SINIFLAR  İNGİLİZCE DERSİ 2. SINAV SORULARI</w:t>
      </w:r>
    </w:p>
    <w:p w:rsidR="00F437ED" w:rsidRDefault="00F437ED" w:rsidP="00A1160D">
      <w:pPr>
        <w:rPr>
          <w:b/>
          <w:bCs/>
        </w:rPr>
      </w:pPr>
      <w:r>
        <w:rPr>
          <w:b/>
          <w:bCs/>
        </w:rPr>
        <w:t>ADI-SOYADI:                                                NOSU:                                                 (1)</w:t>
      </w:r>
    </w:p>
    <w:p w:rsidR="00F437ED" w:rsidRPr="00F72EAA" w:rsidRDefault="00F437ED" w:rsidP="00F72EAA">
      <w:pPr>
        <w:pStyle w:val="NoSpacing"/>
        <w:rPr>
          <w:b/>
          <w:bCs/>
        </w:rPr>
      </w:pPr>
      <w:r w:rsidRPr="00F72EAA">
        <w:rPr>
          <w:b/>
          <w:bCs/>
        </w:rPr>
        <w:t xml:space="preserve">A)COMPLETE THE SENTENCES WİTH </w:t>
      </w:r>
      <w:r>
        <w:rPr>
          <w:b/>
          <w:bCs/>
          <w:u w:val="single"/>
        </w:rPr>
        <w:t>COMPA</w:t>
      </w:r>
      <w:r w:rsidRPr="00F72EAA">
        <w:rPr>
          <w:b/>
          <w:bCs/>
          <w:u w:val="single"/>
        </w:rPr>
        <w:t>RATİVE FORMS</w:t>
      </w:r>
      <w:r w:rsidRPr="00F72EAA">
        <w:rPr>
          <w:b/>
          <w:bCs/>
        </w:rPr>
        <w:t xml:space="preserve"> OF THE ADJECTİVES.</w:t>
      </w:r>
    </w:p>
    <w:p w:rsidR="00F437ED" w:rsidRPr="00F72EAA" w:rsidRDefault="00F437ED" w:rsidP="00F72EAA">
      <w:pPr>
        <w:pStyle w:val="NoSpacing"/>
        <w:rPr>
          <w:b/>
          <w:bCs/>
        </w:rPr>
      </w:pPr>
      <w:r w:rsidRPr="00F72EAA">
        <w:rPr>
          <w:b/>
          <w:bCs/>
        </w:rPr>
        <w:t>5x3:15</w:t>
      </w:r>
    </w:p>
    <w:p w:rsidR="00F437ED" w:rsidRDefault="00F437ED" w:rsidP="00F72EAA">
      <w:pPr>
        <w:pStyle w:val="NoSpacing"/>
      </w:pPr>
    </w:p>
    <w:p w:rsidR="00F437ED" w:rsidRDefault="00F437ED" w:rsidP="00F72EAA">
      <w:pPr>
        <w:pStyle w:val="NoSpacing"/>
      </w:pPr>
      <w:r>
        <w:t>1) Tigers are ..................................than  turtles. (fast)</w:t>
      </w:r>
    </w:p>
    <w:p w:rsidR="00F437ED" w:rsidRDefault="00F437ED" w:rsidP="00F72EAA">
      <w:pPr>
        <w:pStyle w:val="NoSpacing"/>
      </w:pPr>
      <w:r>
        <w:t>2)A bicycle is.................................than  a car.(slow)</w:t>
      </w:r>
    </w:p>
    <w:p w:rsidR="00F437ED" w:rsidRDefault="00F437ED" w:rsidP="00F72EAA">
      <w:pPr>
        <w:pStyle w:val="NoSpacing"/>
      </w:pPr>
      <w:r>
        <w:t>3)Mount Uludağ  is............................than  Mount Ağrı.(high)</w:t>
      </w:r>
    </w:p>
    <w:p w:rsidR="00F437ED" w:rsidRDefault="00F437ED" w:rsidP="00F72EAA">
      <w:pPr>
        <w:pStyle w:val="NoSpacing"/>
      </w:pPr>
      <w:r>
        <w:t>4)İstanbul  is .....................................than  Bilecik.(crowded)</w:t>
      </w:r>
    </w:p>
    <w:p w:rsidR="00F437ED" w:rsidRDefault="00F437ED" w:rsidP="00F72EAA">
      <w:pPr>
        <w:pStyle w:val="NoSpacing"/>
      </w:pPr>
      <w:r>
        <w:t>5)Basketball  is....................................than  cycling.(exciting)</w:t>
      </w:r>
    </w:p>
    <w:p w:rsidR="00F437ED" w:rsidRDefault="00F437ED" w:rsidP="00F72EAA">
      <w:pPr>
        <w:pStyle w:val="NoSpacing"/>
      </w:pPr>
    </w:p>
    <w:p w:rsidR="00F437ED" w:rsidRPr="00DE35F1" w:rsidRDefault="00F437ED" w:rsidP="004D1500">
      <w:pPr>
        <w:pStyle w:val="NoSpacing"/>
        <w:rPr>
          <w:b/>
          <w:bCs/>
          <w:sz w:val="18"/>
          <w:szCs w:val="18"/>
        </w:rPr>
      </w:pPr>
      <w:r w:rsidRPr="00DE35F1">
        <w:rPr>
          <w:b/>
          <w:bCs/>
          <w:sz w:val="18"/>
          <w:szCs w:val="18"/>
        </w:rPr>
        <w:t xml:space="preserve">B)MAKE   SENTENCES BY LOOKİNG THE PİCTURES AND USİNG THE </w:t>
      </w:r>
      <w:r w:rsidRPr="00DE35F1">
        <w:rPr>
          <w:b/>
          <w:bCs/>
          <w:sz w:val="18"/>
          <w:szCs w:val="18"/>
          <w:u w:val="single"/>
        </w:rPr>
        <w:t>SUPERLATIVES.</w:t>
      </w:r>
      <w:r>
        <w:rPr>
          <w:b/>
          <w:bCs/>
          <w:sz w:val="18"/>
          <w:szCs w:val="18"/>
          <w:u w:val="single"/>
        </w:rPr>
        <w:t>(5X3:15</w:t>
      </w:r>
      <w:r w:rsidRPr="00DE35F1">
        <w:rPr>
          <w:b/>
          <w:bCs/>
          <w:sz w:val="18"/>
          <w:szCs w:val="18"/>
          <w:u w:val="single"/>
        </w:rPr>
        <w:t>)</w:t>
      </w:r>
    </w:p>
    <w:p w:rsidR="00F437ED" w:rsidRDefault="00F437ED" w:rsidP="00F72EAA">
      <w:pPr>
        <w:pStyle w:val="NoSpacing"/>
        <w:rPr>
          <w:b/>
          <w:bCs/>
        </w:rPr>
      </w:pPr>
    </w:p>
    <w:p w:rsidR="00F437ED" w:rsidRDefault="00F437ED" w:rsidP="005F5C09">
      <w:pPr>
        <w:pStyle w:val="NoSpacing"/>
      </w:pPr>
      <w:r w:rsidRPr="006701EA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4" o:spid="_x0000_i1025" type="#_x0000_t75" style="width:94.5pt;height:97.5pt;visibility:visible">
            <v:imagedata r:id="rId7" o:title=""/>
          </v:shape>
        </w:pict>
      </w:r>
      <w:r>
        <w:t xml:space="preserve">      </w:t>
      </w:r>
      <w:r w:rsidRPr="006701EA">
        <w:rPr>
          <w:noProof/>
          <w:lang w:eastAsia="tr-TR"/>
        </w:rPr>
        <w:pict>
          <v:shape id="Resim 43" o:spid="_x0000_i1026" type="#_x0000_t75" style="width:67.5pt;height:113.25pt;visibility:visible">
            <v:imagedata r:id="rId8" o:title=""/>
          </v:shape>
        </w:pict>
      </w:r>
      <w:r>
        <w:t xml:space="preserve">        </w:t>
      </w:r>
      <w:r w:rsidRPr="006701EA">
        <w:rPr>
          <w:noProof/>
          <w:lang w:eastAsia="tr-TR"/>
        </w:rPr>
        <w:pict>
          <v:shape id="Resim 44" o:spid="_x0000_i1027" type="#_x0000_t75" style="width:105pt;height:107.25pt;visibility:visible">
            <v:imagedata r:id="rId9" o:title=""/>
          </v:shape>
        </w:pict>
      </w:r>
      <w:r>
        <w:t xml:space="preserve">   </w:t>
      </w:r>
      <w:r w:rsidRPr="006701EA">
        <w:rPr>
          <w:noProof/>
          <w:lang w:eastAsia="tr-TR"/>
        </w:rPr>
        <w:pict>
          <v:shape id="Resim 45" o:spid="_x0000_i1028" type="#_x0000_t75" style="width:75pt;height:78.75pt;visibility:visible">
            <v:imagedata r:id="rId10" o:title=""/>
          </v:shape>
        </w:pict>
      </w:r>
      <w:r w:rsidRPr="006701EA">
        <w:rPr>
          <w:noProof/>
          <w:lang w:eastAsia="tr-TR"/>
        </w:rPr>
        <w:pict>
          <v:shape id="Resim 46" o:spid="_x0000_i1029" type="#_x0000_t75" style="width:51pt;height:61.5pt;visibility:visible">
            <v:imagedata r:id="rId11" o:title=""/>
          </v:shape>
        </w:pict>
      </w:r>
    </w:p>
    <w:p w:rsidR="00F437ED" w:rsidRDefault="00F437ED" w:rsidP="005F5C09">
      <w:pPr>
        <w:pStyle w:val="NoSpacing"/>
      </w:pPr>
    </w:p>
    <w:p w:rsidR="00F437ED" w:rsidRDefault="00F437ED" w:rsidP="005F5C09">
      <w:pPr>
        <w:pStyle w:val="NoSpacing"/>
      </w:pPr>
      <w:r>
        <w:t xml:space="preserve">       ALİ                                        VELİ                                 ZEKİ               SEVGİ              TWEETY</w:t>
      </w:r>
    </w:p>
    <w:p w:rsidR="00F437ED" w:rsidRDefault="00F437ED" w:rsidP="005F5C09">
      <w:pPr>
        <w:pStyle w:val="NoSpacing"/>
      </w:pPr>
      <w:r>
        <w:rPr>
          <w:noProof/>
          <w:lang w:eastAsia="tr-TR"/>
        </w:rPr>
        <w:pict>
          <v:rect id="_x0000_s1026" style="position:absolute;margin-left:408.4pt;margin-top:5.8pt;width:77.25pt;height:128.25pt;z-index:251658240">
            <v:textbox>
              <w:txbxContent>
                <w:p w:rsidR="00F437ED" w:rsidRDefault="00F437ED" w:rsidP="00184ACB">
                  <w:r>
                    <w:t>FAT</w:t>
                  </w:r>
                </w:p>
                <w:p w:rsidR="00F437ED" w:rsidRDefault="00F437ED" w:rsidP="00184ACB">
                  <w:r>
                    <w:t>STRONG</w:t>
                  </w:r>
                </w:p>
                <w:p w:rsidR="00F437ED" w:rsidRDefault="00F437ED" w:rsidP="00184ACB">
                  <w:r>
                    <w:t>BEAUTİFUL</w:t>
                  </w:r>
                </w:p>
                <w:p w:rsidR="00F437ED" w:rsidRDefault="00F437ED" w:rsidP="00184ACB">
                  <w:r>
                    <w:t>SLİM</w:t>
                  </w:r>
                </w:p>
                <w:p w:rsidR="00F437ED" w:rsidRDefault="00F437ED" w:rsidP="00184ACB">
                  <w:r>
                    <w:t>HAPPY</w:t>
                  </w:r>
                </w:p>
              </w:txbxContent>
            </v:textbox>
          </v:rect>
        </w:pict>
      </w:r>
    </w:p>
    <w:p w:rsidR="00F437ED" w:rsidRDefault="00F437ED" w:rsidP="00184ACB">
      <w:r>
        <w:t xml:space="preserve">1)                                                                                                                                     </w:t>
      </w:r>
    </w:p>
    <w:p w:rsidR="00F437ED" w:rsidRDefault="00F437ED" w:rsidP="00184ACB">
      <w:r>
        <w:t>2)</w:t>
      </w:r>
    </w:p>
    <w:p w:rsidR="00F437ED" w:rsidRDefault="00F437ED" w:rsidP="00184ACB">
      <w:r>
        <w:t>3)</w:t>
      </w:r>
    </w:p>
    <w:p w:rsidR="00F437ED" w:rsidRDefault="00F437ED" w:rsidP="00184ACB">
      <w:r>
        <w:t>4)</w:t>
      </w:r>
    </w:p>
    <w:p w:rsidR="00F437ED" w:rsidRDefault="00F437ED" w:rsidP="00184ACB">
      <w:r>
        <w:t>5)</w:t>
      </w:r>
    </w:p>
    <w:p w:rsidR="00F437ED" w:rsidRDefault="00F437ED" w:rsidP="005F5C09">
      <w:pPr>
        <w:pStyle w:val="NoSpacing"/>
      </w:pPr>
    </w:p>
    <w:p w:rsidR="00F437ED" w:rsidRPr="000247B3" w:rsidRDefault="00F437ED" w:rsidP="005F5C09">
      <w:pPr>
        <w:pStyle w:val="NoSpacing"/>
        <w:rPr>
          <w:b/>
          <w:bCs/>
        </w:rPr>
      </w:pPr>
      <w:r w:rsidRPr="000247B3">
        <w:rPr>
          <w:b/>
          <w:bCs/>
        </w:rPr>
        <w:t>C)UNDERLİNE THE CORRECT WORD.(10X2:20)</w:t>
      </w:r>
    </w:p>
    <w:p w:rsidR="00F437ED" w:rsidRPr="000247B3" w:rsidRDefault="00F437ED" w:rsidP="005F5C09">
      <w:pPr>
        <w:pStyle w:val="NoSpacing"/>
        <w:rPr>
          <w:b/>
          <w:bCs/>
        </w:rPr>
      </w:pPr>
    </w:p>
    <w:p w:rsidR="00F437ED" w:rsidRDefault="00F437ED" w:rsidP="005F5C09">
      <w:pPr>
        <w:pStyle w:val="NoSpacing"/>
      </w:pPr>
      <w:r>
        <w:t xml:space="preserve">1)Aydan is  </w:t>
      </w:r>
      <w:r w:rsidRPr="00DE35F1">
        <w:rPr>
          <w:b/>
          <w:bCs/>
        </w:rPr>
        <w:t>THE</w:t>
      </w:r>
      <w:r>
        <w:t xml:space="preserve"> </w:t>
      </w:r>
      <w:r w:rsidRPr="00DE35F1">
        <w:rPr>
          <w:b/>
          <w:bCs/>
        </w:rPr>
        <w:t>MOST  /MORE</w:t>
      </w:r>
      <w:r>
        <w:t xml:space="preserve">  beautiful  than  Firdevs.</w:t>
      </w:r>
    </w:p>
    <w:p w:rsidR="00F437ED" w:rsidRDefault="00F437ED" w:rsidP="005F5C09">
      <w:pPr>
        <w:pStyle w:val="NoSpacing"/>
      </w:pPr>
      <w:r>
        <w:t xml:space="preserve">2)She is </w:t>
      </w:r>
      <w:r w:rsidRPr="00DE35F1">
        <w:rPr>
          <w:b/>
          <w:bCs/>
        </w:rPr>
        <w:t>THE</w:t>
      </w:r>
      <w:r>
        <w:t xml:space="preserve"> </w:t>
      </w:r>
      <w:r w:rsidRPr="00DE35F1">
        <w:rPr>
          <w:b/>
          <w:bCs/>
          <w:sz w:val="24"/>
          <w:szCs w:val="24"/>
        </w:rPr>
        <w:t>CLEVEREST /  CLEVERER</w:t>
      </w:r>
      <w:r w:rsidRPr="00DE35F1">
        <w:rPr>
          <w:sz w:val="24"/>
          <w:szCs w:val="24"/>
        </w:rPr>
        <w:t xml:space="preserve">  </w:t>
      </w:r>
      <w:r>
        <w:t>than  Firdevs.</w:t>
      </w:r>
    </w:p>
    <w:p w:rsidR="00F437ED" w:rsidRDefault="00F437ED" w:rsidP="005F5C09">
      <w:pPr>
        <w:pStyle w:val="NoSpacing"/>
      </w:pPr>
      <w:r>
        <w:t xml:space="preserve">3)The black shoes are   </w:t>
      </w:r>
      <w:r w:rsidRPr="00DE35F1">
        <w:rPr>
          <w:b/>
          <w:bCs/>
        </w:rPr>
        <w:t>CHEAPER  /  THE CHEAPEST</w:t>
      </w:r>
      <w:r>
        <w:t xml:space="preserve">  in the shop.</w:t>
      </w:r>
    </w:p>
    <w:p w:rsidR="00F437ED" w:rsidRDefault="00F437ED" w:rsidP="005F5C09">
      <w:pPr>
        <w:pStyle w:val="NoSpacing"/>
      </w:pPr>
      <w:r>
        <w:t xml:space="preserve">4)Fenerbahçe  is  </w:t>
      </w:r>
      <w:r w:rsidRPr="00DE35F1">
        <w:rPr>
          <w:b/>
          <w:bCs/>
        </w:rPr>
        <w:t>BETTER /  GOOD</w:t>
      </w:r>
      <w:r>
        <w:t xml:space="preserve">   than  Beşiktaş.</w:t>
      </w:r>
    </w:p>
    <w:p w:rsidR="00F437ED" w:rsidRDefault="00F437ED" w:rsidP="005F5C09">
      <w:pPr>
        <w:pStyle w:val="NoSpacing"/>
      </w:pPr>
      <w:r>
        <w:t xml:space="preserve">5)Fenerbahçe  is  </w:t>
      </w:r>
      <w:r w:rsidRPr="00DE35F1">
        <w:rPr>
          <w:b/>
          <w:bCs/>
        </w:rPr>
        <w:t>BETTER  /  THE BEST</w:t>
      </w:r>
      <w:r>
        <w:t xml:space="preserve">  in all teams.</w:t>
      </w:r>
    </w:p>
    <w:p w:rsidR="00F437ED" w:rsidRDefault="00F437ED" w:rsidP="005F5C09">
      <w:pPr>
        <w:pStyle w:val="NoSpacing"/>
      </w:pPr>
      <w:r>
        <w:t xml:space="preserve">6)Our  house  is  </w:t>
      </w:r>
      <w:r w:rsidRPr="00DE35F1">
        <w:rPr>
          <w:b/>
          <w:bCs/>
        </w:rPr>
        <w:t xml:space="preserve">BİGGER  /  </w:t>
      </w:r>
      <w:r>
        <w:rPr>
          <w:b/>
          <w:bCs/>
        </w:rPr>
        <w:t xml:space="preserve">THE </w:t>
      </w:r>
      <w:r w:rsidRPr="00DE35F1">
        <w:rPr>
          <w:b/>
          <w:bCs/>
        </w:rPr>
        <w:t>BİGGEST</w:t>
      </w:r>
      <w:r>
        <w:t xml:space="preserve">  than your house.</w:t>
      </w:r>
    </w:p>
    <w:p w:rsidR="00F437ED" w:rsidRDefault="00F437ED" w:rsidP="005F5C09">
      <w:pPr>
        <w:pStyle w:val="NoSpacing"/>
      </w:pPr>
      <w:r>
        <w:t xml:space="preserve">7)Rahmi  Koç  is </w:t>
      </w:r>
      <w:r w:rsidRPr="00DE35F1">
        <w:rPr>
          <w:b/>
          <w:bCs/>
        </w:rPr>
        <w:t>RİCHER  /  THE  RİCHEST</w:t>
      </w:r>
      <w:r>
        <w:t xml:space="preserve">  man  in Turkey.</w:t>
      </w:r>
    </w:p>
    <w:p w:rsidR="00F437ED" w:rsidRDefault="00F437ED" w:rsidP="005F5C09">
      <w:pPr>
        <w:pStyle w:val="NoSpacing"/>
      </w:pPr>
      <w:r>
        <w:t xml:space="preserve">8)Footballers  are  </w:t>
      </w:r>
      <w:r w:rsidRPr="00DE35F1">
        <w:rPr>
          <w:b/>
          <w:bCs/>
        </w:rPr>
        <w:t xml:space="preserve">MORE   /  </w:t>
      </w:r>
      <w:r>
        <w:rPr>
          <w:b/>
          <w:bCs/>
        </w:rPr>
        <w:t xml:space="preserve">THE </w:t>
      </w:r>
      <w:r w:rsidRPr="00DE35F1">
        <w:rPr>
          <w:b/>
          <w:bCs/>
        </w:rPr>
        <w:t>MOST  SUCCESSFUL</w:t>
      </w:r>
      <w:r>
        <w:t xml:space="preserve">  than  basketballers.</w:t>
      </w:r>
    </w:p>
    <w:p w:rsidR="00F437ED" w:rsidRDefault="00F437ED" w:rsidP="005F5C09">
      <w:pPr>
        <w:pStyle w:val="NoSpacing"/>
      </w:pPr>
      <w:r>
        <w:t xml:space="preserve">9)Roses  are  </w:t>
      </w:r>
      <w:r w:rsidRPr="00DE35F1">
        <w:rPr>
          <w:b/>
          <w:bCs/>
        </w:rPr>
        <w:t>NİCER  /</w:t>
      </w:r>
      <w:r>
        <w:rPr>
          <w:b/>
          <w:bCs/>
        </w:rPr>
        <w:t xml:space="preserve">THE </w:t>
      </w:r>
      <w:r w:rsidRPr="00DE35F1">
        <w:rPr>
          <w:b/>
          <w:bCs/>
        </w:rPr>
        <w:t xml:space="preserve"> NİCEST</w:t>
      </w:r>
      <w:r>
        <w:t xml:space="preserve">  of all flowers.</w:t>
      </w:r>
    </w:p>
    <w:p w:rsidR="00F437ED" w:rsidRDefault="00F437ED" w:rsidP="005F5C09">
      <w:pPr>
        <w:pStyle w:val="NoSpacing"/>
      </w:pPr>
      <w:r>
        <w:t xml:space="preserve">10)Ferrari is  </w:t>
      </w:r>
      <w:r w:rsidRPr="00DE35F1">
        <w:rPr>
          <w:b/>
          <w:bCs/>
        </w:rPr>
        <w:t>MORE /</w:t>
      </w:r>
      <w:r>
        <w:rPr>
          <w:b/>
          <w:bCs/>
        </w:rPr>
        <w:t xml:space="preserve">THE </w:t>
      </w:r>
      <w:r w:rsidRPr="00DE35F1">
        <w:rPr>
          <w:b/>
          <w:bCs/>
        </w:rPr>
        <w:t xml:space="preserve">MOST  </w:t>
      </w:r>
      <w:r>
        <w:t>expensive  than  Murat 131.</w:t>
      </w:r>
    </w:p>
    <w:p w:rsidR="00F437ED" w:rsidRDefault="00F437ED" w:rsidP="005F5C09">
      <w:pPr>
        <w:pStyle w:val="NoSpacing"/>
      </w:pPr>
    </w:p>
    <w:p w:rsidR="00F437ED" w:rsidRDefault="00F437ED" w:rsidP="005F5C09">
      <w:pPr>
        <w:pStyle w:val="NoSpacing"/>
        <w:rPr>
          <w:b/>
          <w:bCs/>
        </w:rPr>
      </w:pPr>
    </w:p>
    <w:p w:rsidR="00F437ED" w:rsidRDefault="00F437ED" w:rsidP="005F5C09">
      <w:pPr>
        <w:pStyle w:val="NoSpacing"/>
        <w:rPr>
          <w:b/>
          <w:bCs/>
        </w:rPr>
      </w:pPr>
    </w:p>
    <w:p w:rsidR="00F437ED" w:rsidRDefault="00F437ED" w:rsidP="005F5C09">
      <w:pPr>
        <w:pStyle w:val="NoSpacing"/>
        <w:rPr>
          <w:b/>
          <w:bCs/>
        </w:rPr>
      </w:pPr>
    </w:p>
    <w:p w:rsidR="00F437ED" w:rsidRDefault="00F437ED" w:rsidP="005F5C09">
      <w:pPr>
        <w:pStyle w:val="NoSpacing"/>
        <w:rPr>
          <w:b/>
          <w:bCs/>
        </w:rPr>
      </w:pPr>
    </w:p>
    <w:p w:rsidR="00F437ED" w:rsidRDefault="00F437ED" w:rsidP="000247B3">
      <w:pPr>
        <w:pStyle w:val="NoSpacing"/>
        <w:rPr>
          <w:b/>
          <w:bCs/>
          <w:u w:val="single"/>
        </w:rPr>
      </w:pPr>
      <w:r>
        <w:rPr>
          <w:b/>
          <w:bCs/>
        </w:rPr>
        <w:t xml:space="preserve">D)USE  </w:t>
      </w:r>
      <w:r w:rsidRPr="000247B3">
        <w:rPr>
          <w:b/>
          <w:bCs/>
          <w:u w:val="single"/>
        </w:rPr>
        <w:t>SHOULD</w:t>
      </w:r>
      <w:r>
        <w:rPr>
          <w:b/>
          <w:bCs/>
        </w:rPr>
        <w:t xml:space="preserve">   OR   </w:t>
      </w:r>
      <w:r w:rsidRPr="000247B3">
        <w:rPr>
          <w:b/>
          <w:bCs/>
          <w:u w:val="single"/>
        </w:rPr>
        <w:t>SHOULDN'T</w:t>
      </w:r>
      <w:r>
        <w:rPr>
          <w:b/>
          <w:bCs/>
          <w:u w:val="single"/>
        </w:rPr>
        <w:t xml:space="preserve"> (4X3:12)</w:t>
      </w:r>
    </w:p>
    <w:p w:rsidR="00F437ED" w:rsidRDefault="00F437ED" w:rsidP="005F5C09">
      <w:pPr>
        <w:pStyle w:val="NoSpacing"/>
        <w:rPr>
          <w:b/>
          <w:bCs/>
          <w:u w:val="single"/>
        </w:rPr>
      </w:pPr>
    </w:p>
    <w:p w:rsidR="00F437ED" w:rsidRDefault="00F437ED" w:rsidP="007B17AD">
      <w:pPr>
        <w:pStyle w:val="NoSpacing"/>
      </w:pPr>
      <w:r w:rsidRPr="000247B3">
        <w:t xml:space="preserve">1) </w:t>
      </w:r>
      <w:r>
        <w:t>We .........................</w:t>
      </w:r>
      <w:r w:rsidRPr="000247B3">
        <w:t xml:space="preserve"> protect the nature</w:t>
      </w:r>
      <w:r>
        <w:t>.  2)</w:t>
      </w:r>
      <w:r w:rsidRPr="000247B3">
        <w:t xml:space="preserve"> </w:t>
      </w:r>
      <w:r>
        <w:t>We ..................... cut down the trees.</w:t>
      </w:r>
    </w:p>
    <w:p w:rsidR="00F437ED" w:rsidRDefault="00F437ED" w:rsidP="007B17AD">
      <w:pPr>
        <w:pStyle w:val="NoSpacing"/>
      </w:pPr>
      <w:r>
        <w:t>3)</w:t>
      </w:r>
      <w:r w:rsidRPr="000247B3">
        <w:t xml:space="preserve"> </w:t>
      </w:r>
      <w:r>
        <w:t>We ....................... recycle glass,paper and plastic.  4)</w:t>
      </w:r>
      <w:r w:rsidRPr="000247B3">
        <w:t xml:space="preserve"> </w:t>
      </w:r>
      <w:r>
        <w:t>We ..................... throw litters into the seas.</w:t>
      </w:r>
    </w:p>
    <w:p w:rsidR="00F437ED" w:rsidRDefault="00F437ED" w:rsidP="006B32AB">
      <w:pPr>
        <w:pStyle w:val="NoSpacing"/>
        <w:rPr>
          <w:b/>
          <w:bCs/>
        </w:rPr>
      </w:pPr>
    </w:p>
    <w:p w:rsidR="00F437ED" w:rsidRPr="006B32AB" w:rsidRDefault="00F437ED" w:rsidP="006B32AB">
      <w:pPr>
        <w:pStyle w:val="NoSpacing"/>
        <w:rPr>
          <w:b/>
          <w:bCs/>
        </w:rPr>
      </w:pPr>
      <w:r>
        <w:rPr>
          <w:b/>
          <w:bCs/>
        </w:rPr>
        <w:t>E</w:t>
      </w:r>
      <w:r w:rsidRPr="006B32AB">
        <w:rPr>
          <w:b/>
          <w:bCs/>
        </w:rPr>
        <w:t>)MATCH THE WORDS WİTH THE PİCTURES(6x2:12)</w:t>
      </w:r>
    </w:p>
    <w:p w:rsidR="00F437ED" w:rsidRPr="006B32AB" w:rsidRDefault="00F437ED" w:rsidP="006B32AB">
      <w:pPr>
        <w:pStyle w:val="NoSpacing"/>
        <w:rPr>
          <w:sz w:val="18"/>
          <w:szCs w:val="18"/>
        </w:rPr>
      </w:pPr>
    </w:p>
    <w:p w:rsidR="00F437ED" w:rsidRPr="006B32AB" w:rsidRDefault="00F437ED" w:rsidP="006B32AB">
      <w:pPr>
        <w:pStyle w:val="NoSpacing"/>
        <w:rPr>
          <w:sz w:val="16"/>
          <w:szCs w:val="16"/>
        </w:rPr>
      </w:pPr>
      <w:r>
        <w:rPr>
          <w:noProof/>
          <w:lang w:eastAsia="tr-TR"/>
        </w:rPr>
        <w:pict>
          <v:rect id="_x0000_s1027" style="position:absolute;margin-left:315.4pt;margin-top:7.4pt;width:82.5pt;height:156.75pt;z-index:251659264">
            <v:textbox>
              <w:txbxContent>
                <w:p w:rsidR="00F437ED" w:rsidRDefault="00F437ED">
                  <w:r>
                    <w:t xml:space="preserve">a)monitor       </w:t>
                  </w:r>
                </w:p>
                <w:p w:rsidR="00F437ED" w:rsidRDefault="00F437ED">
                  <w:r>
                    <w:t xml:space="preserve">b)speaker      </w:t>
                  </w:r>
                </w:p>
                <w:p w:rsidR="00F437ED" w:rsidRDefault="00F437ED">
                  <w:r>
                    <w:t xml:space="preserve">c)keyboard     </w:t>
                  </w:r>
                </w:p>
                <w:p w:rsidR="00F437ED" w:rsidRDefault="00F437ED">
                  <w:r>
                    <w:t xml:space="preserve">d)printer    </w:t>
                  </w:r>
                </w:p>
                <w:p w:rsidR="00F437ED" w:rsidRDefault="00F437ED">
                  <w:r>
                    <w:t xml:space="preserve">e)microphone   </w:t>
                  </w:r>
                </w:p>
                <w:p w:rsidR="00F437ED" w:rsidRDefault="00F437ED">
                  <w:r>
                    <w:t xml:space="preserve"> f)Mouse</w:t>
                  </w:r>
                </w:p>
              </w:txbxContent>
            </v:textbox>
          </v:rect>
        </w:pict>
      </w:r>
      <w:r w:rsidRPr="006B32AB">
        <w:rPr>
          <w:sz w:val="18"/>
          <w:szCs w:val="18"/>
        </w:rPr>
        <w:t>1</w:t>
      </w:r>
      <w:r w:rsidRPr="006B32AB">
        <w:rPr>
          <w:sz w:val="16"/>
          <w:szCs w:val="16"/>
        </w:rPr>
        <w:t>)</w:t>
      </w:r>
      <w:r w:rsidRPr="00A8730E">
        <w:rPr>
          <w:noProof/>
          <w:sz w:val="16"/>
          <w:szCs w:val="16"/>
          <w:lang w:eastAsia="tr-TR"/>
        </w:rPr>
        <w:pict>
          <v:shape id="Resim 47" o:spid="_x0000_i1030" type="#_x0000_t75" style="width:75pt;height:24.75pt;visibility:visible">
            <v:imagedata r:id="rId12" o:title=""/>
          </v:shape>
        </w:pict>
      </w:r>
      <w:r w:rsidRPr="006B32AB">
        <w:rPr>
          <w:sz w:val="16"/>
          <w:szCs w:val="16"/>
        </w:rPr>
        <w:t xml:space="preserve">            2) </w:t>
      </w:r>
      <w:r w:rsidRPr="00A8730E">
        <w:rPr>
          <w:noProof/>
          <w:sz w:val="16"/>
          <w:szCs w:val="16"/>
          <w:lang w:eastAsia="tr-TR"/>
        </w:rPr>
        <w:pict>
          <v:shape id="Resim 48" o:spid="_x0000_i1031" type="#_x0000_t75" style="width:67.5pt;height:75pt;visibility:visible">
            <v:imagedata r:id="rId13" o:title=""/>
          </v:shape>
        </w:pict>
      </w:r>
      <w:r w:rsidRPr="006B32AB">
        <w:rPr>
          <w:sz w:val="16"/>
          <w:szCs w:val="16"/>
        </w:rPr>
        <w:t xml:space="preserve">         3) </w:t>
      </w:r>
      <w:r w:rsidRPr="00A8730E">
        <w:rPr>
          <w:noProof/>
          <w:sz w:val="16"/>
          <w:szCs w:val="16"/>
          <w:lang w:eastAsia="tr-TR"/>
        </w:rPr>
        <w:pict>
          <v:shape id="Resim 49" o:spid="_x0000_i1032" type="#_x0000_t75" style="width:65.25pt;height:75pt;visibility:visible">
            <v:imagedata r:id="rId14" o:title=""/>
          </v:shape>
        </w:pict>
      </w:r>
    </w:p>
    <w:p w:rsidR="00F437ED" w:rsidRPr="006B32AB" w:rsidRDefault="00F437ED" w:rsidP="006B32AB">
      <w:pPr>
        <w:pStyle w:val="NoSpacing"/>
        <w:rPr>
          <w:sz w:val="16"/>
          <w:szCs w:val="16"/>
        </w:rPr>
      </w:pPr>
    </w:p>
    <w:p w:rsidR="00F437ED" w:rsidRPr="006B32AB" w:rsidRDefault="00F437ED" w:rsidP="006B32AB">
      <w:pPr>
        <w:pStyle w:val="NoSpacing"/>
        <w:rPr>
          <w:sz w:val="16"/>
          <w:szCs w:val="16"/>
        </w:rPr>
      </w:pPr>
    </w:p>
    <w:p w:rsidR="00F437ED" w:rsidRPr="006B32AB" w:rsidRDefault="00F437ED" w:rsidP="006B32AB">
      <w:pPr>
        <w:pStyle w:val="NoSpacing"/>
        <w:rPr>
          <w:sz w:val="16"/>
          <w:szCs w:val="16"/>
        </w:rPr>
      </w:pPr>
      <w:r w:rsidRPr="006B32AB">
        <w:rPr>
          <w:sz w:val="16"/>
          <w:szCs w:val="16"/>
        </w:rPr>
        <w:t>4)</w:t>
      </w:r>
      <w:r w:rsidRPr="00A8730E">
        <w:rPr>
          <w:noProof/>
          <w:sz w:val="16"/>
          <w:szCs w:val="16"/>
          <w:lang w:eastAsia="tr-TR"/>
        </w:rPr>
        <w:pict>
          <v:shape id="Resim 50" o:spid="_x0000_i1033" type="#_x0000_t75" style="width:58.5pt;height:59.25pt;visibility:visible">
            <v:imagedata r:id="rId15" o:title=""/>
          </v:shape>
        </w:pict>
      </w:r>
      <w:r w:rsidRPr="006B32AB">
        <w:rPr>
          <w:sz w:val="16"/>
          <w:szCs w:val="16"/>
        </w:rPr>
        <w:t xml:space="preserve">          5) </w:t>
      </w:r>
      <w:r w:rsidRPr="00A8730E">
        <w:rPr>
          <w:noProof/>
          <w:sz w:val="16"/>
          <w:szCs w:val="16"/>
          <w:lang w:eastAsia="tr-TR"/>
        </w:rPr>
        <w:pict>
          <v:shape id="Resim 51" o:spid="_x0000_i1034" type="#_x0000_t75" style="width:65.25pt;height:58.5pt;visibility:visible">
            <v:imagedata r:id="rId16" o:title=""/>
          </v:shape>
        </w:pict>
      </w:r>
      <w:r w:rsidRPr="006B32AB">
        <w:rPr>
          <w:sz w:val="16"/>
          <w:szCs w:val="16"/>
        </w:rPr>
        <w:t xml:space="preserve">           6) </w:t>
      </w:r>
      <w:r w:rsidRPr="00A8730E">
        <w:rPr>
          <w:noProof/>
          <w:sz w:val="16"/>
          <w:szCs w:val="16"/>
          <w:lang w:eastAsia="tr-TR"/>
        </w:rPr>
        <w:pict>
          <v:shape id="Resim 52" o:spid="_x0000_i1035" type="#_x0000_t75" style="width:75pt;height:43.5pt;visibility:visible">
            <v:imagedata r:id="rId17" o:title=""/>
          </v:shape>
        </w:pict>
      </w:r>
    </w:p>
    <w:p w:rsidR="00F437ED" w:rsidRDefault="00F437ED" w:rsidP="006B32AB">
      <w:pPr>
        <w:pStyle w:val="NoSpacing"/>
        <w:rPr>
          <w:sz w:val="18"/>
          <w:szCs w:val="18"/>
        </w:rPr>
      </w:pPr>
    </w:p>
    <w:p w:rsidR="00F437ED" w:rsidRDefault="00F437ED" w:rsidP="006B32AB">
      <w:pPr>
        <w:pStyle w:val="NoSpacing"/>
        <w:rPr>
          <w:sz w:val="18"/>
          <w:szCs w:val="18"/>
        </w:rPr>
      </w:pPr>
    </w:p>
    <w:p w:rsidR="00F437ED" w:rsidRPr="006B32AB" w:rsidRDefault="00F437ED" w:rsidP="006B32AB">
      <w:pPr>
        <w:pStyle w:val="NoSpacing"/>
        <w:rPr>
          <w:b/>
          <w:bCs/>
        </w:rPr>
      </w:pPr>
      <w:r>
        <w:rPr>
          <w:b/>
          <w:bCs/>
        </w:rPr>
        <w:t>F</w:t>
      </w:r>
      <w:r w:rsidRPr="006B32AB">
        <w:rPr>
          <w:b/>
          <w:bCs/>
        </w:rPr>
        <w:t>)MATCH THE SENTENCES WİTH THE PİCTURES</w:t>
      </w:r>
      <w:r>
        <w:rPr>
          <w:b/>
          <w:bCs/>
        </w:rPr>
        <w:t>(5x3:15</w:t>
      </w:r>
      <w:r w:rsidRPr="006B32AB">
        <w:rPr>
          <w:b/>
          <w:bCs/>
        </w:rPr>
        <w:t>)</w:t>
      </w:r>
    </w:p>
    <w:p w:rsidR="00F437ED" w:rsidRPr="006B32AB" w:rsidRDefault="00F437ED" w:rsidP="006B32AB">
      <w:pPr>
        <w:pStyle w:val="NoSpacing"/>
        <w:rPr>
          <w:sz w:val="16"/>
          <w:szCs w:val="16"/>
        </w:rPr>
      </w:pPr>
    </w:p>
    <w:p w:rsidR="00F437ED" w:rsidRDefault="00F437ED" w:rsidP="006B32AB">
      <w:pPr>
        <w:pStyle w:val="NoSpacing"/>
        <w:rPr>
          <w:sz w:val="16"/>
          <w:szCs w:val="16"/>
        </w:rPr>
      </w:pPr>
      <w:r w:rsidRPr="006B32AB">
        <w:rPr>
          <w:sz w:val="16"/>
          <w:szCs w:val="16"/>
        </w:rPr>
        <w:t xml:space="preserve">1)    </w:t>
      </w:r>
      <w:r w:rsidRPr="00A8730E">
        <w:rPr>
          <w:noProof/>
          <w:sz w:val="16"/>
          <w:szCs w:val="16"/>
          <w:lang w:eastAsia="tr-TR"/>
        </w:rPr>
        <w:pict>
          <v:shape id="Resim 71" o:spid="_x0000_i1036" type="#_x0000_t75" style="width:71.25pt;height:75pt;visibility:visible">
            <v:imagedata r:id="rId18" o:title=""/>
          </v:shape>
        </w:pict>
      </w:r>
      <w:r w:rsidRPr="006B32AB">
        <w:rPr>
          <w:sz w:val="16"/>
          <w:szCs w:val="16"/>
        </w:rPr>
        <w:t xml:space="preserve">         2) </w:t>
      </w:r>
      <w:r w:rsidRPr="00A8730E">
        <w:rPr>
          <w:noProof/>
          <w:sz w:val="16"/>
          <w:szCs w:val="16"/>
          <w:lang w:eastAsia="tr-TR"/>
        </w:rPr>
        <w:pict>
          <v:shape id="Resim 72" o:spid="_x0000_i1037" type="#_x0000_t75" style="width:68.25pt;height:75pt;visibility:visible">
            <v:imagedata r:id="rId19" o:title=""/>
          </v:shape>
        </w:pict>
      </w:r>
      <w:r w:rsidRPr="006B32AB">
        <w:rPr>
          <w:sz w:val="16"/>
          <w:szCs w:val="16"/>
        </w:rPr>
        <w:t xml:space="preserve">  3) </w:t>
      </w:r>
      <w:r w:rsidRPr="00A8730E">
        <w:rPr>
          <w:noProof/>
          <w:sz w:val="16"/>
          <w:szCs w:val="16"/>
          <w:lang w:eastAsia="tr-TR"/>
        </w:rPr>
        <w:pict>
          <v:shape id="Resim 73" o:spid="_x0000_i1038" type="#_x0000_t75" style="width:56.25pt;height:75pt;visibility:visible">
            <v:imagedata r:id="rId20" o:title=""/>
          </v:shape>
        </w:pict>
      </w:r>
      <w:r w:rsidRPr="006B32AB">
        <w:rPr>
          <w:sz w:val="16"/>
          <w:szCs w:val="16"/>
        </w:rPr>
        <w:t xml:space="preserve">   4) </w:t>
      </w:r>
      <w:r w:rsidRPr="00A8730E">
        <w:rPr>
          <w:noProof/>
          <w:sz w:val="16"/>
          <w:szCs w:val="16"/>
          <w:lang w:eastAsia="tr-TR"/>
        </w:rPr>
        <w:pict>
          <v:shape id="Resim 74" o:spid="_x0000_i1039" type="#_x0000_t75" style="width:81pt;height:78pt;visibility:visible">
            <v:imagedata r:id="rId21" o:title=""/>
          </v:shape>
        </w:pict>
      </w:r>
      <w:r w:rsidRPr="006B32AB">
        <w:rPr>
          <w:sz w:val="16"/>
          <w:szCs w:val="16"/>
        </w:rPr>
        <w:t xml:space="preserve">5) </w:t>
      </w:r>
      <w:r w:rsidRPr="00A8730E">
        <w:rPr>
          <w:noProof/>
          <w:sz w:val="16"/>
          <w:szCs w:val="16"/>
          <w:lang w:eastAsia="tr-TR"/>
        </w:rPr>
        <w:pict>
          <v:shape id="Resim 75" o:spid="_x0000_i1040" type="#_x0000_t75" style="width:81.75pt;height:66pt;visibility:visible">
            <v:imagedata r:id="rId22" o:title=""/>
          </v:shape>
        </w:pict>
      </w:r>
    </w:p>
    <w:p w:rsidR="00F437ED" w:rsidRPr="006B32AB" w:rsidRDefault="00F437ED" w:rsidP="006B32AB">
      <w:pPr>
        <w:pStyle w:val="NoSpacing"/>
        <w:rPr>
          <w:sz w:val="16"/>
          <w:szCs w:val="16"/>
        </w:rPr>
      </w:pPr>
    </w:p>
    <w:p w:rsidR="00F437ED" w:rsidRPr="006B32AB" w:rsidRDefault="00F437ED" w:rsidP="006B32AB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709"/>
        <w:gridCol w:w="850"/>
        <w:gridCol w:w="709"/>
        <w:gridCol w:w="851"/>
      </w:tblGrid>
      <w:tr w:rsidR="00F437ED" w:rsidRPr="00A8730E" w:rsidTr="00A8730E">
        <w:tc>
          <w:tcPr>
            <w:tcW w:w="817" w:type="dxa"/>
          </w:tcPr>
          <w:p w:rsidR="00F437ED" w:rsidRPr="00A8730E" w:rsidRDefault="00F437ED" w:rsidP="00A8730E">
            <w:pPr>
              <w:tabs>
                <w:tab w:val="left" w:pos="8595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F437ED" w:rsidRPr="00A8730E" w:rsidRDefault="00F437ED" w:rsidP="00A8730E">
            <w:pPr>
              <w:tabs>
                <w:tab w:val="left" w:pos="8595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0" w:type="dxa"/>
          </w:tcPr>
          <w:p w:rsidR="00F437ED" w:rsidRPr="00A8730E" w:rsidRDefault="00F437ED" w:rsidP="00A8730E">
            <w:pPr>
              <w:tabs>
                <w:tab w:val="left" w:pos="8595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F437ED" w:rsidRPr="00A8730E" w:rsidRDefault="00F437ED" w:rsidP="00A8730E">
            <w:pPr>
              <w:tabs>
                <w:tab w:val="left" w:pos="8595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F437ED" w:rsidRPr="00A8730E" w:rsidRDefault="00F437ED" w:rsidP="00A8730E">
            <w:pPr>
              <w:tabs>
                <w:tab w:val="left" w:pos="8595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437ED" w:rsidRPr="00A8730E" w:rsidTr="00A8730E">
        <w:tc>
          <w:tcPr>
            <w:tcW w:w="817" w:type="dxa"/>
          </w:tcPr>
          <w:p w:rsidR="00F437ED" w:rsidRPr="00A8730E" w:rsidRDefault="00F437ED" w:rsidP="00A8730E">
            <w:pPr>
              <w:tabs>
                <w:tab w:val="left" w:pos="8595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F437ED" w:rsidRPr="00A8730E" w:rsidRDefault="00F437ED" w:rsidP="00A8730E">
            <w:pPr>
              <w:tabs>
                <w:tab w:val="left" w:pos="8595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0" w:type="dxa"/>
          </w:tcPr>
          <w:p w:rsidR="00F437ED" w:rsidRPr="00A8730E" w:rsidRDefault="00F437ED" w:rsidP="00A8730E">
            <w:pPr>
              <w:tabs>
                <w:tab w:val="left" w:pos="8595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F437ED" w:rsidRPr="00A8730E" w:rsidRDefault="00F437ED" w:rsidP="00A8730E">
            <w:pPr>
              <w:tabs>
                <w:tab w:val="left" w:pos="8595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F437ED" w:rsidRPr="00A8730E" w:rsidRDefault="00F437ED" w:rsidP="00A8730E">
            <w:pPr>
              <w:tabs>
                <w:tab w:val="left" w:pos="8595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F437ED" w:rsidRPr="006B32AB" w:rsidRDefault="00F437ED" w:rsidP="006B32AB">
      <w:pPr>
        <w:pStyle w:val="NoSpacing"/>
        <w:rPr>
          <w:sz w:val="18"/>
          <w:szCs w:val="18"/>
        </w:rPr>
      </w:pPr>
    </w:p>
    <w:p w:rsidR="00F437ED" w:rsidRPr="007B17AD" w:rsidRDefault="00F437ED" w:rsidP="007B17AD">
      <w:pPr>
        <w:pStyle w:val="NoSpacing"/>
      </w:pPr>
      <w:r w:rsidRPr="007B17AD">
        <w:t>a)Don’t worry.It will be easy and I won!t hurt you.You will never have a problem with your tooth.</w:t>
      </w:r>
    </w:p>
    <w:p w:rsidR="00F437ED" w:rsidRPr="007B17AD" w:rsidRDefault="00F437ED" w:rsidP="007B17AD">
      <w:pPr>
        <w:pStyle w:val="NoSpacing"/>
      </w:pPr>
    </w:p>
    <w:p w:rsidR="00F437ED" w:rsidRPr="007B17AD" w:rsidRDefault="00F437ED" w:rsidP="007B17AD">
      <w:pPr>
        <w:pStyle w:val="NoSpacing"/>
      </w:pPr>
      <w:r w:rsidRPr="007B17AD">
        <w:t>b)Goodbye my friend,See you tomorrow.</w:t>
      </w:r>
    </w:p>
    <w:p w:rsidR="00F437ED" w:rsidRPr="007B17AD" w:rsidRDefault="00F437ED" w:rsidP="007B17AD">
      <w:pPr>
        <w:pStyle w:val="NoSpacing"/>
      </w:pPr>
    </w:p>
    <w:p w:rsidR="00F437ED" w:rsidRPr="007B17AD" w:rsidRDefault="00F437ED" w:rsidP="007B17AD">
      <w:pPr>
        <w:pStyle w:val="NoSpacing"/>
      </w:pPr>
      <w:r w:rsidRPr="007B17AD">
        <w:t xml:space="preserve">c)I am very lucky.The travel will be exciting.Every thing will be fine.I will fly to space </w:t>
      </w:r>
    </w:p>
    <w:p w:rsidR="00F437ED" w:rsidRPr="007B17AD" w:rsidRDefault="00F437ED" w:rsidP="007B17AD">
      <w:pPr>
        <w:pStyle w:val="NoSpacing"/>
      </w:pPr>
    </w:p>
    <w:p w:rsidR="00F437ED" w:rsidRPr="007B17AD" w:rsidRDefault="00F437ED" w:rsidP="007B17AD">
      <w:pPr>
        <w:pStyle w:val="NoSpacing"/>
      </w:pPr>
      <w:r w:rsidRPr="007B17AD">
        <w:t>d)I don’t know the answer of the questions.They are very diffucult.</w:t>
      </w:r>
    </w:p>
    <w:p w:rsidR="00F437ED" w:rsidRPr="007B17AD" w:rsidRDefault="00F437ED" w:rsidP="007B17AD">
      <w:pPr>
        <w:pStyle w:val="NoSpacing"/>
      </w:pPr>
    </w:p>
    <w:p w:rsidR="00F437ED" w:rsidRDefault="00F437ED" w:rsidP="007B17AD">
      <w:pPr>
        <w:pStyle w:val="NoSpacing"/>
      </w:pPr>
      <w:r w:rsidRPr="007B17AD">
        <w:t>e)Here are your tickets.You will be in Newyork at 12.00</w:t>
      </w:r>
    </w:p>
    <w:p w:rsidR="00F437ED" w:rsidRDefault="00F437ED" w:rsidP="007B17AD">
      <w:pPr>
        <w:pStyle w:val="NoSpacing"/>
      </w:pPr>
    </w:p>
    <w:p w:rsidR="00F437ED" w:rsidRDefault="00F437ED" w:rsidP="007B17AD">
      <w:pPr>
        <w:pStyle w:val="NoSpacing"/>
        <w:rPr>
          <w:b/>
          <w:bCs/>
        </w:rPr>
      </w:pPr>
      <w:r>
        <w:rPr>
          <w:noProof/>
          <w:lang w:eastAsia="tr-TR"/>
        </w:rPr>
        <w:pict>
          <v:roundrect id="_x0000_s1028" style="position:absolute;margin-left:257.65pt;margin-top:5.2pt;width:210.75pt;height:83.25pt;z-index:251660288" arcsize="10923f">
            <v:textbox>
              <w:txbxContent>
                <w:p w:rsidR="00F437ED" w:rsidRDefault="00F437ED">
                  <w:r>
                    <w:t>1)animal   2)sea  3)customs  4)museums</w:t>
                  </w:r>
                </w:p>
                <w:p w:rsidR="00F437ED" w:rsidRDefault="00F437ED">
                  <w:r>
                    <w:t>5)rivers   6)historic monuments  7)lakes</w:t>
                  </w:r>
                </w:p>
                <w:p w:rsidR="00F437ED" w:rsidRDefault="00F437ED">
                  <w:r>
                    <w:t>8)art  9)mountains  10)wedding ceremonies</w:t>
                  </w:r>
                </w:p>
                <w:p w:rsidR="00F437ED" w:rsidRDefault="00F437ED"/>
              </w:txbxContent>
            </v:textbox>
          </v:roundrect>
        </w:pict>
      </w:r>
      <w:r w:rsidRPr="007B17AD">
        <w:rPr>
          <w:b/>
          <w:bCs/>
        </w:rPr>
        <w:t>G)PLEASE GROUP THE HERİTAGES.</w:t>
      </w:r>
      <w:r>
        <w:rPr>
          <w:b/>
          <w:bCs/>
        </w:rPr>
        <w:t>(10X1:10)</w:t>
      </w:r>
    </w:p>
    <w:p w:rsidR="00F437ED" w:rsidRDefault="00F437ED" w:rsidP="007B17AD">
      <w:pPr>
        <w:pStyle w:val="NoSpacing"/>
        <w:rPr>
          <w:b/>
          <w:bCs/>
        </w:rPr>
      </w:pPr>
    </w:p>
    <w:p w:rsidR="00F437ED" w:rsidRDefault="00F437ED" w:rsidP="007B17AD">
      <w:pPr>
        <w:pStyle w:val="NoSpacing"/>
        <w:rPr>
          <w:b/>
          <w:bCs/>
        </w:rPr>
      </w:pPr>
      <w:r>
        <w:rPr>
          <w:b/>
          <w:bCs/>
        </w:rPr>
        <w:t>NATURAL HERİTAGE:</w:t>
      </w:r>
    </w:p>
    <w:p w:rsidR="00F437ED" w:rsidRDefault="00F437ED" w:rsidP="007B17AD">
      <w:pPr>
        <w:pStyle w:val="NoSpacing"/>
        <w:rPr>
          <w:b/>
          <w:bCs/>
        </w:rPr>
      </w:pPr>
    </w:p>
    <w:p w:rsidR="00F437ED" w:rsidRPr="007B17AD" w:rsidRDefault="00F437ED" w:rsidP="007B17AD">
      <w:pPr>
        <w:pStyle w:val="NoSpacing"/>
        <w:rPr>
          <w:b/>
          <w:bCs/>
        </w:rPr>
      </w:pPr>
      <w:r>
        <w:rPr>
          <w:b/>
          <w:bCs/>
        </w:rPr>
        <w:t xml:space="preserve">CULTURAL HERİTAGE: </w:t>
      </w:r>
    </w:p>
    <w:p w:rsidR="00F437ED" w:rsidRDefault="00F437ED" w:rsidP="006B32AB"/>
    <w:p w:rsidR="00F437ED" w:rsidRDefault="00F437ED" w:rsidP="005A68DD">
      <w:r>
        <w:t xml:space="preserve">                                                                                                                 İngilizce  Öğretmeni</w:t>
      </w:r>
    </w:p>
    <w:p w:rsidR="00F437ED" w:rsidRPr="00C1611C" w:rsidRDefault="00F437ED" w:rsidP="00C1611C">
      <w:r>
        <w:t xml:space="preserve">                                                                                                          Melekser  Işık  BAYRAKTAR</w:t>
      </w:r>
    </w:p>
    <w:sectPr w:rsidR="00F437ED" w:rsidRPr="00C1611C" w:rsidSect="00A1160D">
      <w:pgSz w:w="11906" w:h="16838"/>
      <w:pgMar w:top="1417" w:right="1417" w:bottom="1417" w:left="1417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7ED" w:rsidRDefault="00F437ED" w:rsidP="00A1160D">
      <w:pPr>
        <w:spacing w:after="0" w:line="240" w:lineRule="auto"/>
      </w:pPr>
      <w:r>
        <w:separator/>
      </w:r>
    </w:p>
  </w:endnote>
  <w:endnote w:type="continuationSeparator" w:id="0">
    <w:p w:rsidR="00F437ED" w:rsidRDefault="00F437ED" w:rsidP="00A11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7ED" w:rsidRDefault="00F437ED" w:rsidP="00A1160D">
      <w:pPr>
        <w:spacing w:after="0" w:line="240" w:lineRule="auto"/>
      </w:pPr>
      <w:r>
        <w:separator/>
      </w:r>
    </w:p>
  </w:footnote>
  <w:footnote w:type="continuationSeparator" w:id="0">
    <w:p w:rsidR="00F437ED" w:rsidRDefault="00F437ED" w:rsidP="00A116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8C15F0"/>
    <w:multiLevelType w:val="hybridMultilevel"/>
    <w:tmpl w:val="B37636C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60D"/>
    <w:rsid w:val="000247B3"/>
    <w:rsid w:val="00184ACB"/>
    <w:rsid w:val="0034210B"/>
    <w:rsid w:val="00422B14"/>
    <w:rsid w:val="004D1500"/>
    <w:rsid w:val="00523B94"/>
    <w:rsid w:val="005A68DD"/>
    <w:rsid w:val="005F5C09"/>
    <w:rsid w:val="006701EA"/>
    <w:rsid w:val="006B32AB"/>
    <w:rsid w:val="007B17AD"/>
    <w:rsid w:val="009D3153"/>
    <w:rsid w:val="00A0119C"/>
    <w:rsid w:val="00A1160D"/>
    <w:rsid w:val="00A8730E"/>
    <w:rsid w:val="00B47189"/>
    <w:rsid w:val="00C1611C"/>
    <w:rsid w:val="00D5442B"/>
    <w:rsid w:val="00DE35F1"/>
    <w:rsid w:val="00E045B0"/>
    <w:rsid w:val="00EC751A"/>
    <w:rsid w:val="00EC7B63"/>
    <w:rsid w:val="00F437ED"/>
    <w:rsid w:val="00F72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42B"/>
    <w:pPr>
      <w:spacing w:after="200" w:line="276" w:lineRule="auto"/>
    </w:pPr>
    <w:rPr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11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1160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11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1160D"/>
    <w:rPr>
      <w:rFonts w:cs="Times New Roman"/>
    </w:rPr>
  </w:style>
  <w:style w:type="paragraph" w:styleId="NoSpacing">
    <w:name w:val="No Spacing"/>
    <w:uiPriority w:val="99"/>
    <w:qFormat/>
    <w:rsid w:val="00F72EAA"/>
    <w:rPr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EC7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751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B32A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2</Pages>
  <Words>425</Words>
  <Characters>2425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Melekser</dc:creator>
  <cp:keywords>www.sorubak.com</cp:keywords>
  <dc:description/>
  <cp:lastModifiedBy>edanur</cp:lastModifiedBy>
  <cp:revision>9</cp:revision>
  <dcterms:created xsi:type="dcterms:W3CDTF">2011-12-01T10:53:00Z</dcterms:created>
  <dcterms:modified xsi:type="dcterms:W3CDTF">2012-10-20T16:42:00Z</dcterms:modified>
  <cp:category>www.sorubak.com</cp:category>
  <cp:contentType>www.sorubak.com</cp:contentType>
  <cp:contentStatus>www.sorubak.com</cp:contentStatus>
</cp:coreProperties>
</file>