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4B" w:rsidRDefault="00080B4B" w:rsidP="00BE3783">
      <w:pPr>
        <w:jc w:val="center"/>
        <w:rPr>
          <w:b/>
          <w:bCs/>
        </w:rPr>
      </w:pPr>
      <w:r>
        <w:rPr>
          <w:b/>
          <w:bCs/>
        </w:rPr>
        <w:t>2012-2013   EĞİTİM VE ÖĞRETİM YILI YENİKÖY İÖO 1.DÖNEM 6.SINIFLAR  İNGİLİZCE DERSİ 2. SINAV SORULARI</w:t>
      </w:r>
    </w:p>
    <w:p w:rsidR="00080B4B" w:rsidRDefault="00080B4B" w:rsidP="00BE3783">
      <w:pPr>
        <w:rPr>
          <w:b/>
          <w:bCs/>
        </w:rPr>
      </w:pPr>
      <w:r>
        <w:rPr>
          <w:b/>
          <w:bCs/>
        </w:rPr>
        <w:t>ADI-SOYADI:                                                NOSU:                                                 (2)2</w:t>
      </w:r>
    </w:p>
    <w:p w:rsidR="00080B4B" w:rsidRPr="00C04BDB" w:rsidRDefault="00080B4B">
      <w:pPr>
        <w:rPr>
          <w:b/>
          <w:bCs/>
        </w:rPr>
      </w:pPr>
      <w:r w:rsidRPr="00C04BDB">
        <w:rPr>
          <w:b/>
          <w:bCs/>
        </w:rPr>
        <w:t>A)MATCH THE PICTURES WITH THE SENTENCES.</w:t>
      </w:r>
      <w:r>
        <w:rPr>
          <w:b/>
          <w:bCs/>
        </w:rPr>
        <w:t>(6x3:18)</w:t>
      </w:r>
    </w:p>
    <w:p w:rsidR="00080B4B" w:rsidRDefault="00080B4B" w:rsidP="00C04BDB">
      <w:pPr>
        <w:rPr>
          <w:noProof/>
        </w:rPr>
      </w:pPr>
      <w:r>
        <w:t>1)</w:t>
      </w:r>
      <w:r w:rsidRPr="00FA6CC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5.75pt;height:70.5pt;visibility:visible">
            <v:imagedata r:id="rId4" o:title=""/>
          </v:shape>
        </w:pict>
      </w:r>
      <w:r>
        <w:t xml:space="preserve"> 2)</w:t>
      </w:r>
      <w:r w:rsidRPr="00FA6CC7">
        <w:rPr>
          <w:noProof/>
          <w:lang w:eastAsia="tr-TR"/>
        </w:rPr>
        <w:pict>
          <v:shape id="Resim 6" o:spid="_x0000_i1026" type="#_x0000_t75" style="width:59.25pt;height:60pt;visibility:visible">
            <v:imagedata r:id="rId5" o:title=""/>
          </v:shape>
        </w:pict>
      </w:r>
      <w:r>
        <w:t xml:space="preserve"> 3)</w:t>
      </w:r>
      <w:r w:rsidRPr="00FA6CC7">
        <w:rPr>
          <w:noProof/>
          <w:lang w:eastAsia="tr-TR"/>
        </w:rPr>
        <w:pict>
          <v:shape id="Resim 4" o:spid="_x0000_i1027" type="#_x0000_t75" style="width:61.5pt;height:63.75pt;visibility:visible">
            <v:imagedata r:id="rId6" o:title=""/>
          </v:shape>
        </w:pict>
      </w:r>
      <w:r>
        <w:t xml:space="preserve"> 4)</w:t>
      </w:r>
      <w:r w:rsidRPr="00FA6CC7">
        <w:rPr>
          <w:noProof/>
          <w:lang w:eastAsia="tr-TR"/>
        </w:rPr>
        <w:pict>
          <v:shape id="Resim 5" o:spid="_x0000_i1028" type="#_x0000_t75" style="width:65.25pt;height:57.75pt;visibility:visible">
            <v:imagedata r:id="rId7" o:title=""/>
          </v:shape>
        </w:pict>
      </w:r>
      <w:r>
        <w:t xml:space="preserve"> 5)</w:t>
      </w:r>
      <w:r w:rsidRPr="00FA6CC7">
        <w:rPr>
          <w:noProof/>
          <w:lang w:eastAsia="tr-TR"/>
        </w:rPr>
        <w:pict>
          <v:shape id="Resim 7" o:spid="_x0000_i1029" type="#_x0000_t75" style="width:68.25pt;height:69.75pt;visibility:visible">
            <v:imagedata r:id="rId8" o:title=""/>
          </v:shape>
        </w:pict>
      </w:r>
      <w:r>
        <w:t>6)</w:t>
      </w:r>
      <w:r w:rsidRPr="00C04BDB">
        <w:rPr>
          <w:noProof/>
        </w:rPr>
        <w:t xml:space="preserve"> </w:t>
      </w:r>
      <w:r w:rsidRPr="00FA6CC7">
        <w:rPr>
          <w:noProof/>
          <w:lang w:eastAsia="tr-TR"/>
        </w:rPr>
        <w:pict>
          <v:shape id="Resim 8" o:spid="_x0000_i1030" type="#_x0000_t75" style="width:69pt;height:52.5pt;visibility:visible">
            <v:imagedata r:id="rId9" o:title=""/>
          </v:shape>
        </w:pict>
      </w:r>
    </w:p>
    <w:p w:rsidR="00080B4B" w:rsidRDefault="00080B4B" w:rsidP="00C04BDB">
      <w:pPr>
        <w:pStyle w:val="NoSpacing"/>
        <w:rPr>
          <w:noProof/>
        </w:rPr>
      </w:pPr>
      <w:r>
        <w:rPr>
          <w:noProof/>
        </w:rPr>
        <w:t>a)The boy is under the table.</w:t>
      </w:r>
    </w:p>
    <w:p w:rsidR="00080B4B" w:rsidRDefault="00080B4B" w:rsidP="00C04BDB">
      <w:pPr>
        <w:pStyle w:val="NoSpacing"/>
        <w:rPr>
          <w:noProof/>
        </w:rPr>
      </w:pPr>
      <w:r>
        <w:rPr>
          <w:noProof/>
          <w:lang w:eastAsia="tr-TR"/>
        </w:rPr>
        <w:pict>
          <v:rect id="_x0000_s1026" style="position:absolute;margin-left:213.4pt;margin-top:4.75pt;width:165.75pt;height:45.75pt;z-index:251637248">
            <v:textbox style="mso-next-textbox:#_x0000_s102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519"/>
                    <w:gridCol w:w="519"/>
                    <w:gridCol w:w="519"/>
                    <w:gridCol w:w="520"/>
                    <w:gridCol w:w="520"/>
                    <w:gridCol w:w="520"/>
                  </w:tblGrid>
                  <w:tr w:rsidR="00080B4B" w:rsidRPr="00973C9D" w:rsidTr="00973C9D">
                    <w:tc>
                      <w:tcPr>
                        <w:tcW w:w="519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  <w:r w:rsidRPr="00973C9D">
                          <w:t>1</w:t>
                        </w:r>
                      </w:p>
                    </w:tc>
                    <w:tc>
                      <w:tcPr>
                        <w:tcW w:w="519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  <w:r w:rsidRPr="00973C9D">
                          <w:t>2</w:t>
                        </w:r>
                      </w:p>
                    </w:tc>
                    <w:tc>
                      <w:tcPr>
                        <w:tcW w:w="519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  <w:r w:rsidRPr="00973C9D">
                          <w:t>3</w:t>
                        </w:r>
                      </w:p>
                    </w:tc>
                    <w:tc>
                      <w:tcPr>
                        <w:tcW w:w="520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  <w:r w:rsidRPr="00973C9D">
                          <w:t>4</w:t>
                        </w:r>
                      </w:p>
                    </w:tc>
                    <w:tc>
                      <w:tcPr>
                        <w:tcW w:w="520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  <w:r w:rsidRPr="00973C9D">
                          <w:t>5</w:t>
                        </w:r>
                      </w:p>
                    </w:tc>
                    <w:tc>
                      <w:tcPr>
                        <w:tcW w:w="520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  <w:r w:rsidRPr="00973C9D">
                          <w:t>6</w:t>
                        </w:r>
                      </w:p>
                    </w:tc>
                  </w:tr>
                  <w:tr w:rsidR="00080B4B" w:rsidRPr="00973C9D" w:rsidTr="00973C9D">
                    <w:tc>
                      <w:tcPr>
                        <w:tcW w:w="519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19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19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20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20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20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80B4B" w:rsidRDefault="00080B4B"/>
              </w:txbxContent>
            </v:textbox>
          </v:rect>
        </w:pict>
      </w:r>
      <w:r>
        <w:rPr>
          <w:noProof/>
        </w:rPr>
        <w:t>b)The cat is near the bookcase.</w:t>
      </w:r>
    </w:p>
    <w:p w:rsidR="00080B4B" w:rsidRDefault="00080B4B" w:rsidP="00C04BDB">
      <w:pPr>
        <w:pStyle w:val="NoSpacing"/>
        <w:rPr>
          <w:noProof/>
        </w:rPr>
      </w:pPr>
      <w:r>
        <w:rPr>
          <w:noProof/>
        </w:rPr>
        <w:t>c)The rabbit is between the tree trunks.</w:t>
      </w:r>
    </w:p>
    <w:p w:rsidR="00080B4B" w:rsidRDefault="00080B4B" w:rsidP="00C04BDB">
      <w:pPr>
        <w:pStyle w:val="NoSpacing"/>
        <w:rPr>
          <w:noProof/>
        </w:rPr>
      </w:pPr>
      <w:r>
        <w:rPr>
          <w:noProof/>
        </w:rPr>
        <w:t>d)The cat is on the table.</w:t>
      </w:r>
    </w:p>
    <w:p w:rsidR="00080B4B" w:rsidRDefault="00080B4B" w:rsidP="00C04BDB">
      <w:pPr>
        <w:pStyle w:val="NoSpacing"/>
        <w:rPr>
          <w:noProof/>
        </w:rPr>
      </w:pPr>
      <w:r>
        <w:rPr>
          <w:noProof/>
        </w:rPr>
        <w:t>e)The rabbit is in the tree trunk.</w:t>
      </w:r>
    </w:p>
    <w:p w:rsidR="00080B4B" w:rsidRDefault="00080B4B" w:rsidP="00C04BDB">
      <w:pPr>
        <w:pStyle w:val="NoSpacing"/>
        <w:rPr>
          <w:noProof/>
        </w:rPr>
      </w:pPr>
      <w:r>
        <w:rPr>
          <w:noProof/>
        </w:rPr>
        <w:t>f)The boy is behind the ball.</w:t>
      </w:r>
    </w:p>
    <w:p w:rsidR="00080B4B" w:rsidRDefault="00080B4B" w:rsidP="00C04BDB">
      <w:pPr>
        <w:pStyle w:val="NoSpacing"/>
        <w:rPr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  <w:r w:rsidRPr="00CB3F60">
        <w:rPr>
          <w:b/>
          <w:bCs/>
          <w:noProof/>
        </w:rPr>
        <w:t>B)GROUP THE SENTENCES.</w:t>
      </w:r>
      <w:r>
        <w:rPr>
          <w:b/>
          <w:bCs/>
          <w:noProof/>
        </w:rPr>
        <w:t>(8X3:24)</w: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rect id="_x0000_s1027" style="position:absolute;margin-left:304.15pt;margin-top:9.75pt;width:204.75pt;height:122.25pt;z-index:251640320">
            <v:textbox>
              <w:txbxContent>
                <w:p w:rsidR="00080B4B" w:rsidRDefault="00080B4B" w:rsidP="00CB3F60">
                  <w:pPr>
                    <w:pStyle w:val="NoSpacing"/>
                  </w:pPr>
                  <w:r>
                    <w:t>WEAR YOUR TRAINERS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CLEAN THE BOARD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DON'T JUMP INTHE  SWIMMING POOL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WEAR YOUR SCHOOL UNIFORM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TAKE A SHOWER BEFORE SWIMMING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DON'T RUN IN THE CORRIDORS.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LISTEN TO THE TEACHER.</w:t>
                  </w:r>
                </w:p>
                <w:p w:rsidR="00080B4B" w:rsidRDefault="00080B4B" w:rsidP="00CB3F60">
                  <w:pPr>
                    <w:pStyle w:val="NoSpacing"/>
                  </w:pPr>
                  <w:r>
                    <w:t>DON'T DROP THE WEIGHTS ON  FLOOR.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51.15pt;margin-top:9.75pt;width:141pt;height:122.25pt;z-index:251639296">
            <v:textbox>
              <w:txbxContent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 w:rsidRPr="00CB3F60">
                    <w:rPr>
                      <w:b/>
                      <w:bCs/>
                      <w:u w:val="single"/>
                    </w:rPr>
                    <w:t>SCHOOL RULES</w:t>
                  </w:r>
                </w:p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1</w:t>
                  </w:r>
                </w:p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2</w:t>
                  </w:r>
                </w:p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3</w:t>
                  </w:r>
                </w:p>
                <w:p w:rsidR="00080B4B" w:rsidRPr="00CB3F60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2.6pt;margin-top:9.75pt;width:138.75pt;height:122.25pt;z-index:251638272">
            <v:textbox>
              <w:txbxContent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 w:rsidRPr="00CB3F60">
                    <w:rPr>
                      <w:b/>
                      <w:bCs/>
                      <w:u w:val="single"/>
                    </w:rPr>
                    <w:t>GYM RULES</w:t>
                  </w:r>
                </w:p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1</w:t>
                  </w:r>
                </w:p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2</w:t>
                  </w:r>
                </w:p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3</w:t>
                  </w:r>
                </w:p>
                <w:p w:rsidR="00080B4B" w:rsidRPr="00CB3F60" w:rsidRDefault="00080B4B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4</w:t>
                  </w:r>
                </w:p>
              </w:txbxContent>
            </v:textbox>
          </v:rect>
        </w:pict>
      </w: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B3F60">
      <w:r>
        <w:rPr>
          <w:b/>
          <w:bCs/>
          <w:noProof/>
        </w:rPr>
        <w:t>C)</w:t>
      </w:r>
      <w:r w:rsidRPr="00CB3F60">
        <w:t xml:space="preserve"> </w:t>
      </w:r>
      <w:r>
        <w:t>MATCH THE SENTENCES WİTH THE PİCTURES?(5X2:10)</w:t>
      </w:r>
    </w:p>
    <w:p w:rsidR="00080B4B" w:rsidRDefault="00080B4B" w:rsidP="00CB3F60">
      <w:r>
        <w:t xml:space="preserve">1)  </w:t>
      </w:r>
      <w:r w:rsidRPr="00FA6CC7">
        <w:rPr>
          <w:noProof/>
          <w:lang w:eastAsia="tr-TR"/>
        </w:rPr>
        <w:pict>
          <v:shape id="Resim 9" o:spid="_x0000_i1031" type="#_x0000_t75" style="width:57pt;height:60.75pt;visibility:visible">
            <v:imagedata r:id="rId10" o:title=""/>
          </v:shape>
        </w:pict>
      </w:r>
      <w:r>
        <w:t xml:space="preserve">   2)    </w:t>
      </w:r>
      <w:r w:rsidRPr="00FA6CC7">
        <w:rPr>
          <w:noProof/>
          <w:lang w:eastAsia="tr-TR"/>
        </w:rPr>
        <w:pict>
          <v:shape id="Resim 10" o:spid="_x0000_i1032" type="#_x0000_t75" style="width:57pt;height:86.25pt;visibility:visible">
            <v:imagedata r:id="rId11" o:title=""/>
          </v:shape>
        </w:pict>
      </w:r>
      <w:r>
        <w:t xml:space="preserve"> 3)</w:t>
      </w:r>
      <w:r w:rsidRPr="00970854">
        <w:t xml:space="preserve"> </w:t>
      </w:r>
      <w:r w:rsidRPr="00FA6CC7">
        <w:rPr>
          <w:noProof/>
          <w:lang w:eastAsia="tr-TR"/>
        </w:rPr>
        <w:pict>
          <v:shape id="Resim 11" o:spid="_x0000_i1033" type="#_x0000_t75" style="width:76.5pt;height:46.5pt;visibility:visible">
            <v:imagedata r:id="rId12" o:title=""/>
          </v:shape>
        </w:pict>
      </w:r>
      <w:r>
        <w:t xml:space="preserve">  4)</w:t>
      </w:r>
      <w:r w:rsidRPr="00970854">
        <w:t xml:space="preserve"> </w:t>
      </w:r>
      <w:r w:rsidRPr="00FA6CC7">
        <w:rPr>
          <w:noProof/>
          <w:lang w:eastAsia="tr-TR"/>
        </w:rPr>
        <w:pict>
          <v:shape id="Resim 12" o:spid="_x0000_i1034" type="#_x0000_t75" style="width:1in;height:78.75pt;visibility:visible">
            <v:imagedata r:id="rId13" o:title=""/>
          </v:shape>
        </w:pict>
      </w:r>
      <w:r>
        <w:t>5)</w:t>
      </w:r>
      <w:r w:rsidRPr="00970854">
        <w:t xml:space="preserve"> </w:t>
      </w:r>
      <w:r w:rsidRPr="00FA6CC7">
        <w:rPr>
          <w:noProof/>
          <w:lang w:eastAsia="tr-TR"/>
        </w:rPr>
        <w:pict>
          <v:shape id="Resim 13" o:spid="_x0000_i1035" type="#_x0000_t75" style="width:78pt;height:58.5pt;visibility:visible">
            <v:imagedata r:id="rId14" o:title=""/>
          </v:shape>
        </w:pict>
      </w:r>
    </w:p>
    <w:p w:rsidR="00080B4B" w:rsidRDefault="00080B4B" w:rsidP="00CB3F60">
      <w:r>
        <w:rPr>
          <w:noProof/>
          <w:lang w:eastAsia="tr-TR"/>
        </w:rPr>
        <w:pict>
          <v:rect id="_x0000_s1030" style="position:absolute;margin-left:228.4pt;margin-top:9.9pt;width:231.75pt;height:62.25pt;z-index:251641344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905"/>
                    <w:gridCol w:w="905"/>
                    <w:gridCol w:w="905"/>
                    <w:gridCol w:w="906"/>
                    <w:gridCol w:w="906"/>
                  </w:tblGrid>
                  <w:tr w:rsidR="00080B4B" w:rsidRPr="00973C9D" w:rsidTr="00973C9D">
                    <w:trPr>
                      <w:trHeight w:val="552"/>
                    </w:trPr>
                    <w:tc>
                      <w:tcPr>
                        <w:tcW w:w="905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  <w:rPr>
                            <w:sz w:val="32"/>
                            <w:szCs w:val="32"/>
                          </w:rPr>
                        </w:pPr>
                        <w:r w:rsidRPr="00973C9D">
                          <w:rPr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905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  <w:rPr>
                            <w:sz w:val="32"/>
                            <w:szCs w:val="32"/>
                          </w:rPr>
                        </w:pPr>
                        <w:r w:rsidRPr="00973C9D">
                          <w:rPr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905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  <w:rPr>
                            <w:sz w:val="32"/>
                            <w:szCs w:val="32"/>
                          </w:rPr>
                        </w:pPr>
                        <w:r w:rsidRPr="00973C9D"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906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  <w:rPr>
                            <w:sz w:val="32"/>
                            <w:szCs w:val="32"/>
                          </w:rPr>
                        </w:pPr>
                        <w:r w:rsidRPr="00973C9D">
                          <w:rPr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906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  <w:rPr>
                            <w:sz w:val="32"/>
                            <w:szCs w:val="32"/>
                          </w:rPr>
                        </w:pPr>
                        <w:r w:rsidRPr="00973C9D">
                          <w:rPr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080B4B" w:rsidRPr="00973C9D" w:rsidTr="00973C9D">
                    <w:trPr>
                      <w:trHeight w:val="555"/>
                    </w:trPr>
                    <w:tc>
                      <w:tcPr>
                        <w:tcW w:w="905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905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905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906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906" w:type="dxa"/>
                      </w:tcPr>
                      <w:p w:rsidR="00080B4B" w:rsidRPr="00973C9D" w:rsidRDefault="00080B4B" w:rsidP="00973C9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80B4B" w:rsidRDefault="00080B4B"/>
              </w:txbxContent>
            </v:textbox>
          </v:rect>
        </w:pict>
      </w:r>
      <w:r>
        <w:t xml:space="preserve">    </w:t>
      </w:r>
    </w:p>
    <w:p w:rsidR="00080B4B" w:rsidRDefault="00080B4B" w:rsidP="00CB3F60">
      <w:pPr>
        <w:pStyle w:val="NoSpacing"/>
      </w:pPr>
      <w:r>
        <w:t xml:space="preserve">   a)He has a shower everyday.</w:t>
      </w:r>
    </w:p>
    <w:p w:rsidR="00080B4B" w:rsidRDefault="00080B4B" w:rsidP="00CB3F60">
      <w:pPr>
        <w:pStyle w:val="NoSpacing"/>
      </w:pPr>
      <w:r>
        <w:t xml:space="preserve">   b)My mother ırons on Fridays.</w:t>
      </w:r>
    </w:p>
    <w:p w:rsidR="00080B4B" w:rsidRDefault="00080B4B" w:rsidP="00CB3F60">
      <w:pPr>
        <w:pStyle w:val="NoSpacing"/>
      </w:pPr>
      <w:r>
        <w:t xml:space="preserve">   c)They have breakfast  in the mornings.</w:t>
      </w:r>
    </w:p>
    <w:p w:rsidR="00080B4B" w:rsidRDefault="00080B4B" w:rsidP="00CB3F60">
      <w:pPr>
        <w:pStyle w:val="NoSpacing"/>
      </w:pPr>
      <w:r>
        <w:t xml:space="preserve">   d)He watches tv on Saturdays.</w:t>
      </w:r>
    </w:p>
    <w:p w:rsidR="00080B4B" w:rsidRDefault="00080B4B" w:rsidP="00CB3F60">
      <w:pPr>
        <w:pStyle w:val="NoSpacing"/>
      </w:pPr>
      <w:r>
        <w:t xml:space="preserve">   e)Yummy always reads newspaper</w:t>
      </w: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b/>
          <w:bCs/>
          <w:noProof/>
        </w:rPr>
        <w:t>D)LOOK AT THE PICTURES AND WRITE THEM IN THE SMALL BOXES.(24))</w:t>
      </w: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b/>
          <w:bCs/>
          <w:noProof/>
        </w:rPr>
        <w:t xml:space="preserve">1    </w:t>
      </w:r>
      <w:r w:rsidRPr="00FA6CC7">
        <w:rPr>
          <w:noProof/>
          <w:lang w:eastAsia="tr-TR"/>
        </w:rPr>
        <w:pict>
          <v:shape id="Resim 74" o:spid="_x0000_i1036" type="#_x0000_t75" style="width:40.5pt;height:39pt;visibility:visible">
            <v:imagedata r:id="rId15" o:title=""/>
          </v:shape>
        </w:pict>
      </w:r>
      <w:r>
        <w:rPr>
          <w:b/>
          <w:bCs/>
          <w:noProof/>
        </w:rPr>
        <w:t xml:space="preserve"> 2      </w:t>
      </w:r>
      <w:r w:rsidRPr="00FA6CC7">
        <w:rPr>
          <w:noProof/>
          <w:lang w:eastAsia="tr-TR"/>
        </w:rPr>
        <w:pict>
          <v:shape id="Resim 77" o:spid="_x0000_i1037" type="#_x0000_t75" style="width:57pt;height:75pt;visibility:visible">
            <v:imagedata r:id="rId16" o:title=""/>
          </v:shape>
        </w:pict>
      </w:r>
      <w:r>
        <w:rPr>
          <w:b/>
          <w:bCs/>
          <w:noProof/>
        </w:rPr>
        <w:t xml:space="preserve"> 3    </w:t>
      </w:r>
      <w:r w:rsidRPr="00FA6CC7">
        <w:rPr>
          <w:noProof/>
          <w:lang w:eastAsia="tr-TR"/>
        </w:rPr>
        <w:pict>
          <v:shape id="Resim 80" o:spid="_x0000_i1038" type="#_x0000_t75" style="width:78pt;height:36.75pt;visibility:visible">
            <v:imagedata r:id="rId17" o:title=""/>
          </v:shape>
        </w:pict>
      </w:r>
      <w:r>
        <w:rPr>
          <w:b/>
          <w:bCs/>
          <w:noProof/>
        </w:rPr>
        <w:t xml:space="preserve">4     </w:t>
      </w:r>
      <w:r w:rsidRPr="00FA6CC7">
        <w:rPr>
          <w:noProof/>
          <w:lang w:eastAsia="tr-TR"/>
        </w:rPr>
        <w:pict>
          <v:shape id="Resim 83" o:spid="_x0000_i1039" type="#_x0000_t75" style="width:40.5pt;height:58.5pt;visibility:visible">
            <v:imagedata r:id="rId18" o:title=""/>
          </v:shape>
        </w:pict>
      </w:r>
      <w:r>
        <w:rPr>
          <w:b/>
          <w:bCs/>
          <w:noProof/>
        </w:rPr>
        <w:t xml:space="preserve"> 5     </w:t>
      </w:r>
      <w:r w:rsidRPr="00FA6CC7">
        <w:rPr>
          <w:noProof/>
          <w:lang w:eastAsia="tr-TR"/>
        </w:rPr>
        <w:pict>
          <v:shape id="Resim 86" o:spid="_x0000_i1040" type="#_x0000_t75" style="width:45.75pt;height:38.25pt;visibility:visible">
            <v:imagedata r:id="rId19" o:title=""/>
          </v:shape>
        </w:pict>
      </w:r>
      <w:r>
        <w:rPr>
          <w:b/>
          <w:bCs/>
          <w:noProof/>
        </w:rPr>
        <w:t xml:space="preserve">6      </w:t>
      </w:r>
      <w:r w:rsidRPr="00FA6CC7">
        <w:rPr>
          <w:noProof/>
          <w:lang w:eastAsia="tr-TR"/>
        </w:rPr>
        <w:pict>
          <v:shape id="Resim 89" o:spid="_x0000_i1041" type="#_x0000_t75" style="width:58.5pt;height:48pt;visibility:visible">
            <v:imagedata r:id="rId20" o:title=""/>
          </v:shape>
        </w:pict>
      </w: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E91A8E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margin-left:-31.1pt;margin-top:.7pt;width:25.5pt;height:13.5pt;z-index:251671040"/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margin-left:165.4pt;margin-top:.7pt;width:25.5pt;height:13.5pt;z-index:251645440"/>
        </w:pict>
      </w:r>
      <w:r>
        <w:rPr>
          <w:noProof/>
          <w:lang w:eastAsia="tr-TR"/>
        </w:rPr>
        <w:pict>
          <v:shape id="_x0000_s1033" type="#_x0000_t176" style="position:absolute;margin-left:132.4pt;margin-top:.7pt;width:25.5pt;height:13.5pt;z-index:251644416"/>
        </w:pict>
      </w:r>
      <w:r>
        <w:rPr>
          <w:noProof/>
          <w:lang w:eastAsia="tr-TR"/>
        </w:rPr>
        <w:pict>
          <v:shape id="_x0000_s1034" type="#_x0000_t176" style="position:absolute;margin-left:101.65pt;margin-top:.7pt;width:25.5pt;height:13.5pt;z-index:251643392"/>
        </w:pict>
      </w:r>
      <w:r>
        <w:rPr>
          <w:noProof/>
          <w:lang w:eastAsia="tr-TR"/>
        </w:rPr>
        <w:pict>
          <v:shape id="_x0000_s1035" type="#_x0000_t176" style="position:absolute;margin-left:70.9pt;margin-top:.7pt;width:25.5pt;height:13.5pt;z-index:251642368"/>
        </w:pict>
      </w:r>
      <w:r>
        <w:rPr>
          <w:b/>
          <w:bCs/>
          <w:noProof/>
        </w:rPr>
        <w:t xml:space="preserve"> A   PIECE    OF                                                                         </w: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36" type="#_x0000_t120" style="position:absolute;margin-left:-31.1pt;margin-top:12.75pt;width:25.5pt;height:13.5pt;z-index:251672064"/>
        </w:pict>
      </w:r>
      <w:r>
        <w:rPr>
          <w:noProof/>
          <w:lang w:eastAsia="tr-TR"/>
        </w:rPr>
        <w:pict>
          <v:shape id="_x0000_s1037" type="#_x0000_t176" style="position:absolute;margin-left:165.4pt;margin-top:12.75pt;width:25.5pt;height:13.5pt;z-index:251649536"/>
        </w:pict>
      </w:r>
      <w:r>
        <w:rPr>
          <w:noProof/>
          <w:lang w:eastAsia="tr-TR"/>
        </w:rPr>
        <w:pict>
          <v:shape id="_x0000_s1038" type="#_x0000_t176" style="position:absolute;margin-left:132.4pt;margin-top:12.75pt;width:25.5pt;height:13.5pt;z-index:251648512"/>
        </w:pict>
      </w:r>
      <w:r>
        <w:rPr>
          <w:noProof/>
          <w:lang w:eastAsia="tr-TR"/>
        </w:rPr>
        <w:pict>
          <v:shape id="_x0000_s1039" type="#_x0000_t176" style="position:absolute;margin-left:101.65pt;margin-top:12.75pt;width:25.5pt;height:13.5pt;z-index:251647488"/>
        </w:pict>
      </w:r>
      <w:r>
        <w:rPr>
          <w:noProof/>
          <w:lang w:eastAsia="tr-TR"/>
        </w:rPr>
        <w:pict>
          <v:shape id="_x0000_s1040" type="#_x0000_t176" style="position:absolute;margin-left:70.9pt;margin-top:12.75pt;width:25.5pt;height:13.5pt;z-index:251646464"/>
        </w:pict>
      </w:r>
    </w:p>
    <w:p w:rsidR="00080B4B" w:rsidRDefault="00080B4B" w:rsidP="00E91A8E">
      <w:pPr>
        <w:pStyle w:val="NoSpacing"/>
        <w:rPr>
          <w:b/>
          <w:bCs/>
          <w:noProof/>
        </w:rPr>
      </w:pPr>
      <w:r>
        <w:rPr>
          <w:b/>
          <w:bCs/>
          <w:noProof/>
        </w:rPr>
        <w:t xml:space="preserve">A    CAN      OF                                                                         </w: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41" type="#_x0000_t120" style="position:absolute;margin-left:-31.1pt;margin-top:9.95pt;width:25.5pt;height:13.5pt;z-index:251673088"/>
        </w:pic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42" type="#_x0000_t176" style="position:absolute;margin-left:221.65pt;margin-top:.25pt;width:25.5pt;height:13.5pt;z-index:251664896"/>
        </w:pict>
      </w:r>
      <w:r>
        <w:rPr>
          <w:noProof/>
          <w:lang w:eastAsia="tr-TR"/>
        </w:rPr>
        <w:pict>
          <v:shape id="_x0000_s1043" type="#_x0000_t176" style="position:absolute;margin-left:190.9pt;margin-top:.25pt;width:25.5pt;height:13.5pt;z-index:251663872"/>
        </w:pict>
      </w:r>
      <w:r>
        <w:rPr>
          <w:noProof/>
          <w:lang w:eastAsia="tr-TR"/>
        </w:rPr>
        <w:pict>
          <v:shape id="_x0000_s1044" type="#_x0000_t176" style="position:absolute;margin-left:161.65pt;margin-top:.25pt;width:25.5pt;height:13.5pt;z-index:251662848"/>
        </w:pict>
      </w:r>
      <w:r>
        <w:rPr>
          <w:noProof/>
          <w:lang w:eastAsia="tr-TR"/>
        </w:rPr>
        <w:pict>
          <v:shape id="_x0000_s1045" type="#_x0000_t176" style="position:absolute;margin-left:132.4pt;margin-top:.25pt;width:25.5pt;height:13.5pt;z-index:251661824"/>
        </w:pict>
      </w:r>
      <w:r>
        <w:rPr>
          <w:noProof/>
          <w:lang w:eastAsia="tr-TR"/>
        </w:rPr>
        <w:pict>
          <v:shape id="_x0000_s1046" type="#_x0000_t176" style="position:absolute;margin-left:101.65pt;margin-top:.25pt;width:25.5pt;height:13.5pt;z-index:251660800"/>
        </w:pict>
      </w:r>
      <w:r>
        <w:rPr>
          <w:noProof/>
          <w:lang w:eastAsia="tr-TR"/>
        </w:rPr>
        <w:pict>
          <v:shape id="_x0000_s1047" type="#_x0000_t176" style="position:absolute;margin-left:70.9pt;margin-top:.25pt;width:25.5pt;height:13.5pt;z-index:251659776"/>
        </w:pict>
      </w:r>
      <w:r>
        <w:rPr>
          <w:b/>
          <w:bCs/>
          <w:noProof/>
        </w:rPr>
        <w:t xml:space="preserve">A     CUP     OF                                                                          </w: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48" type="#_x0000_t120" style="position:absolute;margin-left:-31.1pt;margin-top:12.3pt;width:25.5pt;height:13.5pt;z-index:251674112"/>
        </w:pict>
      </w:r>
      <w:r>
        <w:rPr>
          <w:noProof/>
          <w:lang w:eastAsia="tr-TR"/>
        </w:rPr>
        <w:pict>
          <v:shape id="_x0000_s1049" type="#_x0000_t176" style="position:absolute;margin-left:196.15pt;margin-top:12.3pt;width:25.5pt;height:13.5pt;z-index:251670016"/>
        </w:pict>
      </w:r>
      <w:r>
        <w:rPr>
          <w:noProof/>
          <w:lang w:eastAsia="tr-TR"/>
        </w:rPr>
        <w:pict>
          <v:shape id="_x0000_s1050" type="#_x0000_t176" style="position:absolute;margin-left:165.4pt;margin-top:12.3pt;width:25.5pt;height:13.5pt;z-index:251668992"/>
        </w:pict>
      </w:r>
      <w:r>
        <w:rPr>
          <w:noProof/>
          <w:lang w:eastAsia="tr-TR"/>
        </w:rPr>
        <w:pict>
          <v:shape id="_x0000_s1051" type="#_x0000_t176" style="position:absolute;margin-left:136.15pt;margin-top:12.3pt;width:25.5pt;height:13.5pt;z-index:251667968"/>
        </w:pict>
      </w:r>
      <w:r>
        <w:rPr>
          <w:noProof/>
          <w:lang w:eastAsia="tr-TR"/>
        </w:rPr>
        <w:pict>
          <v:shape id="_x0000_s1052" type="#_x0000_t176" style="position:absolute;margin-left:106.9pt;margin-top:12.3pt;width:25.5pt;height:13.5pt;z-index:251666944"/>
        </w:pict>
      </w:r>
      <w:r>
        <w:rPr>
          <w:noProof/>
          <w:lang w:eastAsia="tr-TR"/>
        </w:rPr>
        <w:pict>
          <v:shape id="_x0000_s1053" type="#_x0000_t176" style="position:absolute;margin-left:76.15pt;margin-top:12.3pt;width:25.5pt;height:13.5pt;z-index:251665920"/>
        </w:pic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b/>
          <w:bCs/>
          <w:noProof/>
        </w:rPr>
        <w:t xml:space="preserve">A     GLASS   OF    </w: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54" type="#_x0000_t176" style="position:absolute;margin-left:211.9pt;margin-top:10.95pt;width:25.5pt;height:13.5pt;z-index:251654656"/>
        </w:pict>
      </w:r>
      <w:r>
        <w:rPr>
          <w:noProof/>
          <w:lang w:eastAsia="tr-TR"/>
        </w:rPr>
        <w:pict>
          <v:shape id="_x0000_s1055" type="#_x0000_t176" style="position:absolute;margin-left:178.9pt;margin-top:10.95pt;width:25.5pt;height:13.5pt;z-index:251653632"/>
        </w:pict>
      </w:r>
      <w:r>
        <w:rPr>
          <w:noProof/>
          <w:lang w:eastAsia="tr-TR"/>
        </w:rPr>
        <w:pict>
          <v:shape id="_x0000_s1056" type="#_x0000_t176" style="position:absolute;margin-left:145.15pt;margin-top:10.95pt;width:25.5pt;height:13.5pt;z-index:251652608"/>
        </w:pict>
      </w:r>
      <w:r>
        <w:rPr>
          <w:noProof/>
          <w:lang w:eastAsia="tr-TR"/>
        </w:rPr>
        <w:pict>
          <v:shape id="_x0000_s1057" type="#_x0000_t176" style="position:absolute;margin-left:110.65pt;margin-top:10.95pt;width:25.5pt;height:13.5pt;z-index:251651584"/>
        </w:pict>
      </w:r>
      <w:r>
        <w:rPr>
          <w:noProof/>
          <w:lang w:eastAsia="tr-TR"/>
        </w:rPr>
        <w:pict>
          <v:shape id="_x0000_s1058" type="#_x0000_t176" style="position:absolute;margin-left:76.15pt;margin-top:10.95pt;width:25.5pt;height:13.5pt;z-index:251650560"/>
        </w:pict>
      </w:r>
      <w:r>
        <w:rPr>
          <w:noProof/>
          <w:lang w:eastAsia="tr-TR"/>
        </w:rPr>
        <w:pict>
          <v:shape id="_x0000_s1059" type="#_x0000_t120" style="position:absolute;margin-left:-31.1pt;margin-top:10.95pt;width:25.5pt;height:13.5pt;z-index:251675136"/>
        </w:pic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b/>
          <w:bCs/>
          <w:noProof/>
        </w:rPr>
        <w:t xml:space="preserve">A   LOAF    OF    </w: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60" type="#_x0000_t120" style="position:absolute;margin-left:-31.1pt;margin-top:9.6pt;width:25.5pt;height:13.5pt;z-index:251676160"/>
        </w:pict>
      </w: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61" type="#_x0000_t176" style="position:absolute;margin-left:178.9pt;margin-top:.65pt;width:25.5pt;height:13.5pt;z-index:251658752"/>
        </w:pict>
      </w:r>
      <w:r>
        <w:rPr>
          <w:noProof/>
          <w:lang w:eastAsia="tr-TR"/>
        </w:rPr>
        <w:pict>
          <v:shape id="_x0000_s1062" type="#_x0000_t176" style="position:absolute;margin-left:145.15pt;margin-top:.65pt;width:25.5pt;height:13.5pt;z-index:251657728"/>
        </w:pict>
      </w:r>
      <w:r>
        <w:rPr>
          <w:noProof/>
          <w:lang w:eastAsia="tr-TR"/>
        </w:rPr>
        <w:pict>
          <v:shape id="_x0000_s1063" type="#_x0000_t176" style="position:absolute;margin-left:110.65pt;margin-top:.65pt;width:25.5pt;height:13.5pt;z-index:251656704"/>
        </w:pict>
      </w:r>
      <w:r>
        <w:rPr>
          <w:noProof/>
          <w:lang w:eastAsia="tr-TR"/>
        </w:rPr>
        <w:pict>
          <v:shape id="_x0000_s1064" type="#_x0000_t176" style="position:absolute;margin-left:76.15pt;margin-top:.65pt;width:25.5pt;height:13.5pt;z-index:251655680"/>
        </w:pict>
      </w:r>
      <w:r>
        <w:rPr>
          <w:b/>
          <w:bCs/>
          <w:noProof/>
        </w:rPr>
        <w:t>A    BOTTLE   OF</w:t>
      </w:r>
    </w:p>
    <w:p w:rsidR="00080B4B" w:rsidRDefault="00080B4B" w:rsidP="00C04BDB">
      <w:pPr>
        <w:pStyle w:val="NoSpacing"/>
        <w:rPr>
          <w:b/>
          <w:bCs/>
          <w:noProof/>
        </w:rPr>
      </w:pPr>
    </w:p>
    <w:p w:rsidR="00080B4B" w:rsidRDefault="00080B4B" w:rsidP="00C04BDB">
      <w:pPr>
        <w:pStyle w:val="NoSpacing"/>
        <w:rPr>
          <w:b/>
          <w:bCs/>
          <w:noProof/>
        </w:rPr>
      </w:pPr>
      <w:r>
        <w:rPr>
          <w:noProof/>
          <w:lang w:eastAsia="tr-TR"/>
        </w:rPr>
        <w:pict>
          <v:shape id="_x0000_s1065" type="#_x0000_t176" style="position:absolute;margin-left:237.4pt;margin-top:.1pt;width:213pt;height:237.75pt;z-index:251678208">
            <v:textbox>
              <w:txbxContent>
                <w:p w:rsidR="00080B4B" w:rsidRDefault="00080B4B">
                  <w:pPr>
                    <w:rPr>
                      <w:b/>
                      <w:bCs/>
                      <w:u w:val="single"/>
                    </w:rPr>
                  </w:pPr>
                  <w:r w:rsidRPr="00707399">
                    <w:rPr>
                      <w:b/>
                      <w:bCs/>
                    </w:rPr>
                    <w:t xml:space="preserve">F)USE  </w:t>
                  </w:r>
                  <w:r w:rsidRPr="00707399">
                    <w:rPr>
                      <w:b/>
                      <w:bCs/>
                      <w:u w:val="single"/>
                    </w:rPr>
                    <w:t>HOW  MUCH</w:t>
                  </w:r>
                  <w:r w:rsidRPr="00707399">
                    <w:rPr>
                      <w:b/>
                      <w:bCs/>
                    </w:rPr>
                    <w:t xml:space="preserve">  or  </w:t>
                  </w:r>
                  <w:r w:rsidRPr="00707399">
                    <w:rPr>
                      <w:b/>
                      <w:bCs/>
                      <w:u w:val="single"/>
                    </w:rPr>
                    <w:t>HOW MANY</w:t>
                  </w:r>
                </w:p>
                <w:p w:rsidR="00080B4B" w:rsidRDefault="00080B4B" w:rsidP="00707399">
                  <w:r>
                    <w:t>1)………………… money  do you have?</w:t>
                  </w:r>
                </w:p>
                <w:p w:rsidR="00080B4B" w:rsidRDefault="00080B4B" w:rsidP="00707399">
                  <w:r>
                    <w:t>2)…………………students  in the class?</w:t>
                  </w:r>
                </w:p>
                <w:p w:rsidR="00080B4B" w:rsidRDefault="00080B4B" w:rsidP="00707399">
                  <w:r>
                    <w:t>3).................... oranges are there in your basket?</w:t>
                  </w:r>
                </w:p>
                <w:p w:rsidR="00080B4B" w:rsidRDefault="00080B4B" w:rsidP="00707399">
                  <w:r>
                    <w:t>4)...................... water  is there in the bottle?</w:t>
                  </w:r>
                </w:p>
                <w:p w:rsidR="00080B4B" w:rsidRDefault="00080B4B" w:rsidP="00707399">
                  <w:r>
                    <w:t>5)......................players are there in a football team?</w:t>
                  </w:r>
                </w:p>
                <w:p w:rsidR="00080B4B" w:rsidRDefault="00080B4B" w:rsidP="00707399">
                  <w:r>
                    <w:t xml:space="preserve">                                             5x2:10</w:t>
                  </w:r>
                </w:p>
                <w:p w:rsidR="00080B4B" w:rsidRDefault="00080B4B" w:rsidP="00707399">
                  <w:r>
                    <w:t xml:space="preserve"> </w:t>
                  </w:r>
                </w:p>
                <w:p w:rsidR="00080B4B" w:rsidRDefault="00080B4B" w:rsidP="00707399">
                  <w:r>
                    <w:t xml:space="preserve">                                             </w:t>
                  </w:r>
                </w:p>
                <w:p w:rsidR="00080B4B" w:rsidRDefault="00080B4B" w:rsidP="00707399"/>
                <w:p w:rsidR="00080B4B" w:rsidRPr="00707399" w:rsidRDefault="00080B4B"/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76" style="position:absolute;margin-left:-46.1pt;margin-top:6.1pt;width:178.5pt;height:221.25pt;z-index:251677184">
            <v:textbox style="mso-next-textbox:#_x0000_s1066">
              <w:txbxContent>
                <w:p w:rsidR="00080B4B" w:rsidRPr="00707399" w:rsidRDefault="00080B4B" w:rsidP="00707399">
                  <w:pPr>
                    <w:rPr>
                      <w:b/>
                      <w:bCs/>
                    </w:rPr>
                  </w:pPr>
                  <w:r w:rsidRPr="00707399">
                    <w:rPr>
                      <w:b/>
                      <w:bCs/>
                    </w:rPr>
                    <w:t xml:space="preserve">E)USE  </w:t>
                  </w:r>
                  <w:r w:rsidRPr="00707399">
                    <w:rPr>
                      <w:b/>
                      <w:bCs/>
                      <w:u w:val="single"/>
                    </w:rPr>
                    <w:t>SOME</w:t>
                  </w:r>
                  <w:r w:rsidRPr="00707399">
                    <w:rPr>
                      <w:b/>
                      <w:bCs/>
                    </w:rPr>
                    <w:t xml:space="preserve">  or  </w:t>
                  </w:r>
                  <w:r w:rsidRPr="00707399">
                    <w:rPr>
                      <w:b/>
                      <w:bCs/>
                      <w:u w:val="single"/>
                    </w:rPr>
                    <w:t>ANY</w:t>
                  </w:r>
                  <w:r>
                    <w:rPr>
                      <w:b/>
                      <w:bCs/>
                      <w:u w:val="single"/>
                    </w:rPr>
                    <w:t xml:space="preserve"> (</w:t>
                  </w:r>
                  <w:r w:rsidRPr="00707399">
                    <w:rPr>
                      <w:b/>
                      <w:bCs/>
                    </w:rPr>
                    <w:t>6X2:12)</w:t>
                  </w:r>
                </w:p>
                <w:p w:rsidR="00080B4B" w:rsidRDefault="00080B4B" w:rsidP="00707399">
                  <w:r>
                    <w:t xml:space="preserve">1)There aren’t……………potatoes.                    </w:t>
                  </w:r>
                </w:p>
                <w:p w:rsidR="00080B4B" w:rsidRDefault="00080B4B" w:rsidP="00707399">
                  <w:r>
                    <w:t xml:space="preserve">2)There is …………water.  </w:t>
                  </w:r>
                </w:p>
                <w:p w:rsidR="00080B4B" w:rsidRDefault="00080B4B" w:rsidP="00707399">
                  <w:r>
                    <w:t xml:space="preserve">3)There are …………..hamburgers.                    </w:t>
                  </w:r>
                </w:p>
                <w:p w:rsidR="00080B4B" w:rsidRDefault="00080B4B" w:rsidP="00707399">
                  <w:r>
                    <w:t xml:space="preserve"> 4)There are………….carrots.</w:t>
                  </w:r>
                </w:p>
                <w:p w:rsidR="00080B4B" w:rsidRDefault="00080B4B" w:rsidP="00707399">
                  <w:r>
                    <w:t xml:space="preserve"> 5)There isn’t …………milk in the fridge.         </w:t>
                  </w:r>
                </w:p>
                <w:p w:rsidR="00080B4B" w:rsidRDefault="00080B4B" w:rsidP="00707399">
                  <w:r>
                    <w:t>6)Is there ……….orange?</w:t>
                  </w:r>
                </w:p>
              </w:txbxContent>
            </v:textbox>
          </v:shape>
        </w:pict>
      </w:r>
    </w:p>
    <w:p w:rsidR="00080B4B" w:rsidRDefault="00080B4B" w:rsidP="00707399">
      <w:pPr>
        <w:rPr>
          <w:noProof/>
        </w:rPr>
      </w:pPr>
    </w:p>
    <w:p w:rsidR="00080B4B" w:rsidRPr="00CB3F60" w:rsidRDefault="00080B4B" w:rsidP="00707399">
      <w:pPr>
        <w:rPr>
          <w:b/>
          <w:bCs/>
          <w:noProof/>
        </w:rPr>
      </w:pPr>
    </w:p>
    <w:sectPr w:rsidR="00080B4B" w:rsidRPr="00CB3F60" w:rsidSect="00DE7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783"/>
    <w:rsid w:val="00044CFA"/>
    <w:rsid w:val="00080B4B"/>
    <w:rsid w:val="00707399"/>
    <w:rsid w:val="00814771"/>
    <w:rsid w:val="00970854"/>
    <w:rsid w:val="00973C9D"/>
    <w:rsid w:val="00A72834"/>
    <w:rsid w:val="00B44989"/>
    <w:rsid w:val="00BE28F8"/>
    <w:rsid w:val="00BE3783"/>
    <w:rsid w:val="00C04BDB"/>
    <w:rsid w:val="00CB3F60"/>
    <w:rsid w:val="00D75A09"/>
    <w:rsid w:val="00DE7539"/>
    <w:rsid w:val="00E91A8E"/>
    <w:rsid w:val="00E972B1"/>
    <w:rsid w:val="00FA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83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E3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3783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04BDB"/>
    <w:rPr>
      <w:lang w:eastAsia="zh-CN"/>
    </w:rPr>
  </w:style>
  <w:style w:type="table" w:styleId="TableGrid">
    <w:name w:val="Table Grid"/>
    <w:basedOn w:val="TableNormal"/>
    <w:uiPriority w:val="99"/>
    <w:rsid w:val="00C04B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5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191</Words>
  <Characters>1092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Melekser</dc:creator>
  <cp:keywords>www.sorubak.com</cp:keywords>
  <dc:description/>
  <cp:lastModifiedBy>edanur</cp:lastModifiedBy>
  <cp:revision>3</cp:revision>
  <dcterms:created xsi:type="dcterms:W3CDTF">2011-12-03T18:58:00Z</dcterms:created>
  <dcterms:modified xsi:type="dcterms:W3CDTF">2012-10-20T16:41:00Z</dcterms:modified>
  <cp:category>www.sorubak.com</cp:category>
  <cp:contentType>www.sorubak.com</cp:contentType>
  <cp:contentStatus>www.sorubak.com</cp:contentStatus>
</cp:coreProperties>
</file>