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9" w:type="dxa"/>
        <w:tblInd w:w="-60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0A0"/>
      </w:tblPr>
      <w:tblGrid>
        <w:gridCol w:w="5529"/>
        <w:gridCol w:w="5400"/>
      </w:tblGrid>
      <w:tr w:rsidR="00E12576" w:rsidRPr="00961205" w:rsidTr="00961205">
        <w:trPr>
          <w:trHeight w:val="423"/>
        </w:trPr>
        <w:tc>
          <w:tcPr>
            <w:tcW w:w="10929" w:type="dxa"/>
            <w:gridSpan w:val="2"/>
          </w:tcPr>
          <w:p w:rsidR="00E12576" w:rsidRPr="00961205" w:rsidRDefault="00E12576" w:rsidP="00961205">
            <w:pPr>
              <w:spacing w:after="0" w:line="240" w:lineRule="auto"/>
              <w:ind w:left="-108"/>
              <w:jc w:val="center"/>
              <w:rPr>
                <w:rFonts w:ascii="Arial Black" w:hAnsi="Arial Black"/>
                <w:sz w:val="24"/>
                <w:szCs w:val="24"/>
              </w:rPr>
            </w:pPr>
            <w:r w:rsidRPr="00961205">
              <w:rPr>
                <w:rFonts w:ascii="Arial Black" w:hAnsi="Arial Black"/>
                <w:sz w:val="24"/>
                <w:szCs w:val="24"/>
              </w:rPr>
              <w:t>2012-2013 EĞİTİM ÖĞRETİM YILI</w:t>
            </w:r>
          </w:p>
          <w:p w:rsidR="00E12576" w:rsidRPr="00961205" w:rsidRDefault="00E12576" w:rsidP="00961205">
            <w:pPr>
              <w:spacing w:after="0" w:line="240" w:lineRule="auto"/>
              <w:ind w:left="-108"/>
              <w:jc w:val="center"/>
              <w:rPr>
                <w:rFonts w:ascii="Arial Black" w:hAnsi="Arial Black"/>
                <w:sz w:val="24"/>
                <w:szCs w:val="24"/>
              </w:rPr>
            </w:pPr>
            <w:r w:rsidRPr="00961205">
              <w:rPr>
                <w:rFonts w:ascii="Arial Black" w:hAnsi="Arial Black"/>
                <w:sz w:val="24"/>
                <w:szCs w:val="24"/>
              </w:rPr>
              <w:t>İNAYET COŞKUN KODAK KAMİL ACARER ORTAOKULU MATEMATİK DERSİ</w:t>
            </w:r>
          </w:p>
          <w:p w:rsidR="00E12576" w:rsidRPr="00961205" w:rsidRDefault="00E12576" w:rsidP="00961205">
            <w:pPr>
              <w:spacing w:after="0" w:line="240" w:lineRule="auto"/>
              <w:ind w:left="-108"/>
              <w:jc w:val="center"/>
            </w:pPr>
            <w:r w:rsidRPr="00961205">
              <w:rPr>
                <w:rFonts w:ascii="Arial Black" w:hAnsi="Arial Black"/>
                <w:sz w:val="24"/>
                <w:szCs w:val="24"/>
              </w:rPr>
              <w:t>6. SINIFLAR 1. DÖNEM 1. KAZANIM KONTROL SINAV SORULARIDIR</w:t>
            </w:r>
          </w:p>
        </w:tc>
      </w:tr>
      <w:tr w:rsidR="00E12576" w:rsidRPr="00961205" w:rsidTr="00961205">
        <w:trPr>
          <w:trHeight w:val="446"/>
        </w:trPr>
        <w:tc>
          <w:tcPr>
            <w:tcW w:w="10929" w:type="dxa"/>
            <w:gridSpan w:val="2"/>
          </w:tcPr>
          <w:p w:rsidR="00E12576" w:rsidRPr="00961205" w:rsidRDefault="00E12576" w:rsidP="00961205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09.2pt;margin-top:-106.75pt;width:133.5pt;height:47.25pt;z-index:251664896;mso-position-horizontal-relative:text;mso-position-vertical-relative:text">
                  <v:textbox>
                    <w:txbxContent>
                      <w:p w:rsidR="00E12576" w:rsidRDefault="00E12576" w:rsidP="00193692">
                        <w:r>
                          <w:t xml:space="preserve">ALDIĞI NOT:            </w:t>
                        </w:r>
                      </w:p>
                    </w:txbxContent>
                  </v:textbox>
                </v:shape>
              </w:pict>
            </w:r>
            <w:r w:rsidRPr="00961205">
              <w:t xml:space="preserve">ADI  :                                                  SOYADI:                              NUMARASI:                          </w:t>
            </w:r>
          </w:p>
        </w:tc>
      </w:tr>
      <w:tr w:rsidR="00E12576" w:rsidRPr="00961205" w:rsidTr="00961205">
        <w:trPr>
          <w:trHeight w:val="446"/>
        </w:trPr>
        <w:tc>
          <w:tcPr>
            <w:tcW w:w="5529" w:type="dxa"/>
          </w:tcPr>
          <w:p w:rsidR="00E12576" w:rsidRPr="00961205" w:rsidRDefault="00E12576" w:rsidP="009612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b/>
              </w:rPr>
            </w:pPr>
            <w:r w:rsidRPr="00961205">
              <w:rPr>
                <w:rFonts w:ascii="Cambria" w:hAnsi="Cambria"/>
                <w:b/>
              </w:rPr>
              <w:t>Aşağıdaki boşlukları uygun ifadelerle doldurunuz.  (10 puan)</w:t>
            </w:r>
          </w:p>
          <w:p w:rsidR="00E12576" w:rsidRPr="00961205" w:rsidRDefault="00E12576" w:rsidP="00961205">
            <w:pPr>
              <w:spacing w:after="0" w:line="240" w:lineRule="auto"/>
              <w:ind w:left="34"/>
              <w:rPr>
                <w:b/>
              </w:rPr>
            </w:pPr>
          </w:p>
          <w:p w:rsidR="00E12576" w:rsidRPr="00961205" w:rsidRDefault="00E12576" w:rsidP="009612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mbria" w:hAnsi="Cambria"/>
              </w:rPr>
            </w:pPr>
            <w:r w:rsidRPr="00961205">
              <w:rPr>
                <w:rFonts w:ascii="Cambria" w:hAnsi="Cambria"/>
              </w:rPr>
              <w:t>Aynı doğru üzerinde bulunan noktalara ………………………doğrular denir.</w:t>
            </w:r>
          </w:p>
          <w:p w:rsidR="00E12576" w:rsidRPr="00961205" w:rsidRDefault="00E12576" w:rsidP="009612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mbria" w:hAnsi="Cambria"/>
              </w:rPr>
            </w:pPr>
            <w:r w:rsidRPr="00961205">
              <w:rPr>
                <w:rFonts w:ascii="Cambria" w:hAnsi="Cambria"/>
              </w:rPr>
              <w:t>Elemanı olmayan kümeye …………………….   denir.</w:t>
            </w:r>
          </w:p>
          <w:p w:rsidR="00E12576" w:rsidRPr="00961205" w:rsidRDefault="00E12576" w:rsidP="009612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mbria" w:hAnsi="Cambria"/>
              </w:rPr>
            </w:pPr>
            <w:r w:rsidRPr="00961205">
              <w:t xml:space="preserve">Bir noktadan  ……………………….   sayıda doğru geçer.      </w:t>
            </w:r>
          </w:p>
          <w:p w:rsidR="00E12576" w:rsidRPr="00961205" w:rsidRDefault="00E12576" w:rsidP="009612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mbria" w:hAnsi="Cambria"/>
              </w:rPr>
            </w:pPr>
            <w:r w:rsidRPr="00961205">
              <w:t>//   işareti      …………………………   anlamına gelir.</w:t>
            </w:r>
          </w:p>
          <w:p w:rsidR="00E12576" w:rsidRPr="00961205" w:rsidRDefault="00E12576" w:rsidP="0096120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ambria" w:hAnsi="Cambria"/>
              </w:rPr>
            </w:pPr>
            <w:r w:rsidRPr="00961205">
              <w:t xml:space="preserve">Noktalar ………………… harfle adlandırılırlar.      </w:t>
            </w:r>
          </w:p>
          <w:p w:rsidR="00E12576" w:rsidRPr="00961205" w:rsidRDefault="00E12576" w:rsidP="00961205">
            <w:pPr>
              <w:pStyle w:val="ListParagraph"/>
              <w:spacing w:after="0" w:line="240" w:lineRule="auto"/>
              <w:jc w:val="both"/>
            </w:pPr>
          </w:p>
        </w:tc>
        <w:tc>
          <w:tcPr>
            <w:tcW w:w="5400" w:type="dxa"/>
          </w:tcPr>
          <w:p w:rsidR="00E12576" w:rsidRPr="00961205" w:rsidRDefault="00E12576" w:rsidP="00961205">
            <w:pPr>
              <w:pStyle w:val="NoSpacing"/>
              <w:numPr>
                <w:ilvl w:val="0"/>
                <w:numId w:val="4"/>
              </w:numPr>
              <w:ind w:left="331" w:hanging="283"/>
              <w:rPr>
                <w:rFonts w:ascii="Cambria" w:hAnsi="Cambria"/>
                <w:b/>
              </w:rPr>
            </w:pPr>
            <w:r w:rsidRPr="00961205">
              <w:rPr>
                <w:rFonts w:ascii="Cambria" w:hAnsi="Cambria"/>
                <w:b/>
              </w:rPr>
              <w:t xml:space="preserve">Aşağıdaki geometrik şekilleri sembolle ifade ediniz. </w:t>
            </w:r>
            <w:r w:rsidRPr="00961205">
              <w:rPr>
                <w:b/>
              </w:rPr>
              <w:t>(8 puan)</w:t>
            </w:r>
          </w:p>
          <w:p w:rsidR="00E12576" w:rsidRPr="00961205" w:rsidRDefault="00E12576" w:rsidP="000F0BE8">
            <w:pPr>
              <w:pStyle w:val="NoSpacing"/>
              <w:rPr>
                <w:rFonts w:ascii="Cambria" w:hAnsi="Cambria"/>
                <w:b/>
              </w:rPr>
            </w:pPr>
            <w:r w:rsidRPr="00961205">
              <w:rPr>
                <w:rFonts w:ascii="Cambria" w:hAnsi="Cambria"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102pt;height:120.75pt;visibility:visible">
                  <v:imagedata r:id="rId5" o:title=""/>
                </v:shape>
              </w:pict>
            </w:r>
          </w:p>
          <w:p w:rsidR="00E12576" w:rsidRPr="00961205" w:rsidRDefault="00E12576" w:rsidP="00961205">
            <w:pPr>
              <w:spacing w:after="0" w:line="240" w:lineRule="auto"/>
            </w:pPr>
          </w:p>
        </w:tc>
      </w:tr>
      <w:tr w:rsidR="00E12576" w:rsidRPr="00961205" w:rsidTr="00961205">
        <w:trPr>
          <w:trHeight w:val="446"/>
        </w:trPr>
        <w:tc>
          <w:tcPr>
            <w:tcW w:w="5529" w:type="dxa"/>
          </w:tcPr>
          <w:p w:rsidR="00E12576" w:rsidRPr="00961205" w:rsidRDefault="00E12576" w:rsidP="009612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7" w:hanging="283"/>
              <w:rPr>
                <w:b/>
              </w:rPr>
            </w:pPr>
            <w:r w:rsidRPr="00961205">
              <w:rPr>
                <w:b/>
              </w:rPr>
              <w:t>Aşağıdaki işlemlerin sonucunu bulunuz. (12 puan)</w:t>
            </w: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317"/>
              <w:rPr>
                <w:b/>
              </w:rPr>
            </w:pPr>
          </w:p>
          <w:p w:rsidR="00E12576" w:rsidRPr="00961205" w:rsidRDefault="00E12576" w:rsidP="00961205">
            <w:p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961205">
              <w:rPr>
                <w:b/>
              </w:rPr>
              <w:t xml:space="preserve">a) </w:t>
            </w:r>
            <w:r w:rsidRPr="00961205">
              <w:rPr>
                <w:rFonts w:cs="Calibri"/>
                <w:sz w:val="24"/>
                <w:szCs w:val="24"/>
              </w:rPr>
              <w:t xml:space="preserve">44 : 4 + 4 . 4 – 4 = </w:t>
            </w:r>
          </w:p>
          <w:p w:rsidR="00E12576" w:rsidRPr="00961205" w:rsidRDefault="00E12576" w:rsidP="00961205">
            <w:pPr>
              <w:pBdr>
                <w:left w:val="single" w:sz="4" w:space="0" w:color="auto"/>
              </w:pBd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E12576" w:rsidRPr="00961205" w:rsidRDefault="00E12576" w:rsidP="00961205">
            <w:pPr>
              <w:pBdr>
                <w:left w:val="single" w:sz="4" w:space="0" w:color="auto"/>
              </w:pBd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E12576" w:rsidRPr="00961205" w:rsidRDefault="00E12576" w:rsidP="00961205">
            <w:pPr>
              <w:pBdr>
                <w:left w:val="single" w:sz="4" w:space="0" w:color="auto"/>
              </w:pBdr>
              <w:spacing w:after="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961205">
              <w:rPr>
                <w:rFonts w:cs="Calibri"/>
                <w:b/>
                <w:sz w:val="24"/>
                <w:szCs w:val="24"/>
              </w:rPr>
              <w:t>b)</w:t>
            </w:r>
            <w:r w:rsidRPr="00961205">
              <w:rPr>
                <w:rFonts w:cs="Calibri"/>
                <w:sz w:val="24"/>
                <w:szCs w:val="24"/>
              </w:rPr>
              <w:t xml:space="preserve"> (169 </w:t>
            </w:r>
            <w:r w:rsidRPr="00961205">
              <w:rPr>
                <w:rFonts w:cs="Calibri"/>
                <w:b/>
                <w:sz w:val="24"/>
                <w:szCs w:val="24"/>
              </w:rPr>
              <w:t xml:space="preserve">: </w:t>
            </w:r>
            <w:r w:rsidRPr="00961205">
              <w:rPr>
                <w:rFonts w:cs="Calibri"/>
                <w:sz w:val="24"/>
                <w:szCs w:val="24"/>
              </w:rPr>
              <w:t xml:space="preserve">13)+ 71 – 19 = ?                                    </w:t>
            </w:r>
          </w:p>
          <w:p w:rsidR="00E12576" w:rsidRPr="00961205" w:rsidRDefault="00E12576" w:rsidP="00961205">
            <w:pPr>
              <w:pBdr>
                <w:left w:val="single" w:sz="4" w:space="0" w:color="auto"/>
              </w:pBd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</w:p>
          <w:p w:rsidR="00E12576" w:rsidRPr="00961205" w:rsidRDefault="00E12576" w:rsidP="00961205">
            <w:pPr>
              <w:pBdr>
                <w:left w:val="single" w:sz="4" w:space="0" w:color="auto"/>
              </w:pBdr>
              <w:spacing w:after="0" w:line="240" w:lineRule="auto"/>
              <w:rPr>
                <w:rFonts w:cs="Calibri"/>
                <w:b/>
                <w:sz w:val="24"/>
                <w:szCs w:val="24"/>
              </w:rPr>
            </w:pPr>
            <w:r w:rsidRPr="00961205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:rsidR="00E12576" w:rsidRPr="00961205" w:rsidRDefault="00E12576" w:rsidP="00961205">
            <w:pPr>
              <w:pBdr>
                <w:left w:val="single" w:sz="4" w:space="0" w:color="auto"/>
              </w:pBd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961205">
              <w:rPr>
                <w:rFonts w:cs="Calibri"/>
                <w:b/>
                <w:sz w:val="24"/>
                <w:szCs w:val="24"/>
              </w:rPr>
              <w:t>c)</w:t>
            </w:r>
            <w:r w:rsidRPr="00961205">
              <w:rPr>
                <w:rFonts w:cs="Calibri"/>
                <w:sz w:val="24"/>
                <w:szCs w:val="24"/>
              </w:rPr>
              <w:t xml:space="preserve"> (26 + 19) – 8 + (42 </w:t>
            </w:r>
            <w:r w:rsidRPr="00961205">
              <w:rPr>
                <w:rFonts w:cs="Calibri"/>
                <w:b/>
                <w:sz w:val="24"/>
                <w:szCs w:val="24"/>
              </w:rPr>
              <w:t xml:space="preserve">: </w:t>
            </w:r>
            <w:r w:rsidRPr="00961205">
              <w:rPr>
                <w:rFonts w:cs="Calibri"/>
                <w:sz w:val="24"/>
                <w:szCs w:val="24"/>
              </w:rPr>
              <w:t>3) = ?</w:t>
            </w:r>
          </w:p>
          <w:p w:rsidR="00E12576" w:rsidRPr="00961205" w:rsidRDefault="00E12576" w:rsidP="00961205">
            <w:pPr>
              <w:pBdr>
                <w:left w:val="single" w:sz="4" w:space="0" w:color="auto"/>
              </w:pBdr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317"/>
              <w:rPr>
                <w:b/>
              </w:rPr>
            </w:pPr>
          </w:p>
        </w:tc>
        <w:tc>
          <w:tcPr>
            <w:tcW w:w="5400" w:type="dxa"/>
          </w:tcPr>
          <w:p w:rsidR="00E12576" w:rsidRPr="00961205" w:rsidRDefault="00E12576" w:rsidP="009612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1" w:hanging="283"/>
              <w:jc w:val="both"/>
              <w:rPr>
                <w:b/>
                <w:noProof/>
              </w:rPr>
            </w:pPr>
            <w:r w:rsidRPr="00961205">
              <w:rPr>
                <w:rFonts w:ascii="Cambria" w:hAnsi="Cambria"/>
                <w:b/>
              </w:rPr>
              <w:t xml:space="preserve"> </w:t>
            </w:r>
            <w:r w:rsidRPr="00961205">
              <w:rPr>
                <w:b/>
              </w:rPr>
              <w:t>Aşağıdakilerden küme oluşturan ifadelerin başına D, küme oluşturmayan ifadelerin başına da Y yazınız</w:t>
            </w:r>
            <w:r w:rsidRPr="00961205">
              <w:rPr>
                <w:sz w:val="20"/>
                <w:szCs w:val="20"/>
              </w:rPr>
              <w:t>.</w:t>
            </w:r>
            <w:r w:rsidRPr="00961205">
              <w:rPr>
                <w:b/>
                <w:noProof/>
              </w:rPr>
              <w:t xml:space="preserve">  </w:t>
            </w:r>
            <w:r w:rsidRPr="00961205">
              <w:rPr>
                <w:rFonts w:ascii="Cambria" w:hAnsi="Cambria"/>
                <w:b/>
              </w:rPr>
              <w:t>(5 puan)</w:t>
            </w:r>
          </w:p>
          <w:p w:rsidR="00E12576" w:rsidRPr="00961205" w:rsidRDefault="00E12576" w:rsidP="00961205">
            <w:pPr>
              <w:spacing w:after="0" w:line="240" w:lineRule="auto"/>
              <w:jc w:val="both"/>
              <w:rPr>
                <w:b/>
              </w:rPr>
            </w:pPr>
          </w:p>
          <w:p w:rsidR="00E12576" w:rsidRPr="00961205" w:rsidRDefault="00E12576" w:rsidP="00961205">
            <w:pPr>
              <w:spacing w:after="0" w:line="240" w:lineRule="auto"/>
              <w:ind w:left="1410" w:hanging="702"/>
              <w:jc w:val="both"/>
              <w:rPr>
                <w:b/>
              </w:rPr>
            </w:pPr>
            <w:r w:rsidRPr="00961205">
              <w:rPr>
                <w:b/>
              </w:rPr>
              <w:t>(…..)</w:t>
            </w:r>
            <w:r w:rsidRPr="00961205">
              <w:rPr>
                <w:b/>
              </w:rPr>
              <w:tab/>
            </w:r>
            <w:r w:rsidRPr="00961205">
              <w:t>Haftanın günleri</w:t>
            </w:r>
          </w:p>
          <w:p w:rsidR="00E12576" w:rsidRPr="00961205" w:rsidRDefault="00E12576" w:rsidP="00961205">
            <w:pPr>
              <w:spacing w:after="0" w:line="240" w:lineRule="auto"/>
              <w:ind w:firstLine="708"/>
              <w:jc w:val="both"/>
              <w:rPr>
                <w:b/>
              </w:rPr>
            </w:pPr>
            <w:r w:rsidRPr="00961205">
              <w:rPr>
                <w:b/>
              </w:rPr>
              <w:t>(…..)</w:t>
            </w:r>
            <w:r w:rsidRPr="00961205">
              <w:rPr>
                <w:b/>
              </w:rPr>
              <w:tab/>
            </w:r>
            <w:r w:rsidRPr="00961205">
              <w:t>Yılın en güzel ayları</w:t>
            </w:r>
          </w:p>
          <w:p w:rsidR="00E12576" w:rsidRPr="00961205" w:rsidRDefault="00E12576" w:rsidP="00961205">
            <w:pPr>
              <w:spacing w:after="0" w:line="240" w:lineRule="auto"/>
              <w:ind w:left="1410" w:hanging="702"/>
              <w:jc w:val="both"/>
              <w:rPr>
                <w:b/>
              </w:rPr>
            </w:pPr>
            <w:r w:rsidRPr="00961205">
              <w:rPr>
                <w:b/>
              </w:rPr>
              <w:t>(…..)</w:t>
            </w:r>
            <w:r w:rsidRPr="00961205">
              <w:rPr>
                <w:b/>
              </w:rPr>
              <w:tab/>
            </w:r>
            <w:r w:rsidRPr="00961205">
              <w:t>Uçan filler</w:t>
            </w:r>
          </w:p>
          <w:p w:rsidR="00E12576" w:rsidRPr="00961205" w:rsidRDefault="00E12576" w:rsidP="00961205">
            <w:pPr>
              <w:spacing w:after="0" w:line="240" w:lineRule="auto"/>
              <w:ind w:left="1410" w:hanging="702"/>
              <w:jc w:val="both"/>
              <w:rPr>
                <w:b/>
              </w:rPr>
            </w:pPr>
            <w:r w:rsidRPr="00961205">
              <w:rPr>
                <w:b/>
              </w:rPr>
              <w:t>(…..)</w:t>
            </w:r>
            <w:r w:rsidRPr="00961205">
              <w:rPr>
                <w:b/>
              </w:rPr>
              <w:tab/>
            </w:r>
            <w:r w:rsidRPr="00961205">
              <w:t>Doğal sayılar</w:t>
            </w:r>
          </w:p>
          <w:p w:rsidR="00E12576" w:rsidRPr="00961205" w:rsidRDefault="00E12576" w:rsidP="00961205">
            <w:pPr>
              <w:spacing w:after="0" w:line="240" w:lineRule="auto"/>
              <w:ind w:left="1410" w:hanging="702"/>
              <w:jc w:val="both"/>
              <w:rPr>
                <w:b/>
              </w:rPr>
            </w:pPr>
            <w:r w:rsidRPr="00961205">
              <w:rPr>
                <w:b/>
              </w:rPr>
              <w:t>(…..)</w:t>
            </w:r>
            <w:r w:rsidRPr="00961205">
              <w:rPr>
                <w:b/>
              </w:rPr>
              <w:tab/>
            </w:r>
            <w:r w:rsidRPr="00961205">
              <w:t>Denemedeki zor sorular</w:t>
            </w:r>
          </w:p>
          <w:p w:rsidR="00E12576" w:rsidRPr="00961205" w:rsidRDefault="00E12576" w:rsidP="00961205">
            <w:pPr>
              <w:spacing w:after="0" w:line="240" w:lineRule="auto"/>
              <w:ind w:left="1410" w:hanging="702"/>
              <w:jc w:val="both"/>
              <w:rPr>
                <w:rFonts w:ascii="Cambria" w:hAnsi="Cambria"/>
                <w:b/>
              </w:rPr>
            </w:pPr>
          </w:p>
        </w:tc>
      </w:tr>
      <w:tr w:rsidR="00E12576" w:rsidRPr="00961205" w:rsidTr="00961205">
        <w:trPr>
          <w:trHeight w:val="446"/>
        </w:trPr>
        <w:tc>
          <w:tcPr>
            <w:tcW w:w="5529" w:type="dxa"/>
          </w:tcPr>
          <w:p w:rsidR="00E12576" w:rsidRPr="00961205" w:rsidRDefault="00E12576" w:rsidP="00961205">
            <w:pPr>
              <w:pStyle w:val="ListParagraph"/>
              <w:numPr>
                <w:ilvl w:val="0"/>
                <w:numId w:val="4"/>
              </w:numPr>
              <w:tabs>
                <w:tab w:val="left" w:pos="175"/>
                <w:tab w:val="left" w:pos="346"/>
              </w:tabs>
              <w:spacing w:after="0" w:line="240" w:lineRule="auto"/>
              <w:ind w:left="175" w:hanging="141"/>
              <w:jc w:val="both"/>
              <w:rPr>
                <w:b/>
              </w:rPr>
            </w:pPr>
            <w:r w:rsidRPr="00961205">
              <w:rPr>
                <w:b/>
              </w:rPr>
              <w:t xml:space="preserve">Ali’nin     108 </w:t>
            </w: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0"/>
              <w:jc w:val="both"/>
              <w:rPr>
                <w:b/>
              </w:rPr>
            </w:pPr>
            <w:r w:rsidRPr="00961205">
              <w:rPr>
                <w:b/>
              </w:rPr>
              <w:t xml:space="preserve">      Emre’nin 72  </w:t>
            </w: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0"/>
              <w:jc w:val="both"/>
              <w:rPr>
                <w:b/>
              </w:rPr>
            </w:pPr>
            <w:r w:rsidRPr="00961205">
              <w:rPr>
                <w:b/>
              </w:rPr>
              <w:t xml:space="preserve">      Canan’ın 43 tane cevizi vardır. </w:t>
            </w: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0"/>
              <w:jc w:val="both"/>
              <w:rPr>
                <w:b/>
              </w:rPr>
            </w:pP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317"/>
              <w:rPr>
                <w:b/>
              </w:rPr>
            </w:pPr>
            <w:r w:rsidRPr="00961205">
              <w:rPr>
                <w:b/>
              </w:rPr>
              <w:t>Ali 8, Emre 2 ve Canan 3 ceviz yedikten sonra kalan cevizlerini birleştirip eşit olarak paylaşıyorlar. Bu durumda her birine kaç ceviz düşer? (10 puan)</w:t>
            </w: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317"/>
              <w:rPr>
                <w:b/>
              </w:rPr>
            </w:pP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317"/>
              <w:rPr>
                <w:b/>
              </w:rPr>
            </w:pPr>
          </w:p>
          <w:p w:rsidR="00E12576" w:rsidRPr="00961205" w:rsidRDefault="00E12576" w:rsidP="00961205">
            <w:pPr>
              <w:spacing w:after="0" w:line="240" w:lineRule="auto"/>
              <w:rPr>
                <w:b/>
              </w:rPr>
            </w:pPr>
          </w:p>
        </w:tc>
        <w:tc>
          <w:tcPr>
            <w:tcW w:w="5400" w:type="dxa"/>
          </w:tcPr>
          <w:p w:rsidR="00E12576" w:rsidRPr="00961205" w:rsidRDefault="00E12576" w:rsidP="009612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1" w:hanging="283"/>
              <w:jc w:val="both"/>
              <w:rPr>
                <w:rFonts w:ascii="Cambria" w:hAnsi="Cambria"/>
                <w:b/>
              </w:rPr>
            </w:pPr>
            <w:r>
              <w:rPr>
                <w:noProof/>
                <w:lang w:eastAsia="tr-TR"/>
              </w:rPr>
              <w:pict>
                <v:shape id="Resim 38" o:spid="_x0000_s1027" type="#_x0000_t75" alt="ot" style="position:absolute;left:0;text-align:left;margin-left:7.5pt;margin-top:28.45pt;width:225pt;height:141pt;z-index:-251665920;visibility:visible;mso-position-horizontal-relative:text;mso-position-vertical-relative:text" wrapcoords="-72 0 -72 21485 21600 21485 21600 0 -72 0">
                  <v:imagedata r:id="rId6" o:title="" gain="2.5" blacklevel="-13763f"/>
                  <w10:wrap type="tight"/>
                </v:shape>
              </w:pict>
            </w:r>
            <w:r w:rsidRPr="00961205">
              <w:rPr>
                <w:b/>
              </w:rPr>
              <w:t>Aşağıdaki şekli 4 birim sağa, 5 birim aşağıya öteleyerek çiziniz. (10 puan)</w:t>
            </w:r>
          </w:p>
          <w:p w:rsidR="00E12576" w:rsidRPr="00961205" w:rsidRDefault="00E12576" w:rsidP="00961205">
            <w:pPr>
              <w:pStyle w:val="ListParagraph"/>
              <w:spacing w:after="0" w:line="240" w:lineRule="auto"/>
              <w:ind w:left="331"/>
              <w:jc w:val="both"/>
              <w:rPr>
                <w:rFonts w:ascii="Cambria" w:hAnsi="Cambria"/>
                <w:b/>
              </w:rPr>
            </w:pPr>
          </w:p>
        </w:tc>
      </w:tr>
      <w:tr w:rsidR="00E12576" w:rsidRPr="00961205" w:rsidTr="00961205">
        <w:trPr>
          <w:trHeight w:val="446"/>
        </w:trPr>
        <w:tc>
          <w:tcPr>
            <w:tcW w:w="5529" w:type="dxa"/>
          </w:tcPr>
          <w:p w:rsidR="00E12576" w:rsidRPr="00961205" w:rsidRDefault="00E12576" w:rsidP="009612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b/>
                <w:noProof/>
              </w:rPr>
            </w:pPr>
            <w:r w:rsidRPr="00961205">
              <w:rPr>
                <w:b/>
                <w:noProof/>
              </w:rPr>
              <w:t xml:space="preserve">Aşağıdaki ifadelerden doğru olanlarına “D”, yanlış olanlarına “Y” harfi yazınız. </w:t>
            </w:r>
            <w:r w:rsidRPr="00961205">
              <w:rPr>
                <w:rFonts w:ascii="Cambria" w:hAnsi="Cambria"/>
                <w:b/>
              </w:rPr>
              <w:t>(5 puan)</w:t>
            </w:r>
          </w:p>
          <w:p w:rsidR="00E12576" w:rsidRPr="00961205" w:rsidRDefault="00E12576" w:rsidP="00961205">
            <w:pPr>
              <w:spacing w:after="0" w:line="240" w:lineRule="auto"/>
            </w:pPr>
            <w:r w:rsidRPr="00961205">
              <w:rPr>
                <w:noProof/>
              </w:rPr>
              <w:t xml:space="preserve">(……) </w:t>
            </w:r>
            <w:r w:rsidRPr="00961205">
              <w:rPr>
                <w:b/>
                <w:noProof/>
              </w:rPr>
              <w:t xml:space="preserve"> a) </w:t>
            </w:r>
            <w:r w:rsidRPr="00961205">
              <w:t>Bir noktadan sayısız doğru geçer.</w:t>
            </w:r>
          </w:p>
          <w:p w:rsidR="00E12576" w:rsidRPr="00961205" w:rsidRDefault="00E12576" w:rsidP="00961205">
            <w:pPr>
              <w:spacing w:after="0" w:line="240" w:lineRule="auto"/>
              <w:rPr>
                <w:b/>
              </w:rPr>
            </w:pPr>
            <w:r w:rsidRPr="00961205">
              <w:rPr>
                <w:noProof/>
              </w:rPr>
              <w:t>(……)</w:t>
            </w:r>
            <w:r w:rsidRPr="00961205">
              <w:rPr>
                <w:b/>
                <w:noProof/>
              </w:rPr>
              <w:t xml:space="preserve">  b) </w:t>
            </w:r>
            <w:r w:rsidRPr="00961205">
              <w:t>Dikdörtgen bir düzgün çokgendir.</w:t>
            </w:r>
          </w:p>
          <w:p w:rsidR="00E12576" w:rsidRPr="00961205" w:rsidRDefault="00E12576" w:rsidP="00961205">
            <w:pPr>
              <w:spacing w:after="0" w:line="240" w:lineRule="auto"/>
              <w:rPr>
                <w:b/>
              </w:rPr>
            </w:pPr>
            <w:r w:rsidRPr="00961205">
              <w:rPr>
                <w:noProof/>
              </w:rPr>
              <w:t xml:space="preserve">(……)  </w:t>
            </w:r>
            <w:r w:rsidRPr="00961205">
              <w:rPr>
                <w:b/>
                <w:noProof/>
              </w:rPr>
              <w:t xml:space="preserve">c) </w:t>
            </w:r>
            <w:r w:rsidRPr="00961205">
              <w:t>Bütün çokgenlerde köşe vardır.</w:t>
            </w:r>
          </w:p>
          <w:p w:rsidR="00E12576" w:rsidRPr="00961205" w:rsidRDefault="00E12576" w:rsidP="00961205">
            <w:pPr>
              <w:spacing w:after="0" w:line="240" w:lineRule="auto"/>
              <w:rPr>
                <w:b/>
                <w:noProof/>
              </w:rPr>
            </w:pPr>
            <w:r w:rsidRPr="00961205">
              <w:rPr>
                <w:noProof/>
              </w:rPr>
              <w:t>(……)</w:t>
            </w:r>
            <w:r w:rsidRPr="00961205">
              <w:rPr>
                <w:b/>
                <w:noProof/>
              </w:rPr>
              <w:t xml:space="preserve">  d) </w:t>
            </w:r>
            <w:r w:rsidRPr="00961205">
              <w:t>İki noktadan bir doğru geçer.</w:t>
            </w:r>
          </w:p>
          <w:p w:rsidR="00E12576" w:rsidRPr="00961205" w:rsidRDefault="00E12576" w:rsidP="00961205">
            <w:pPr>
              <w:spacing w:after="0" w:line="240" w:lineRule="auto"/>
              <w:rPr>
                <w:b/>
                <w:noProof/>
              </w:rPr>
            </w:pPr>
            <w:r w:rsidRPr="00961205">
              <w:rPr>
                <w:noProof/>
              </w:rPr>
              <w:t>(……)</w:t>
            </w:r>
            <w:r w:rsidRPr="00961205">
              <w:rPr>
                <w:b/>
                <w:noProof/>
              </w:rPr>
              <w:t xml:space="preserve">  e) </w:t>
            </w:r>
            <w:r w:rsidRPr="00961205">
              <w:t>Ölçüsü 90</w:t>
            </w:r>
            <w:r w:rsidRPr="00961205">
              <w:sym w:font="Symbol" w:char="F0B0"/>
            </w:r>
            <w:r w:rsidRPr="00961205">
              <w:t xml:space="preserve"> olan açılara dik açı denir.</w:t>
            </w:r>
          </w:p>
          <w:p w:rsidR="00E12576" w:rsidRPr="00961205" w:rsidRDefault="00E12576" w:rsidP="00961205">
            <w:pPr>
              <w:tabs>
                <w:tab w:val="left" w:pos="175"/>
                <w:tab w:val="left" w:pos="346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5400" w:type="dxa"/>
          </w:tcPr>
          <w:p w:rsidR="00E12576" w:rsidRPr="00961205" w:rsidRDefault="00E12576" w:rsidP="009612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1" w:hanging="283"/>
              <w:jc w:val="both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_x0000_s1028" type="#_x0000_t202" style="position:absolute;left:0;text-align:left;margin-left:194.65pt;margin-top:16pt;width:17.25pt;height:23.2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" filled="f" stroked="f">
                  <v:textbox style="mso-next-textbox:#_x0000_s1028">
                    <w:txbxContent>
                      <w:p w:rsidR="00E12576" w:rsidRPr="007E0E8F" w:rsidRDefault="00E12576" w:rsidP="00107F2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group id="_x0000_s1029" style="position:absolute;left:0;text-align:left;margin-left:131.65pt;margin-top:23.2pt;width:75.7pt;height:53.1pt;z-index:251655680;mso-position-horizontal-relative:text;mso-position-vertical-relative:text" coordorigin="8964,14307" coordsize="1514,1062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5" o:spid="_x0000_s1030" type="#_x0000_t32" style="position:absolute;left:8964;top:14307;width:1260;height:540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">
                    <v:stroke startarrow="open" endarrow="open"/>
                  </v:shape>
                  <v:shape id="Düz Ok Bağlayıcısı 7" o:spid="_x0000_s1031" type="#_x0000_t32" style="position:absolute;left:9203;top:14754;width:1275;height:615;flip:y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">
                    <v:stroke startarrow="open" endarrow="open"/>
                  </v:shape>
                </v:group>
              </w:pict>
            </w:r>
            <w:r>
              <w:rPr>
                <w:noProof/>
                <w:lang w:eastAsia="tr-TR"/>
              </w:rPr>
              <w:pict>
                <v:shape id="_x0000_s1032" type="#_x0000_t202" style="position:absolute;left:0;text-align:left;margin-left:47.7pt;margin-top:23.2pt;width:17.25pt;height:23.2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" filled="f" stroked="f">
                  <v:textbox style="mso-next-textbox:#_x0000_s1032">
                    <w:txbxContent>
                      <w:p w:rsidR="00E12576" w:rsidRPr="007E0E8F" w:rsidRDefault="00E12576" w:rsidP="00107F2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group id="_x0000_s1033" style="position:absolute;left:0;text-align:left;margin-left:17.6pt;margin-top:24.25pt;width:64.5pt;height:60pt;z-index:251651584;mso-position-horizontal-relative:text;mso-position-vertical-relative:text" coordorigin="6427,14310" coordsize="1290,1200">
                  <v:shape id="Düz Ok Bağlayıcısı 1" o:spid="_x0000_s1034" type="#_x0000_t32" style="position:absolute;left:6427;top:14754;width:1290;height: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">
                    <v:stroke startarrow="open" endarrow="open"/>
                  </v:shape>
                  <v:shape id="Düz Ok Bağlayıcısı 2" o:spid="_x0000_s1035" type="#_x0000_t32" style="position:absolute;left:7029;top:14310;width:0;height: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">
                    <v:stroke startarrow="open" endarrow="open"/>
                  </v:shape>
                </v:group>
              </w:pict>
            </w:r>
            <w:r w:rsidRPr="00961205">
              <w:rPr>
                <w:b/>
              </w:rPr>
              <w:t>Aşağıdaki doğruların birbirlerine göre durumlarını yazarak sembolle gösteriniz. (8 puan)</w:t>
            </w:r>
          </w:p>
          <w:p w:rsidR="00E12576" w:rsidRPr="00961205" w:rsidRDefault="00E12576" w:rsidP="00961205">
            <w:pPr>
              <w:spacing w:after="0" w:line="240" w:lineRule="auto"/>
              <w:jc w:val="both"/>
              <w:rPr>
                <w:b/>
              </w:rPr>
            </w:pPr>
            <w:r>
              <w:rPr>
                <w:noProof/>
                <w:lang w:eastAsia="tr-TR"/>
              </w:rPr>
              <w:pict>
                <v:shape id="_x0000_s1036" type="#_x0000_t202" style="position:absolute;left:0;text-align:left;margin-left:207.35pt;margin-top:12.4pt;width:17.25pt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" filled="f" stroked="f">
                  <v:textbox style="mso-next-textbox:#_x0000_s1036">
                    <w:txbxContent>
                      <w:p w:rsidR="00E12576" w:rsidRPr="007E0E8F" w:rsidRDefault="00E12576" w:rsidP="00107F2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202" style="position:absolute;left:0;text-align:left;margin-left:86.2pt;margin-top:12.4pt;width:17.25pt;height:23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" filled="f" stroked="f">
                  <v:textbox style="mso-next-textbox:#_x0000_s1037">
                    <w:txbxContent>
                      <w:p w:rsidR="00E12576" w:rsidRPr="007E0E8F" w:rsidRDefault="00E12576" w:rsidP="00107F2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</w:t>
                        </w:r>
                      </w:p>
                    </w:txbxContent>
                  </v:textbox>
                </v:shape>
              </w:pict>
            </w:r>
          </w:p>
          <w:p w:rsidR="00E12576" w:rsidRPr="00961205" w:rsidRDefault="00E12576" w:rsidP="00961205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E12576" w:rsidRPr="00961205" w:rsidRDefault="00E12576" w:rsidP="00961205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61205">
              <w:rPr>
                <w:rFonts w:ascii="Comic Sans MS" w:hAnsi="Comic Sans MS"/>
                <w:b/>
              </w:rPr>
              <w:t xml:space="preserve">                                                                          </w:t>
            </w:r>
          </w:p>
          <w:p w:rsidR="00E12576" w:rsidRPr="00961205" w:rsidRDefault="00E12576" w:rsidP="00961205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E12576" w:rsidRPr="00961205" w:rsidRDefault="00E12576" w:rsidP="00961205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61205">
              <w:rPr>
                <w:rFonts w:ascii="Comic Sans MS" w:hAnsi="Comic Sans MS"/>
                <w:b/>
              </w:rPr>
              <w:t xml:space="preserve">                       </w:t>
            </w:r>
          </w:p>
          <w:p w:rsidR="00E12576" w:rsidRPr="00961205" w:rsidRDefault="00E12576" w:rsidP="00961205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</w:tc>
      </w:tr>
      <w:tr w:rsidR="00E12576" w:rsidRPr="00961205" w:rsidTr="00961205">
        <w:trPr>
          <w:trHeight w:val="446"/>
        </w:trPr>
        <w:tc>
          <w:tcPr>
            <w:tcW w:w="5529" w:type="dxa"/>
          </w:tcPr>
          <w:p w:rsidR="00E12576" w:rsidRPr="00961205" w:rsidRDefault="00E12576" w:rsidP="009612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59" w:hanging="425"/>
              <w:rPr>
                <w:b/>
              </w:rPr>
            </w:pPr>
            <w:r w:rsidRPr="00961205">
              <w:rPr>
                <w:b/>
              </w:rPr>
              <w:t>Aşağıda verilen düzlemlere belirtilen doğruları çiziniz.  (12 puan)</w:t>
            </w:r>
          </w:p>
          <w:p w:rsidR="00E12576" w:rsidRPr="00961205" w:rsidRDefault="00E12576" w:rsidP="00961205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noProof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elkenar 19" o:spid="_x0000_s1038" type="#_x0000_t7" style="position:absolute;margin-left:184.15pt;margin-top:14.75pt;width:87.75pt;height:48.7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" adj="5997" filled="f" strokeweight="1pt"/>
              </w:pict>
            </w:r>
            <w:r>
              <w:rPr>
                <w:noProof/>
                <w:lang w:eastAsia="tr-TR"/>
              </w:rPr>
              <w:pict>
                <v:shape id="Paralelkenar 11" o:spid="_x0000_s1039" type="#_x0000_t7" style="position:absolute;margin-left:94.15pt;margin-top:14.7pt;width:87.75pt;height:48.7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" adj="5997" filled="f" strokeweight="1pt"/>
              </w:pict>
            </w:r>
            <w:r>
              <w:rPr>
                <w:noProof/>
                <w:lang w:eastAsia="tr-TR"/>
              </w:rPr>
              <w:pict>
                <v:shape id="Paralelkenar 6" o:spid="_x0000_s1040" type="#_x0000_t7" style="position:absolute;margin-left:-2.6pt;margin-top:13.15pt;width:82.5pt;height:50.2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" adj="6575" filled="f" strokeweight="1pt"/>
              </w:pict>
            </w:r>
          </w:p>
          <w:p w:rsidR="00E12576" w:rsidRPr="00961205" w:rsidRDefault="00E12576" w:rsidP="00961205">
            <w:pPr>
              <w:spacing w:after="0" w:line="360" w:lineRule="auto"/>
              <w:rPr>
                <w:rFonts w:ascii="Comic Sans MS" w:hAnsi="Comic Sans MS"/>
                <w:sz w:val="20"/>
              </w:rPr>
            </w:pPr>
          </w:p>
          <w:p w:rsidR="00E12576" w:rsidRPr="00961205" w:rsidRDefault="00E12576" w:rsidP="00961205">
            <w:pPr>
              <w:spacing w:after="0" w:line="360" w:lineRule="auto"/>
              <w:rPr>
                <w:rFonts w:ascii="Comic Sans MS" w:hAnsi="Comic Sans MS"/>
                <w:sz w:val="20"/>
              </w:rPr>
            </w:pPr>
          </w:p>
          <w:p w:rsidR="00E12576" w:rsidRPr="00961205" w:rsidRDefault="00E12576" w:rsidP="00961205">
            <w:pPr>
              <w:spacing w:after="0" w:line="360" w:lineRule="auto"/>
              <w:rPr>
                <w:rFonts w:ascii="Comic Sans MS" w:hAnsi="Comic Sans MS"/>
                <w:sz w:val="20"/>
              </w:rPr>
            </w:pPr>
          </w:p>
          <w:p w:rsidR="00E12576" w:rsidRPr="00961205" w:rsidRDefault="00E12576" w:rsidP="00961205">
            <w:pPr>
              <w:spacing w:after="0" w:line="360" w:lineRule="auto"/>
              <w:rPr>
                <w:rFonts w:ascii="Comic Sans MS" w:hAnsi="Comic Sans MS"/>
                <w:sz w:val="20"/>
              </w:rPr>
            </w:pPr>
            <w:r>
              <w:rPr>
                <w:noProof/>
                <w:lang w:eastAsia="tr-TR"/>
              </w:rPr>
              <w:pict>
                <v:shape id="_x0000_s1041" type="#_x0000_t202" style="position:absolute;margin-left:150.4pt;margin-top:6.6pt;width:106.25pt;height:52.1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" stroked="f">
                  <v:textbox style="mso-next-textbox:#_x0000_s1041">
                    <w:txbxContent>
                      <w:p w:rsidR="00E12576" w:rsidRDefault="00E12576" w:rsidP="00DF6851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</w:rPr>
                          <w:t xml:space="preserve">Düzlemi bir noktada </w:t>
                        </w:r>
                      </w:p>
                      <w:p w:rsidR="00E12576" w:rsidRPr="00130BC3" w:rsidRDefault="00E12576" w:rsidP="00DF6851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</w:rPr>
                          <w:t>kesen s doğrusu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2" type="#_x0000_t202" style="position:absolute;margin-left:-2.6pt;margin-top:6.6pt;width:81.75pt;height:46.7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" stroked="f">
                  <v:textbox style="mso-next-textbox:#_x0000_s1042">
                    <w:txbxContent>
                      <w:p w:rsidR="00E12576" w:rsidRDefault="00E12576" w:rsidP="00DF6851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130BC3">
                          <w:rPr>
                            <w:rFonts w:ascii="Comic Sans MS" w:hAnsi="Comic Sans MS"/>
                            <w:sz w:val="18"/>
                          </w:rPr>
                          <w:t>Düzlemin içinde</w:t>
                        </w:r>
                      </w:p>
                      <w:p w:rsidR="00E12576" w:rsidRPr="00130BC3" w:rsidRDefault="00E12576" w:rsidP="00DF6851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130BC3">
                          <w:rPr>
                            <w:rFonts w:ascii="Comic Sans MS" w:hAnsi="Comic Sans MS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18"/>
                          </w:rPr>
                          <w:t>p doğrusu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202" style="position:absolute;margin-left:79.9pt;margin-top:16.7pt;width:84pt;height:42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" stroked="f">
                  <v:textbox style="mso-next-textbox:#_x0000_s1043">
                    <w:txbxContent>
                      <w:p w:rsidR="00E12576" w:rsidRPr="00130BC3" w:rsidRDefault="00E12576" w:rsidP="00DF6851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</w:rPr>
                          <w:t>Düzleme paralel</w:t>
                        </w:r>
                      </w:p>
                      <w:p w:rsidR="00E12576" w:rsidRPr="00130BC3" w:rsidRDefault="00E12576" w:rsidP="00DF6851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</w:rPr>
                          <w:t>r doğrusu</w:t>
                        </w:r>
                      </w:p>
                    </w:txbxContent>
                  </v:textbox>
                </v:shape>
              </w:pict>
            </w:r>
          </w:p>
          <w:p w:rsidR="00E12576" w:rsidRPr="00961205" w:rsidRDefault="00E12576" w:rsidP="00961205">
            <w:pPr>
              <w:spacing w:after="0" w:line="360" w:lineRule="auto"/>
              <w:rPr>
                <w:rFonts w:ascii="Comic Sans MS" w:hAnsi="Comic Sans MS"/>
                <w:sz w:val="20"/>
              </w:rPr>
            </w:pPr>
          </w:p>
          <w:p w:rsidR="00E12576" w:rsidRPr="00961205" w:rsidRDefault="00E12576" w:rsidP="00961205">
            <w:pPr>
              <w:spacing w:after="0" w:line="240" w:lineRule="auto"/>
              <w:rPr>
                <w:rFonts w:ascii="Comic Sans MS" w:hAnsi="Comic Sans MS"/>
                <w:sz w:val="20"/>
              </w:rPr>
            </w:pPr>
          </w:p>
          <w:p w:rsidR="00E12576" w:rsidRPr="00961205" w:rsidRDefault="00E12576" w:rsidP="00961205">
            <w:pPr>
              <w:spacing w:after="0" w:line="240" w:lineRule="auto"/>
              <w:rPr>
                <w:b/>
                <w:noProof/>
              </w:rPr>
            </w:pPr>
          </w:p>
        </w:tc>
        <w:tc>
          <w:tcPr>
            <w:tcW w:w="5400" w:type="dxa"/>
          </w:tcPr>
          <w:p w:rsidR="00E12576" w:rsidRPr="00961205" w:rsidRDefault="00E12576" w:rsidP="00961205">
            <w:pPr>
              <w:spacing w:after="0" w:line="240" w:lineRule="auto"/>
              <w:rPr>
                <w:rFonts w:ascii="Arial" w:hAnsi="Arial" w:cs="Arial"/>
              </w:rPr>
            </w:pPr>
            <w:r w:rsidRPr="00961205">
              <w:rPr>
                <w:rFonts w:ascii="Ravie" w:hAnsi="Ravie"/>
                <w:noProof/>
                <w:sz w:val="20"/>
                <w:lang w:eastAsia="tr-TR"/>
              </w:rPr>
              <w:t>10.</w:t>
            </w:r>
            <w:r w:rsidRPr="00961205">
              <w:rPr>
                <w:rFonts w:ascii="Comic Sans MS" w:hAnsi="Comic Sans MS"/>
                <w:noProof/>
                <w:sz w:val="20"/>
                <w:lang w:eastAsia="tr-TR"/>
              </w:rPr>
              <w:t xml:space="preserve">  </w:t>
            </w:r>
            <w:r w:rsidRPr="00961205">
              <w:rPr>
                <w:b/>
                <w:noProof/>
              </w:rPr>
              <w:t>Aşağıdaki  tabloyu eşleştiriniz.</w:t>
            </w:r>
            <w:r w:rsidRPr="00961205">
              <w:t xml:space="preserve">  </w:t>
            </w:r>
            <w:r w:rsidRPr="00961205">
              <w:rPr>
                <w:b/>
              </w:rPr>
              <w:t>(10 puan)</w:t>
            </w:r>
          </w:p>
          <w:p w:rsidR="00E12576" w:rsidRPr="00961205" w:rsidRDefault="00E12576" w:rsidP="00961205">
            <w:pPr>
              <w:spacing w:after="0" w:line="240" w:lineRule="auto"/>
              <w:jc w:val="both"/>
              <w:rPr>
                <w:rFonts w:ascii="Comic Sans MS" w:hAnsi="Comic Sans MS"/>
                <w:noProof/>
                <w:sz w:val="20"/>
                <w:lang w:eastAsia="tr-TR"/>
              </w:rPr>
            </w:pPr>
          </w:p>
          <w:p w:rsidR="00E12576" w:rsidRPr="00961205" w:rsidRDefault="00E12576" w:rsidP="00961205">
            <w:pPr>
              <w:spacing w:after="0" w:line="240" w:lineRule="auto"/>
              <w:jc w:val="both"/>
              <w:rPr>
                <w:rFonts w:ascii="Comic Sans MS" w:hAnsi="Comic Sans MS"/>
                <w:noProof/>
                <w:sz w:val="20"/>
                <w:lang w:eastAsia="tr-TR"/>
              </w:rPr>
            </w:pPr>
            <w:r w:rsidRPr="00961205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13" o:spid="_x0000_i1026" type="#_x0000_t75" style="width:252.75pt;height:183.75pt;visibility:visible">
                  <v:imagedata r:id="rId7" o:title=""/>
                </v:shape>
              </w:pict>
            </w:r>
          </w:p>
        </w:tc>
      </w:tr>
      <w:tr w:rsidR="00E12576" w:rsidRPr="00961205" w:rsidTr="00961205">
        <w:trPr>
          <w:trHeight w:val="446"/>
        </w:trPr>
        <w:tc>
          <w:tcPr>
            <w:tcW w:w="5529" w:type="dxa"/>
          </w:tcPr>
          <w:p w:rsidR="00E12576" w:rsidRPr="00961205" w:rsidRDefault="00E12576" w:rsidP="00961205">
            <w:pPr>
              <w:spacing w:after="0" w:line="240" w:lineRule="auto"/>
              <w:rPr>
                <w:b/>
                <w:noProof/>
              </w:rPr>
            </w:pPr>
            <w:r>
              <w:rPr>
                <w:noProof/>
                <w:lang w:eastAsia="tr-TR"/>
              </w:rPr>
              <w:pict>
                <v:shape id="_x0000_s1044" type="#_x0000_t202" style="position:absolute;margin-left:157.95pt;margin-top:15.6pt;width:108pt;height:128.25pt;z-index:251663872;mso-position-horizontal-relative:text;mso-position-vertical-relative:text" stroked="f">
                  <v:textbox style="mso-next-textbox:#_x0000_s1044">
                    <w:txbxContent>
                      <w:p w:rsidR="00E12576" w:rsidRDefault="00E12576">
                        <w:r>
                          <w:t>İç bölge: ……………………..</w:t>
                        </w:r>
                      </w:p>
                      <w:p w:rsidR="00E12576" w:rsidRDefault="00E12576">
                        <w:r>
                          <w:t>Dış bölge: ………………….</w:t>
                        </w:r>
                      </w:p>
                      <w:p w:rsidR="00E12576" w:rsidRDefault="00E12576">
                        <w:r>
                          <w:t>Açının kolları: ………………………..</w:t>
                        </w:r>
                      </w:p>
                    </w:txbxContent>
                  </v:textbox>
                </v:shape>
              </w:pict>
            </w:r>
            <w:r w:rsidRPr="00961205">
              <w:rPr>
                <w:b/>
                <w:noProof/>
                <w:lang w:eastAsia="tr-TR"/>
              </w:rPr>
              <w:pict>
                <v:shape id="Resim 2" o:spid="_x0000_i1027" type="#_x0000_t75" style="width:166.5pt;height:140.25pt;visibility:visible">
                  <v:imagedata r:id="rId8" o:title=""/>
                </v:shape>
              </w:pict>
            </w:r>
          </w:p>
          <w:p w:rsidR="00E12576" w:rsidRPr="00961205" w:rsidRDefault="00E12576" w:rsidP="00961205">
            <w:pPr>
              <w:spacing w:after="0" w:line="240" w:lineRule="auto"/>
              <w:rPr>
                <w:b/>
                <w:noProof/>
              </w:rPr>
            </w:pPr>
          </w:p>
          <w:p w:rsidR="00E12576" w:rsidRPr="00961205" w:rsidRDefault="00E12576" w:rsidP="00961205">
            <w:pPr>
              <w:spacing w:after="0" w:line="240" w:lineRule="auto"/>
              <w:rPr>
                <w:b/>
                <w:noProof/>
              </w:rPr>
            </w:pPr>
            <w:r w:rsidRPr="00961205">
              <w:rPr>
                <w:rFonts w:ascii="Ravie" w:hAnsi="Ravie"/>
                <w:noProof/>
                <w:sz w:val="20"/>
                <w:lang w:eastAsia="tr-TR"/>
              </w:rPr>
              <w:t>11.</w:t>
            </w:r>
            <w:r w:rsidRPr="00961205">
              <w:rPr>
                <w:b/>
                <w:noProof/>
              </w:rPr>
              <w:t xml:space="preserve"> Açının üzerinde iç bölgesinde ve dış bölgesindeki noktaların isimlerini yazınız. </w:t>
            </w:r>
            <w:r w:rsidRPr="00961205">
              <w:rPr>
                <w:rFonts w:ascii="Cambria" w:hAnsi="Cambria"/>
                <w:b/>
              </w:rPr>
              <w:t>(5 puan)</w:t>
            </w:r>
          </w:p>
        </w:tc>
        <w:tc>
          <w:tcPr>
            <w:tcW w:w="5400" w:type="dxa"/>
          </w:tcPr>
          <w:p w:rsidR="00E12576" w:rsidRPr="00961205" w:rsidRDefault="00E12576" w:rsidP="00961205">
            <w:pPr>
              <w:spacing w:after="0" w:line="240" w:lineRule="auto"/>
              <w:jc w:val="both"/>
              <w:rPr>
                <w:rFonts w:ascii="Comic Sans MS" w:hAnsi="Comic Sans MS"/>
                <w:noProof/>
                <w:sz w:val="20"/>
                <w:lang w:eastAsia="tr-TR"/>
              </w:rPr>
            </w:pPr>
            <w:r w:rsidRPr="00961205">
              <w:rPr>
                <w:rFonts w:ascii="Ravie" w:hAnsi="Ravie"/>
                <w:noProof/>
                <w:sz w:val="20"/>
                <w:lang w:eastAsia="tr-TR"/>
              </w:rPr>
              <w:t>12.</w:t>
            </w:r>
            <w:r w:rsidRPr="00961205">
              <w:rPr>
                <w:rFonts w:ascii="Comic Sans MS" w:hAnsi="Comic Sans MS"/>
                <w:noProof/>
                <w:sz w:val="20"/>
                <w:lang w:eastAsia="tr-TR"/>
              </w:rPr>
              <w:t xml:space="preserve"> </w:t>
            </w:r>
            <w:r w:rsidRPr="00961205">
              <w:rPr>
                <w:b/>
                <w:noProof/>
              </w:rPr>
              <w:t>Aşağıdaki şekillerden hangisi benzer değildir?(5 puan)</w:t>
            </w:r>
            <w:r w:rsidRPr="00961205">
              <w:rPr>
                <w:rFonts w:ascii="Comic Sans MS" w:hAnsi="Comic Sans MS"/>
                <w:noProof/>
                <w:sz w:val="20"/>
                <w:lang w:eastAsia="tr-TR"/>
              </w:rPr>
              <w:pict>
                <v:shape id="Resim 3" o:spid="_x0000_i1028" type="#_x0000_t75" style="width:247.5pt;height:101.25pt;visibility:visible">
                  <v:imagedata r:id="rId9" o:title=""/>
                </v:shape>
              </w:pict>
            </w:r>
          </w:p>
        </w:tc>
      </w:tr>
    </w:tbl>
    <w:p w:rsidR="00E12576" w:rsidRDefault="00E12576"/>
    <w:p w:rsidR="00E12576" w:rsidRDefault="00E12576" w:rsidP="00193692">
      <w:r>
        <w:t>Sınav süreniz 40 dakikadır. Soruların puanları her sorunun yanında yazmaktadır.</w:t>
      </w:r>
    </w:p>
    <w:p w:rsidR="00E12576" w:rsidRDefault="00E12576" w:rsidP="00193692">
      <w:r>
        <w:t>Başarılar dilerim.</w:t>
      </w:r>
    </w:p>
    <w:p w:rsidR="00E12576" w:rsidRDefault="00E12576" w:rsidP="00193692"/>
    <w:p w:rsidR="00E12576" w:rsidRDefault="00E12576" w:rsidP="00193692">
      <w:r>
        <w:t>Esra SOYDEMİR</w:t>
      </w:r>
    </w:p>
    <w:p w:rsidR="00E12576" w:rsidRDefault="00E12576" w:rsidP="00193692">
      <w:r>
        <w:t>Matematik Öğretmeni</w:t>
      </w:r>
    </w:p>
    <w:p w:rsidR="00E12576" w:rsidRDefault="00E12576">
      <w:hyperlink r:id="rId10" w:history="1">
        <w:r w:rsidRPr="00CD794B">
          <w:rPr>
            <w:rStyle w:val="Hyperlink"/>
          </w:rPr>
          <w:t>www.sorubak.com</w:t>
        </w:r>
      </w:hyperlink>
    </w:p>
    <w:p w:rsidR="00E12576" w:rsidRDefault="00E12576"/>
    <w:sectPr w:rsidR="00E12576" w:rsidSect="00ED23F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Ravi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048"/>
    <w:multiLevelType w:val="hybridMultilevel"/>
    <w:tmpl w:val="02967B2A"/>
    <w:lvl w:ilvl="0" w:tplc="960CAF94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6E283D"/>
    <w:multiLevelType w:val="hybridMultilevel"/>
    <w:tmpl w:val="9606F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7707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4224265C"/>
    <w:multiLevelType w:val="hybridMultilevel"/>
    <w:tmpl w:val="EDCAFD22"/>
    <w:lvl w:ilvl="0" w:tplc="C2D6102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BA14C5"/>
    <w:multiLevelType w:val="hybridMultilevel"/>
    <w:tmpl w:val="2FA648E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C53D49"/>
    <w:multiLevelType w:val="hybridMultilevel"/>
    <w:tmpl w:val="F574F96E"/>
    <w:lvl w:ilvl="0" w:tplc="829888FC">
      <w:start w:val="1"/>
      <w:numFmt w:val="decimal"/>
      <w:lvlText w:val="%1."/>
      <w:lvlJc w:val="left"/>
      <w:pPr>
        <w:ind w:left="502" w:hanging="360"/>
      </w:pPr>
      <w:rPr>
        <w:rFonts w:ascii="Ravie" w:hAnsi="Ravie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6">
    <w:nsid w:val="7E2F347B"/>
    <w:multiLevelType w:val="hybridMultilevel"/>
    <w:tmpl w:val="0EE275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FAC"/>
    <w:rsid w:val="00000260"/>
    <w:rsid w:val="000144AF"/>
    <w:rsid w:val="000660C1"/>
    <w:rsid w:val="000A38A1"/>
    <w:rsid w:val="000F0BE8"/>
    <w:rsid w:val="00100424"/>
    <w:rsid w:val="00107F21"/>
    <w:rsid w:val="00120709"/>
    <w:rsid w:val="00130BC3"/>
    <w:rsid w:val="00193692"/>
    <w:rsid w:val="002302B0"/>
    <w:rsid w:val="00254AF1"/>
    <w:rsid w:val="0027293D"/>
    <w:rsid w:val="00275F12"/>
    <w:rsid w:val="00284F20"/>
    <w:rsid w:val="00360FE2"/>
    <w:rsid w:val="00386D95"/>
    <w:rsid w:val="003B5B20"/>
    <w:rsid w:val="00417E3B"/>
    <w:rsid w:val="00422E4C"/>
    <w:rsid w:val="00430D4D"/>
    <w:rsid w:val="0048008B"/>
    <w:rsid w:val="00547BDB"/>
    <w:rsid w:val="005810DA"/>
    <w:rsid w:val="00593528"/>
    <w:rsid w:val="005C606D"/>
    <w:rsid w:val="005D5958"/>
    <w:rsid w:val="00673C80"/>
    <w:rsid w:val="0069266D"/>
    <w:rsid w:val="006C21BC"/>
    <w:rsid w:val="006F6877"/>
    <w:rsid w:val="0073062C"/>
    <w:rsid w:val="00761210"/>
    <w:rsid w:val="007E0E8F"/>
    <w:rsid w:val="008546E7"/>
    <w:rsid w:val="00883C14"/>
    <w:rsid w:val="00955AEB"/>
    <w:rsid w:val="00961205"/>
    <w:rsid w:val="0099194D"/>
    <w:rsid w:val="009D7B83"/>
    <w:rsid w:val="00A325A8"/>
    <w:rsid w:val="00A41FAC"/>
    <w:rsid w:val="00A708B6"/>
    <w:rsid w:val="00AA1794"/>
    <w:rsid w:val="00C0284D"/>
    <w:rsid w:val="00CA0C42"/>
    <w:rsid w:val="00CD794B"/>
    <w:rsid w:val="00D44E79"/>
    <w:rsid w:val="00D61E92"/>
    <w:rsid w:val="00DF6851"/>
    <w:rsid w:val="00E01B40"/>
    <w:rsid w:val="00E12576"/>
    <w:rsid w:val="00E24983"/>
    <w:rsid w:val="00E9708B"/>
    <w:rsid w:val="00EC4E92"/>
    <w:rsid w:val="00ED23F8"/>
    <w:rsid w:val="00F73DEC"/>
    <w:rsid w:val="00F94FB5"/>
    <w:rsid w:val="00FE1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41F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3B5B20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B5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B20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883C14"/>
  </w:style>
  <w:style w:type="paragraph" w:styleId="ListParagraph">
    <w:name w:val="List Paragraph"/>
    <w:basedOn w:val="Normal"/>
    <w:uiPriority w:val="99"/>
    <w:qFormat/>
    <w:rsid w:val="005935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926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353</Words>
  <Characters>2017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sercan</dc:creator>
  <cp:keywords>www.sorubak.com</cp:keywords>
  <dc:description>www.sorubak.com</dc:description>
  <cp:lastModifiedBy>edanur</cp:lastModifiedBy>
  <cp:revision>3</cp:revision>
  <dcterms:created xsi:type="dcterms:W3CDTF">2012-11-08T18:16:00Z</dcterms:created>
  <dcterms:modified xsi:type="dcterms:W3CDTF">2012-11-12T21:47:00Z</dcterms:modified>
  <cp:category>www.sorubak.com</cp:category>
  <cp:contentType>www.sorubak.com</cp:contentType>
  <cp:contentStatus>www.sorubak.com</cp:contentStatus>
  <cp:version>www.sorubak.com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