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30A" w:rsidRPr="00440D27" w:rsidRDefault="005F030A" w:rsidP="00E46AC1">
      <w:pPr>
        <w:rPr>
          <w:b/>
          <w:color w:val="000000"/>
        </w:rPr>
      </w:pPr>
      <w:r w:rsidRPr="00440D27">
        <w:rPr>
          <w:b/>
          <w:color w:val="000000"/>
        </w:rPr>
        <w:t xml:space="preserve">                             201</w:t>
      </w:r>
      <w:r>
        <w:rPr>
          <w:b/>
          <w:color w:val="000000"/>
        </w:rPr>
        <w:t>2</w:t>
      </w:r>
      <w:r w:rsidRPr="00440D27">
        <w:rPr>
          <w:b/>
          <w:color w:val="000000"/>
        </w:rPr>
        <w:t xml:space="preserve"> – 201</w:t>
      </w:r>
      <w:r>
        <w:rPr>
          <w:b/>
          <w:color w:val="000000"/>
        </w:rPr>
        <w:t>3</w:t>
      </w:r>
      <w:bookmarkStart w:id="0" w:name="_GoBack"/>
      <w:bookmarkEnd w:id="0"/>
      <w:r w:rsidRPr="00440D27">
        <w:rPr>
          <w:b/>
          <w:color w:val="000000"/>
        </w:rPr>
        <w:t xml:space="preserve">   EĞİTİM-ÖĞRETİM  YILI  M.E.ERDEGÜL  İLKÖĞRETİM OKULU</w:t>
      </w:r>
    </w:p>
    <w:p w:rsidR="005F030A" w:rsidRPr="00440D27" w:rsidRDefault="005F030A" w:rsidP="00E46AC1">
      <w:pPr>
        <w:jc w:val="center"/>
        <w:rPr>
          <w:color w:val="000000"/>
        </w:rPr>
      </w:pPr>
      <w:r w:rsidRPr="00440D27">
        <w:rPr>
          <w:b/>
          <w:color w:val="000000"/>
        </w:rPr>
        <w:t xml:space="preserve"> MATEMATİK DERSİ 6/A-B  SINIFLARI  I. DÖNEM  I. YAZILI YOKLAMA SINAVI(B)</w:t>
      </w:r>
    </w:p>
    <w:p w:rsidR="005F030A" w:rsidRPr="00440D27" w:rsidRDefault="005F030A" w:rsidP="00E46AC1"/>
    <w:p w:rsidR="005F030A" w:rsidRPr="00440D27" w:rsidRDefault="005F030A" w:rsidP="00E46AC1">
      <w:pPr>
        <w:rPr>
          <w:b/>
        </w:rPr>
      </w:pPr>
      <w:r w:rsidRPr="00440D27">
        <w:rPr>
          <w:b/>
        </w:rPr>
        <w:t xml:space="preserve">   Adı ve Soyadı  :                                                                                                           </w:t>
      </w:r>
    </w:p>
    <w:p w:rsidR="005F030A" w:rsidRPr="00440D27" w:rsidRDefault="005F030A" w:rsidP="00E46AC1">
      <w:pPr>
        <w:rPr>
          <w:b/>
        </w:rPr>
      </w:pPr>
      <w:r w:rsidRPr="00440D27">
        <w:rPr>
          <w:b/>
        </w:rPr>
        <w:t xml:space="preserve">   Sınıfı                :                                                                                                Notu:</w:t>
      </w:r>
    </w:p>
    <w:p w:rsidR="005F030A" w:rsidRPr="00440D27" w:rsidRDefault="005F030A" w:rsidP="00DB06F1">
      <w:pPr>
        <w:tabs>
          <w:tab w:val="left" w:pos="708"/>
          <w:tab w:val="left" w:pos="1416"/>
          <w:tab w:val="left" w:pos="4755"/>
        </w:tabs>
      </w:pPr>
      <w:r w:rsidRPr="00440D27">
        <w:rPr>
          <w:b/>
        </w:rPr>
        <w:t xml:space="preserve">   Numarası</w:t>
      </w:r>
      <w:r w:rsidRPr="00440D27">
        <w:rPr>
          <w:b/>
        </w:rPr>
        <w:tab/>
        <w:t xml:space="preserve">     :</w:t>
      </w:r>
      <w:r w:rsidRPr="00440D27">
        <w:rPr>
          <w:b/>
        </w:rPr>
        <w:tab/>
      </w:r>
    </w:p>
    <w:p w:rsidR="005F030A" w:rsidRPr="00440D27" w:rsidRDefault="005F030A" w:rsidP="001B6996">
      <w:pPr>
        <w:rPr>
          <w:b/>
          <w:bCs/>
        </w:rPr>
        <w:sectPr w:rsidR="005F030A" w:rsidRPr="00440D27" w:rsidSect="00466E0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19" w:right="746" w:bottom="1417" w:left="540" w:header="708" w:footer="708" w:gutter="0"/>
          <w:cols w:sep="1" w:space="708" w:equalWidth="0">
            <w:col w:w="10620"/>
          </w:cols>
          <w:docGrid w:linePitch="360"/>
        </w:sectPr>
      </w:pPr>
    </w:p>
    <w:p w:rsidR="005F030A" w:rsidRPr="00440D27" w:rsidRDefault="005F030A" w:rsidP="009E2E8E">
      <w:pPr>
        <w:jc w:val="center"/>
      </w:pPr>
    </w:p>
    <w:p w:rsidR="005F030A" w:rsidRPr="00E05329" w:rsidRDefault="005F030A" w:rsidP="00341AF0">
      <w:pPr>
        <w:numPr>
          <w:ilvl w:val="0"/>
          <w:numId w:val="31"/>
        </w:numPr>
        <w:rPr>
          <w:rFonts w:eastAsia="BatangChe"/>
        </w:rPr>
      </w:pPr>
      <w:r w:rsidRPr="00E05329">
        <w:rPr>
          <w:rFonts w:eastAsia="BatangChe"/>
        </w:rPr>
        <w:t>A={1,3,5} , B={8,4,1} ve C={1,3,4,7} kümeleri veriliyor. Aşağıda verilen kümeleri liste yöntemiyle gösteriniz.</w:t>
      </w:r>
    </w:p>
    <w:p w:rsidR="005F030A" w:rsidRPr="00E05329" w:rsidRDefault="005F030A" w:rsidP="00341AF0">
      <w:pPr>
        <w:ind w:left="720"/>
      </w:pPr>
    </w:p>
    <w:p w:rsidR="005F030A" w:rsidRPr="00E05329" w:rsidRDefault="005F030A" w:rsidP="00023A63">
      <w:pPr>
        <w:jc w:val="both"/>
      </w:pPr>
      <w:r w:rsidRPr="00E05329">
        <w:t>a)AUB=</w:t>
      </w:r>
    </w:p>
    <w:p w:rsidR="005F030A" w:rsidRPr="00E05329" w:rsidRDefault="005F030A" w:rsidP="00023A63">
      <w:pPr>
        <w:jc w:val="both"/>
      </w:pPr>
      <w:r w:rsidRPr="00E05329">
        <w:t>b) A</w:t>
      </w:r>
      <w:r w:rsidRPr="00E05329">
        <w:sym w:font="Symbol" w:char="F0C7"/>
      </w:r>
      <w:r w:rsidRPr="00E05329">
        <w:t>B=</w:t>
      </w:r>
    </w:p>
    <w:p w:rsidR="005F030A" w:rsidRPr="00E05329" w:rsidRDefault="005F030A" w:rsidP="00023A63">
      <w:pPr>
        <w:jc w:val="both"/>
      </w:pPr>
      <w:r w:rsidRPr="00E05329">
        <w:t>c)A/B=</w:t>
      </w:r>
    </w:p>
    <w:p w:rsidR="005F030A" w:rsidRPr="00E05329" w:rsidRDefault="005F030A" w:rsidP="00023A63">
      <w:pPr>
        <w:jc w:val="both"/>
      </w:pPr>
      <w:r w:rsidRPr="00E05329">
        <w:t>d)BUC=</w:t>
      </w:r>
    </w:p>
    <w:p w:rsidR="005F030A" w:rsidRPr="00E05329" w:rsidRDefault="005F030A" w:rsidP="00241ACE">
      <w:pPr>
        <w:pBdr>
          <w:right w:val="single" w:sz="4" w:space="4" w:color="auto"/>
        </w:pBdr>
        <w:rPr>
          <w:color w:val="000000"/>
          <w:u w:val="single"/>
        </w:rPr>
      </w:pPr>
      <w:r w:rsidRPr="00E05329">
        <w:t>2)</w:t>
      </w:r>
      <w:r w:rsidRPr="00E05329">
        <w:rPr>
          <w:rFonts w:eastAsia="BatangChe"/>
        </w:rPr>
        <w:t xml:space="preserve"> </w:t>
      </w:r>
      <w:r w:rsidRPr="00E05329">
        <w:rPr>
          <w:color w:val="000000"/>
        </w:rPr>
        <w:t xml:space="preserve">Aşağıdakilerden hangisi küme </w:t>
      </w:r>
      <w:r w:rsidRPr="00E05329">
        <w:rPr>
          <w:color w:val="000000"/>
          <w:u w:val="single"/>
        </w:rPr>
        <w:t>oluşturmaz?</w:t>
      </w:r>
    </w:p>
    <w:p w:rsidR="005F030A" w:rsidRPr="00E05329" w:rsidRDefault="005F030A" w:rsidP="00241ACE">
      <w:pPr>
        <w:pBdr>
          <w:right w:val="single" w:sz="4" w:space="4" w:color="auto"/>
        </w:pBdr>
        <w:rPr>
          <w:color w:val="000000"/>
          <w:u w:val="single"/>
        </w:rPr>
      </w:pPr>
    </w:p>
    <w:p w:rsidR="005F030A" w:rsidRPr="00E05329" w:rsidRDefault="005F030A" w:rsidP="00241ACE">
      <w:pPr>
        <w:numPr>
          <w:ilvl w:val="0"/>
          <w:numId w:val="32"/>
        </w:numPr>
        <w:pBdr>
          <w:right w:val="single" w:sz="4" w:space="4" w:color="auto"/>
        </w:pBdr>
      </w:pPr>
      <w:r w:rsidRPr="00E05329">
        <w:t>3 ten büyük,4 ten küçük sayma sayıları</w:t>
      </w:r>
    </w:p>
    <w:p w:rsidR="005F030A" w:rsidRPr="00E05329" w:rsidRDefault="005F030A" w:rsidP="00241ACE">
      <w:pPr>
        <w:numPr>
          <w:ilvl w:val="0"/>
          <w:numId w:val="32"/>
        </w:numPr>
        <w:pBdr>
          <w:right w:val="single" w:sz="4" w:space="4" w:color="auto"/>
        </w:pBdr>
      </w:pPr>
      <w:r w:rsidRPr="00E05329">
        <w:t>7 ile 11 arasındaki sayma sayıları</w:t>
      </w:r>
    </w:p>
    <w:p w:rsidR="005F030A" w:rsidRPr="00E05329" w:rsidRDefault="005F030A" w:rsidP="0022237C">
      <w:pPr>
        <w:numPr>
          <w:ilvl w:val="0"/>
          <w:numId w:val="32"/>
        </w:numPr>
        <w:pBdr>
          <w:right w:val="single" w:sz="4" w:space="4" w:color="auto"/>
        </w:pBdr>
      </w:pPr>
      <w:r w:rsidRPr="00E05329">
        <w:t>Bazı rakamlar</w:t>
      </w:r>
    </w:p>
    <w:p w:rsidR="005F030A" w:rsidRPr="00E05329" w:rsidRDefault="005F030A" w:rsidP="00241ACE">
      <w:pPr>
        <w:numPr>
          <w:ilvl w:val="0"/>
          <w:numId w:val="32"/>
        </w:numPr>
        <w:pBdr>
          <w:right w:val="single" w:sz="4" w:space="4" w:color="auto"/>
        </w:pBdr>
      </w:pPr>
      <w:r w:rsidRPr="00E05329">
        <w:t>Okulumuzdaki erkek öğretmenler</w:t>
      </w:r>
    </w:p>
    <w:p w:rsidR="005F030A" w:rsidRPr="00E05329" w:rsidRDefault="005F030A" w:rsidP="00440D27">
      <w:pPr>
        <w:pBdr>
          <w:right w:val="single" w:sz="4" w:space="4" w:color="auto"/>
        </w:pBdr>
        <w:ind w:left="720"/>
      </w:pPr>
    </w:p>
    <w:p w:rsidR="005F030A" w:rsidRPr="00E05329" w:rsidRDefault="005F030A" w:rsidP="00440D27">
      <w:pPr>
        <w:pBdr>
          <w:right w:val="single" w:sz="4" w:space="4" w:color="auto"/>
        </w:pBdr>
        <w:ind w:right="-67"/>
      </w:pPr>
      <w:r w:rsidRPr="00E05329">
        <w:t>3)Bir sınıfta 18 kişi resim yarışamsına .14 kişi şiir yarışmasına katılmıştır.Sınıftaki her öğrenci en az bir yarışmaya katıldığına göre sınıf mevcudu kaçtır?</w:t>
      </w:r>
    </w:p>
    <w:p w:rsidR="005F030A" w:rsidRPr="00E05329" w:rsidRDefault="005F030A" w:rsidP="009E2E8E">
      <w:pPr>
        <w:pStyle w:val="ListParagraph"/>
        <w:ind w:left="0"/>
        <w:jc w:val="both"/>
      </w:pPr>
    </w:p>
    <w:p w:rsidR="005F030A" w:rsidRPr="00E05329" w:rsidRDefault="005F030A" w:rsidP="0022237C">
      <w:pPr>
        <w:pStyle w:val="ListParagraph"/>
        <w:ind w:left="0"/>
        <w:jc w:val="both"/>
      </w:pPr>
    </w:p>
    <w:p w:rsidR="005F030A" w:rsidRPr="00E05329" w:rsidRDefault="005F030A" w:rsidP="000A7F01">
      <w:r w:rsidRPr="00E05329">
        <w:t xml:space="preserve">  </w:t>
      </w:r>
    </w:p>
    <w:p w:rsidR="005F030A" w:rsidRPr="00E05329" w:rsidRDefault="005F030A" w:rsidP="000A7F01"/>
    <w:p w:rsidR="005F030A" w:rsidRPr="00E05329" w:rsidRDefault="005F030A" w:rsidP="000A7F01"/>
    <w:p w:rsidR="005F030A" w:rsidRPr="00E05329" w:rsidRDefault="005F030A" w:rsidP="000A7F01"/>
    <w:p w:rsidR="005F030A" w:rsidRPr="00E05329" w:rsidRDefault="005F030A" w:rsidP="000A7F01"/>
    <w:p w:rsidR="005F030A" w:rsidRPr="00E05329" w:rsidRDefault="005F030A" w:rsidP="00440D27">
      <w:pPr>
        <w:pBdr>
          <w:right w:val="single" w:sz="4" w:space="9" w:color="auto"/>
        </w:pBdr>
      </w:pPr>
    </w:p>
    <w:p w:rsidR="005F030A" w:rsidRPr="00E05329" w:rsidRDefault="005F030A" w:rsidP="00BB72CC"/>
    <w:p w:rsidR="005F030A" w:rsidRPr="00E05329" w:rsidRDefault="005F030A" w:rsidP="009E2E8E">
      <w:r w:rsidRPr="00E05329">
        <w:t>4)</w:t>
      </w:r>
      <w:r w:rsidRPr="00E05329">
        <w:rPr>
          <w:color w:val="000000"/>
        </w:rPr>
        <w:t xml:space="preserve">  </w:t>
      </w:r>
      <w:r w:rsidRPr="00E05329">
        <w:t>Aşağıdaki ifadelerden doğru olanların yanına D, yanlış olanların yanına Y yazınız.</w:t>
      </w:r>
    </w:p>
    <w:p w:rsidR="005F030A" w:rsidRPr="00E05329" w:rsidRDefault="005F030A" w:rsidP="009E2E8E"/>
    <w:p w:rsidR="005F030A" w:rsidRPr="00E05329" w:rsidRDefault="005F030A" w:rsidP="0022237C">
      <w:pPr>
        <w:numPr>
          <w:ilvl w:val="0"/>
          <w:numId w:val="33"/>
        </w:numPr>
      </w:pPr>
      <w:r w:rsidRPr="00E05329">
        <w:t>Kümenin elemanlarını gösterirken bir eleman yalnız bir kere yazılır.(…….)</w:t>
      </w:r>
    </w:p>
    <w:p w:rsidR="005F030A" w:rsidRPr="00E05329" w:rsidRDefault="005F030A" w:rsidP="0022237C">
      <w:pPr>
        <w:numPr>
          <w:ilvl w:val="0"/>
          <w:numId w:val="33"/>
        </w:numPr>
      </w:pPr>
      <w:r w:rsidRPr="00E05329">
        <w:t>Boş kümenin eleman sayısı 1’dir.(……)</w:t>
      </w:r>
    </w:p>
    <w:p w:rsidR="005F030A" w:rsidRPr="00E05329" w:rsidRDefault="005F030A" w:rsidP="0022237C">
      <w:pPr>
        <w:numPr>
          <w:ilvl w:val="0"/>
          <w:numId w:val="33"/>
        </w:numPr>
      </w:pPr>
      <w:r w:rsidRPr="00E05329">
        <w:t xml:space="preserve">A={ </w:t>
      </w:r>
      <w:r w:rsidRPr="00E05329">
        <w:rPr>
          <w:rStyle w:val="apple-style-span"/>
          <w:color w:val="222222"/>
          <w:shd w:val="clear" w:color="auto" w:fill="FFFFFF"/>
        </w:rPr>
        <w:t>Ø</w:t>
      </w:r>
      <w:r w:rsidRPr="00E05329">
        <w:rPr>
          <w:rStyle w:val="apple-converted-space"/>
          <w:color w:val="222222"/>
          <w:shd w:val="clear" w:color="auto" w:fill="FFFFFF"/>
        </w:rPr>
        <w:t> } kümesi bir boş kümedir</w:t>
      </w:r>
      <w:r w:rsidRPr="00E05329">
        <w:t xml:space="preserve">  (……….)       </w:t>
      </w:r>
    </w:p>
    <w:p w:rsidR="005F030A" w:rsidRPr="00E05329" w:rsidRDefault="005F030A" w:rsidP="00EC6728"/>
    <w:p w:rsidR="005F030A" w:rsidRPr="00E05329" w:rsidRDefault="005F030A" w:rsidP="00A75E85">
      <w:pPr>
        <w:tabs>
          <w:tab w:val="left" w:pos="540"/>
        </w:tabs>
      </w:pPr>
      <w:r w:rsidRPr="00E05329">
        <w:t>5) Aşağıdaki hangisi hem 4’e hem de 9’a tam bölünebilir.</w:t>
      </w:r>
    </w:p>
    <w:p w:rsidR="005F030A" w:rsidRPr="00E05329" w:rsidRDefault="005F030A" w:rsidP="00A75E85">
      <w:pPr>
        <w:tabs>
          <w:tab w:val="left" w:pos="540"/>
        </w:tabs>
      </w:pPr>
    </w:p>
    <w:p w:rsidR="005F030A" w:rsidRPr="00E05329" w:rsidRDefault="005F030A" w:rsidP="00A75E85">
      <w:pPr>
        <w:tabs>
          <w:tab w:val="left" w:pos="540"/>
        </w:tabs>
      </w:pPr>
      <w:r w:rsidRPr="00E05329">
        <w:t xml:space="preserve">A)936  B)531  C)2220  D)22671 </w:t>
      </w:r>
    </w:p>
    <w:p w:rsidR="005F030A" w:rsidRPr="00E05329" w:rsidRDefault="005F030A" w:rsidP="00F23DEB"/>
    <w:p w:rsidR="005F030A" w:rsidRPr="00E05329" w:rsidRDefault="005F030A" w:rsidP="00F23DEB"/>
    <w:p w:rsidR="005F030A" w:rsidRPr="00E05329" w:rsidRDefault="005F030A" w:rsidP="00A75E85">
      <w:r w:rsidRPr="00E05329">
        <w:t>6)85746  sayısının 9 ile bölümünden kalan kaçtır?</w:t>
      </w:r>
    </w:p>
    <w:p w:rsidR="005F030A" w:rsidRPr="00E05329" w:rsidRDefault="005F030A" w:rsidP="00A75E85"/>
    <w:p w:rsidR="005F030A" w:rsidRPr="00E05329" w:rsidRDefault="005F030A" w:rsidP="00A75E85"/>
    <w:p w:rsidR="005F030A" w:rsidRPr="00E05329" w:rsidRDefault="005F030A" w:rsidP="00F23DEB"/>
    <w:p w:rsidR="005F030A" w:rsidRPr="00E05329" w:rsidRDefault="005F030A" w:rsidP="00387F42"/>
    <w:p w:rsidR="005F030A" w:rsidRPr="00E05329" w:rsidRDefault="005F030A" w:rsidP="00331B3A">
      <w:pPr>
        <w:tabs>
          <w:tab w:val="left" w:pos="540"/>
        </w:tabs>
      </w:pPr>
    </w:p>
    <w:p w:rsidR="005F030A" w:rsidRPr="00E05329" w:rsidRDefault="005F030A" w:rsidP="00A75E85">
      <w:r w:rsidRPr="00E05329">
        <w:t>7)   75 sayısını çarpan ağacı kullanarak çarpanlarına ayırınız.</w:t>
      </w:r>
    </w:p>
    <w:p w:rsidR="005F030A" w:rsidRPr="00E05329" w:rsidRDefault="005F030A" w:rsidP="00A75E85"/>
    <w:p w:rsidR="005F030A" w:rsidRPr="00E05329" w:rsidRDefault="005F030A" w:rsidP="00A75E85"/>
    <w:p w:rsidR="005F030A" w:rsidRPr="00E05329" w:rsidRDefault="005F030A" w:rsidP="00A75E85"/>
    <w:p w:rsidR="005F030A" w:rsidRPr="00E05329" w:rsidRDefault="005F030A" w:rsidP="00A75E85"/>
    <w:p w:rsidR="005F030A" w:rsidRPr="00E05329" w:rsidRDefault="005F030A" w:rsidP="00A75E85"/>
    <w:p w:rsidR="005F030A" w:rsidRPr="00E05329" w:rsidRDefault="005F030A" w:rsidP="00A75E85"/>
    <w:p w:rsidR="005F030A" w:rsidRPr="00E05329" w:rsidRDefault="005F030A" w:rsidP="00A75E85"/>
    <w:p w:rsidR="005F030A" w:rsidRPr="00E05329" w:rsidRDefault="005F030A" w:rsidP="00696739"/>
    <w:p w:rsidR="005F030A" w:rsidRPr="00E05329" w:rsidRDefault="005F030A" w:rsidP="00387F42">
      <w:r w:rsidRPr="00E05329">
        <w:t>8)17 ve 19 sayıları için aşağıdaki ifadelerden hangileri doğrudur?</w:t>
      </w:r>
    </w:p>
    <w:p w:rsidR="005F030A" w:rsidRPr="00E05329" w:rsidRDefault="005F030A" w:rsidP="00387F42">
      <w:r w:rsidRPr="00E05329">
        <w:t>1.Sayıların ikisi de asal sayıdır.</w:t>
      </w:r>
    </w:p>
    <w:p w:rsidR="005F030A" w:rsidRPr="00E05329" w:rsidRDefault="005F030A" w:rsidP="00387F42">
      <w:r w:rsidRPr="00E05329">
        <w:t>2.İki sayının ortak çarpanı 1 dir.</w:t>
      </w:r>
    </w:p>
    <w:p w:rsidR="005F030A" w:rsidRPr="00E05329" w:rsidRDefault="005F030A" w:rsidP="00387F42">
      <w:r w:rsidRPr="00E05329">
        <w:t>3.Her iki sayının 1 den başka ortak böleni vardır.</w:t>
      </w:r>
    </w:p>
    <w:p w:rsidR="005F030A" w:rsidRPr="00E05329" w:rsidRDefault="005F030A" w:rsidP="00387F42"/>
    <w:p w:rsidR="005F030A" w:rsidRPr="00E05329" w:rsidRDefault="005F030A" w:rsidP="00387F42">
      <w:r w:rsidRPr="00E05329">
        <w:t xml:space="preserve">A)yalnız 1   B) yalnız 2   C) 1,2   D)1,2,3  </w:t>
      </w:r>
    </w:p>
    <w:p w:rsidR="005F030A" w:rsidRPr="00E05329" w:rsidRDefault="005F030A" w:rsidP="00387F42"/>
    <w:p w:rsidR="005F030A" w:rsidRPr="00E05329" w:rsidRDefault="005F030A" w:rsidP="00387F42"/>
    <w:p w:rsidR="005F030A" w:rsidRPr="00E05329" w:rsidRDefault="005F030A" w:rsidP="00387F42"/>
    <w:p w:rsidR="005F030A" w:rsidRPr="00E05329" w:rsidRDefault="005F030A" w:rsidP="00387F42">
      <w:pPr>
        <w:rPr>
          <w:bCs/>
        </w:rPr>
      </w:pPr>
      <w:r w:rsidRPr="00E05329">
        <w:rPr>
          <w:bCs/>
        </w:rPr>
        <w:t>9)16ve 24 sayılarının EBOB ve EKOK ‘unu bulunuz.</w:t>
      </w:r>
    </w:p>
    <w:p w:rsidR="005F030A" w:rsidRPr="00E05329" w:rsidRDefault="005F030A" w:rsidP="00387F42"/>
    <w:p w:rsidR="005F030A" w:rsidRPr="00E05329" w:rsidRDefault="005F030A" w:rsidP="00981794"/>
    <w:p w:rsidR="005F030A" w:rsidRPr="00E05329" w:rsidRDefault="005F030A" w:rsidP="00981794"/>
    <w:p w:rsidR="005F030A" w:rsidRPr="00E05329" w:rsidRDefault="005F030A" w:rsidP="00981794"/>
    <w:p w:rsidR="005F030A" w:rsidRPr="00E05329" w:rsidRDefault="005F030A" w:rsidP="00981794"/>
    <w:p w:rsidR="005F030A" w:rsidRPr="00E05329" w:rsidRDefault="005F030A" w:rsidP="00981794"/>
    <w:p w:rsidR="005F030A" w:rsidRPr="00E05329" w:rsidRDefault="005F030A" w:rsidP="00981794"/>
    <w:p w:rsidR="005F030A" w:rsidRPr="00E05329" w:rsidRDefault="005F030A" w:rsidP="00981794"/>
    <w:p w:rsidR="005F030A" w:rsidRPr="00E05329" w:rsidRDefault="005F030A" w:rsidP="00981794"/>
    <w:p w:rsidR="005F030A" w:rsidRPr="00E05329" w:rsidRDefault="005F030A" w:rsidP="00440D27">
      <w:pPr>
        <w:ind w:left="-3"/>
        <w:jc w:val="both"/>
      </w:pPr>
      <w:r w:rsidRPr="00E05329">
        <w:t>10)</w:t>
      </w:r>
      <w:r w:rsidRPr="00E05329">
        <w:rPr>
          <w:noProof/>
        </w:rPr>
        <w:t xml:space="preserve"> İki askerden biri 12 günde bir diğeri ise 18 günde bir nöbet tutmaktadır.Bu iki asker aynı gün nöbet tuttuktan kaç gün sonra tekrar birlikte nöbet tutarlar?</w:t>
      </w:r>
    </w:p>
    <w:p w:rsidR="005F030A" w:rsidRPr="00E05329" w:rsidRDefault="005F030A" w:rsidP="00DB06F1">
      <w:pPr>
        <w:jc w:val="center"/>
      </w:pPr>
    </w:p>
    <w:p w:rsidR="005F030A" w:rsidRPr="00E05329" w:rsidRDefault="005F030A" w:rsidP="00DB06F1">
      <w:pPr>
        <w:jc w:val="center"/>
      </w:pPr>
    </w:p>
    <w:p w:rsidR="005F030A" w:rsidRPr="00E05329" w:rsidRDefault="005F030A" w:rsidP="00DB06F1">
      <w:pPr>
        <w:jc w:val="center"/>
      </w:pPr>
    </w:p>
    <w:p w:rsidR="005F030A" w:rsidRPr="00E05329" w:rsidRDefault="005F030A" w:rsidP="00DB06F1">
      <w:pPr>
        <w:jc w:val="center"/>
      </w:pPr>
    </w:p>
    <w:p w:rsidR="005F030A" w:rsidRPr="00E05329" w:rsidRDefault="005F030A" w:rsidP="00DB06F1">
      <w:pPr>
        <w:jc w:val="right"/>
      </w:pPr>
      <w:r w:rsidRPr="00E05329">
        <w:t>Pınar ERCİYAS</w:t>
      </w:r>
    </w:p>
    <w:p w:rsidR="005F030A" w:rsidRPr="00E05329" w:rsidRDefault="005F030A" w:rsidP="00DB06F1">
      <w:pPr>
        <w:jc w:val="right"/>
      </w:pPr>
      <w:r w:rsidRPr="00E05329">
        <w:t>Matematik Öğretmeni</w:t>
      </w:r>
    </w:p>
    <w:p w:rsidR="005F030A" w:rsidRPr="00E05329" w:rsidRDefault="005F030A" w:rsidP="00DB06F1">
      <w:pPr>
        <w:jc w:val="right"/>
      </w:pPr>
      <w:r w:rsidRPr="00E05329">
        <w:t>(her soru 10 puandır)</w:t>
      </w:r>
    </w:p>
    <w:p w:rsidR="005F030A" w:rsidRPr="00E05329" w:rsidRDefault="005F030A" w:rsidP="002C26E9"/>
    <w:sectPr w:rsidR="005F030A" w:rsidRPr="00E05329" w:rsidSect="004D3C72">
      <w:type w:val="continuous"/>
      <w:pgSz w:w="11906" w:h="16838"/>
      <w:pgMar w:top="360" w:right="386" w:bottom="180" w:left="540" w:header="708" w:footer="708" w:gutter="0"/>
      <w:cols w:num="2" w:sep="1" w:space="708" w:equalWidth="0">
        <w:col w:w="5178" w:space="444"/>
        <w:col w:w="5358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30A" w:rsidRDefault="005F030A" w:rsidP="00DB06F1">
      <w:r>
        <w:separator/>
      </w:r>
    </w:p>
  </w:endnote>
  <w:endnote w:type="continuationSeparator" w:id="0">
    <w:p w:rsidR="005F030A" w:rsidRDefault="005F030A" w:rsidP="00DB0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30A" w:rsidRDefault="005F030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30A" w:rsidRDefault="005F030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30A" w:rsidRDefault="005F030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30A" w:rsidRDefault="005F030A" w:rsidP="00DB06F1">
      <w:r>
        <w:separator/>
      </w:r>
    </w:p>
  </w:footnote>
  <w:footnote w:type="continuationSeparator" w:id="0">
    <w:p w:rsidR="005F030A" w:rsidRDefault="005F030A" w:rsidP="00DB06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30A" w:rsidRDefault="005F030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714317" o:spid="_x0000_s2049" type="#_x0000_t136" style="position:absolute;margin-left:0;margin-top:0;width:686.2pt;height:62.35pt;rotation:315;z-index:-25165824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www.yazilisorulari.org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30A" w:rsidRDefault="005F030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30A" w:rsidRDefault="005F030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714316" o:spid="_x0000_s2050" type="#_x0000_t136" style="position:absolute;margin-left:0;margin-top:0;width:686.2pt;height:62.35pt;rotation:315;z-index:-25165926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www.yazilisorulari.org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.25pt;height:2.25pt" o:bullet="t">
        <v:imagedata r:id="rId1" o:title=""/>
      </v:shape>
    </w:pict>
  </w:numPicBullet>
  <w:numPicBullet w:numPicBulletId="1">
    <w:pict>
      <v:shape id="_x0000_i1026" type="#_x0000_t75" style="width:11.25pt;height:11.25pt" o:bullet="t">
        <v:imagedata r:id="rId2" o:title="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4AA13CA"/>
    <w:multiLevelType w:val="hybridMultilevel"/>
    <w:tmpl w:val="7312DB0C"/>
    <w:lvl w:ilvl="0" w:tplc="2730BBB4">
      <w:start w:val="1"/>
      <w:numFmt w:val="decimal"/>
      <w:lvlText w:val="%1)"/>
      <w:lvlJc w:val="left"/>
      <w:pPr>
        <w:tabs>
          <w:tab w:val="num" w:pos="450"/>
        </w:tabs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  <w:rPr>
        <w:rFonts w:cs="Times New Roman"/>
      </w:rPr>
    </w:lvl>
  </w:abstractNum>
  <w:abstractNum w:abstractNumId="2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90710EB"/>
    <w:multiLevelType w:val="hybridMultilevel"/>
    <w:tmpl w:val="1D30348E"/>
    <w:lvl w:ilvl="0" w:tplc="041F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BAD2E65"/>
    <w:multiLevelType w:val="hybridMultilevel"/>
    <w:tmpl w:val="BBC624F2"/>
    <w:lvl w:ilvl="0" w:tplc="A6C8F0FA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</w:pPr>
      <w:rPr>
        <w:rFonts w:ascii="Symbol" w:hAnsi="Symbol" w:hint="default"/>
        <w:color w:val="auto"/>
        <w:sz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/>
      </w:pPr>
      <w:rPr>
        <w:rFonts w:cs="Times New Roman"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3F70C4"/>
    <w:multiLevelType w:val="hybridMultilevel"/>
    <w:tmpl w:val="FA1CA1A4"/>
    <w:lvl w:ilvl="0" w:tplc="AE6005E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01503D8"/>
    <w:multiLevelType w:val="hybridMultilevel"/>
    <w:tmpl w:val="BB0689D0"/>
    <w:lvl w:ilvl="0" w:tplc="041F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0453AEC"/>
    <w:multiLevelType w:val="hybridMultilevel"/>
    <w:tmpl w:val="325ECB1A"/>
    <w:lvl w:ilvl="0" w:tplc="041F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1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</w:abstractNum>
  <w:abstractNum w:abstractNumId="14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E543D0"/>
    <w:multiLevelType w:val="hybridMultilevel"/>
    <w:tmpl w:val="97B45C44"/>
    <w:lvl w:ilvl="0" w:tplc="15001FC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E882726"/>
    <w:multiLevelType w:val="hybridMultilevel"/>
    <w:tmpl w:val="020E4724"/>
    <w:lvl w:ilvl="0" w:tplc="15CEEAB0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9A2162"/>
    <w:multiLevelType w:val="hybridMultilevel"/>
    <w:tmpl w:val="79704BD6"/>
    <w:lvl w:ilvl="0" w:tplc="0024ADFE">
      <w:start w:val="1"/>
      <w:numFmt w:val="decimal"/>
      <w:lvlText w:val="%1)"/>
      <w:lvlJc w:val="left"/>
      <w:pPr>
        <w:tabs>
          <w:tab w:val="num" w:pos="0"/>
        </w:tabs>
      </w:pPr>
      <w:rPr>
        <w:rFonts w:ascii="Comic Sans MS" w:hAnsi="Comic Sans MS" w:cs="Times New Roman" w:hint="default"/>
        <w:b/>
        <w:i w:val="0"/>
        <w:sz w:val="20"/>
        <w:szCs w:val="20"/>
      </w:rPr>
    </w:lvl>
    <w:lvl w:ilvl="1" w:tplc="DAF44F50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D7C22E0"/>
    <w:multiLevelType w:val="hybridMultilevel"/>
    <w:tmpl w:val="D6C4C39E"/>
    <w:lvl w:ilvl="0" w:tplc="DEEC86A4">
      <w:start w:val="6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cs="Times New Roman"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0E4446F"/>
    <w:multiLevelType w:val="hybridMultilevel"/>
    <w:tmpl w:val="E4B6A25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9DB39FD"/>
    <w:multiLevelType w:val="hybridMultilevel"/>
    <w:tmpl w:val="F6E451F8"/>
    <w:lvl w:ilvl="0" w:tplc="22BCF6FE">
      <w:start w:val="1"/>
      <w:numFmt w:val="upperLetter"/>
      <w:lvlText w:val="%1)"/>
      <w:lvlJc w:val="left"/>
      <w:pPr>
        <w:ind w:left="129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0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53" w:hanging="180"/>
      </w:pPr>
      <w:rPr>
        <w:rFonts w:cs="Times New Roman"/>
      </w:rPr>
    </w:lvl>
  </w:abstractNum>
  <w:abstractNum w:abstractNumId="29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52C625F"/>
    <w:multiLevelType w:val="hybridMultilevel"/>
    <w:tmpl w:val="8BFCCB0A"/>
    <w:lvl w:ilvl="0" w:tplc="DDF0B970">
      <w:start w:val="1"/>
      <w:numFmt w:val="decimal"/>
      <w:lvlText w:val="%1"/>
      <w:lvlJc w:val="left"/>
      <w:pPr>
        <w:ind w:left="1653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0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53" w:hanging="180"/>
      </w:pPr>
      <w:rPr>
        <w:rFonts w:cs="Times New Roman"/>
      </w:rPr>
    </w:lvl>
  </w:abstractNum>
  <w:abstractNum w:abstractNumId="31">
    <w:nsid w:val="7AB30288"/>
    <w:multiLevelType w:val="hybridMultilevel"/>
    <w:tmpl w:val="D86A160A"/>
    <w:lvl w:ilvl="0" w:tplc="0BC60ABA">
      <w:start w:val="10"/>
      <w:numFmt w:val="decimal"/>
      <w:lvlText w:val="(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AF56F3"/>
    <w:multiLevelType w:val="hybridMultilevel"/>
    <w:tmpl w:val="8D4E7654"/>
    <w:lvl w:ilvl="0" w:tplc="9D2A0288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4"/>
  </w:num>
  <w:num w:numId="3">
    <w:abstractNumId w:val="23"/>
  </w:num>
  <w:num w:numId="4">
    <w:abstractNumId w:val="16"/>
  </w:num>
  <w:num w:numId="5">
    <w:abstractNumId w:val="13"/>
  </w:num>
  <w:num w:numId="6">
    <w:abstractNumId w:val="12"/>
  </w:num>
  <w:num w:numId="7">
    <w:abstractNumId w:val="17"/>
  </w:num>
  <w:num w:numId="8">
    <w:abstractNumId w:val="15"/>
  </w:num>
  <w:num w:numId="9">
    <w:abstractNumId w:val="5"/>
  </w:num>
  <w:num w:numId="10">
    <w:abstractNumId w:val="14"/>
  </w:num>
  <w:num w:numId="11">
    <w:abstractNumId w:val="29"/>
  </w:num>
  <w:num w:numId="12">
    <w:abstractNumId w:val="6"/>
  </w:num>
  <w:num w:numId="13">
    <w:abstractNumId w:val="20"/>
  </w:num>
  <w:num w:numId="14">
    <w:abstractNumId w:val="26"/>
  </w:num>
  <w:num w:numId="15">
    <w:abstractNumId w:val="11"/>
  </w:num>
  <w:num w:numId="16">
    <w:abstractNumId w:val="22"/>
  </w:num>
  <w:num w:numId="17">
    <w:abstractNumId w:val="0"/>
  </w:num>
  <w:num w:numId="18">
    <w:abstractNumId w:val="2"/>
  </w:num>
  <w:num w:numId="19">
    <w:abstractNumId w:val="18"/>
  </w:num>
  <w:num w:numId="20">
    <w:abstractNumId w:val="3"/>
  </w:num>
  <w:num w:numId="21">
    <w:abstractNumId w:val="25"/>
  </w:num>
  <w:num w:numId="22">
    <w:abstractNumId w:val="9"/>
  </w:num>
  <w:num w:numId="23">
    <w:abstractNumId w:val="8"/>
  </w:num>
  <w:num w:numId="24">
    <w:abstractNumId w:val="21"/>
  </w:num>
  <w:num w:numId="25">
    <w:abstractNumId w:val="27"/>
  </w:num>
  <w:num w:numId="26">
    <w:abstractNumId w:val="4"/>
  </w:num>
  <w:num w:numId="27">
    <w:abstractNumId w:val="30"/>
  </w:num>
  <w:num w:numId="28">
    <w:abstractNumId w:val="28"/>
  </w:num>
  <w:num w:numId="29">
    <w:abstractNumId w:val="31"/>
  </w:num>
  <w:num w:numId="30">
    <w:abstractNumId w:val="1"/>
  </w:num>
  <w:num w:numId="31">
    <w:abstractNumId w:val="32"/>
  </w:num>
  <w:num w:numId="32">
    <w:abstractNumId w:val="7"/>
  </w:num>
  <w:num w:numId="3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7A94"/>
    <w:rsid w:val="00023A63"/>
    <w:rsid w:val="000278BF"/>
    <w:rsid w:val="00046F42"/>
    <w:rsid w:val="00053B3B"/>
    <w:rsid w:val="00074BB0"/>
    <w:rsid w:val="000A7F01"/>
    <w:rsid w:val="000B6953"/>
    <w:rsid w:val="00106520"/>
    <w:rsid w:val="0011274D"/>
    <w:rsid w:val="00193681"/>
    <w:rsid w:val="001B6996"/>
    <w:rsid w:val="001B6F43"/>
    <w:rsid w:val="001E62FC"/>
    <w:rsid w:val="001F7605"/>
    <w:rsid w:val="0022237C"/>
    <w:rsid w:val="00226165"/>
    <w:rsid w:val="00241ACE"/>
    <w:rsid w:val="00243803"/>
    <w:rsid w:val="00256C12"/>
    <w:rsid w:val="002608C4"/>
    <w:rsid w:val="00295405"/>
    <w:rsid w:val="002A6A3B"/>
    <w:rsid w:val="002C26E9"/>
    <w:rsid w:val="00331B3A"/>
    <w:rsid w:val="00335A34"/>
    <w:rsid w:val="00341401"/>
    <w:rsid w:val="00341AF0"/>
    <w:rsid w:val="00373BA0"/>
    <w:rsid w:val="0037673D"/>
    <w:rsid w:val="00382BC6"/>
    <w:rsid w:val="00387F42"/>
    <w:rsid w:val="00390256"/>
    <w:rsid w:val="003A1B8D"/>
    <w:rsid w:val="003B5AC5"/>
    <w:rsid w:val="003C3514"/>
    <w:rsid w:val="003D2604"/>
    <w:rsid w:val="003F1406"/>
    <w:rsid w:val="00440D27"/>
    <w:rsid w:val="00466E0E"/>
    <w:rsid w:val="0047782B"/>
    <w:rsid w:val="00494A19"/>
    <w:rsid w:val="004A3DCD"/>
    <w:rsid w:val="004D3C72"/>
    <w:rsid w:val="004E6B2F"/>
    <w:rsid w:val="004F570D"/>
    <w:rsid w:val="00512E3A"/>
    <w:rsid w:val="00530404"/>
    <w:rsid w:val="00530DA8"/>
    <w:rsid w:val="00550202"/>
    <w:rsid w:val="0055703A"/>
    <w:rsid w:val="00571E28"/>
    <w:rsid w:val="0059592B"/>
    <w:rsid w:val="005A2989"/>
    <w:rsid w:val="005C1488"/>
    <w:rsid w:val="005C47D1"/>
    <w:rsid w:val="005D574C"/>
    <w:rsid w:val="005D7CED"/>
    <w:rsid w:val="005F030A"/>
    <w:rsid w:val="005F71FB"/>
    <w:rsid w:val="00600B46"/>
    <w:rsid w:val="00644739"/>
    <w:rsid w:val="0065699D"/>
    <w:rsid w:val="0066384C"/>
    <w:rsid w:val="00683E09"/>
    <w:rsid w:val="00696739"/>
    <w:rsid w:val="006973D0"/>
    <w:rsid w:val="006E4081"/>
    <w:rsid w:val="006F21C0"/>
    <w:rsid w:val="00737D49"/>
    <w:rsid w:val="00752509"/>
    <w:rsid w:val="00752DF3"/>
    <w:rsid w:val="007608DA"/>
    <w:rsid w:val="00776A2D"/>
    <w:rsid w:val="00792818"/>
    <w:rsid w:val="007D49A6"/>
    <w:rsid w:val="007E3CD5"/>
    <w:rsid w:val="007E5A77"/>
    <w:rsid w:val="007E7520"/>
    <w:rsid w:val="0083146C"/>
    <w:rsid w:val="00837F98"/>
    <w:rsid w:val="00847E4C"/>
    <w:rsid w:val="00872007"/>
    <w:rsid w:val="00895D84"/>
    <w:rsid w:val="008A3284"/>
    <w:rsid w:val="008D1233"/>
    <w:rsid w:val="008D4F00"/>
    <w:rsid w:val="008E1600"/>
    <w:rsid w:val="008E1938"/>
    <w:rsid w:val="008E5ADF"/>
    <w:rsid w:val="0090139E"/>
    <w:rsid w:val="00910A6A"/>
    <w:rsid w:val="00946EA6"/>
    <w:rsid w:val="00956283"/>
    <w:rsid w:val="00963191"/>
    <w:rsid w:val="00981794"/>
    <w:rsid w:val="00984BC9"/>
    <w:rsid w:val="009860DA"/>
    <w:rsid w:val="009C7C1D"/>
    <w:rsid w:val="009E163E"/>
    <w:rsid w:val="009E2E8E"/>
    <w:rsid w:val="00A47F53"/>
    <w:rsid w:val="00A60A1B"/>
    <w:rsid w:val="00A75E85"/>
    <w:rsid w:val="00A94B49"/>
    <w:rsid w:val="00A96748"/>
    <w:rsid w:val="00AB5C4E"/>
    <w:rsid w:val="00AB7B74"/>
    <w:rsid w:val="00AE6B96"/>
    <w:rsid w:val="00B334F2"/>
    <w:rsid w:val="00B51F90"/>
    <w:rsid w:val="00B818AD"/>
    <w:rsid w:val="00BA46F0"/>
    <w:rsid w:val="00BB55BD"/>
    <w:rsid w:val="00BB72CC"/>
    <w:rsid w:val="00BD0838"/>
    <w:rsid w:val="00C15EF5"/>
    <w:rsid w:val="00C25C5E"/>
    <w:rsid w:val="00C615F1"/>
    <w:rsid w:val="00CB79D2"/>
    <w:rsid w:val="00D54D56"/>
    <w:rsid w:val="00D56D32"/>
    <w:rsid w:val="00D77354"/>
    <w:rsid w:val="00DA023C"/>
    <w:rsid w:val="00DB06F1"/>
    <w:rsid w:val="00DB203B"/>
    <w:rsid w:val="00DC3D25"/>
    <w:rsid w:val="00DC64AE"/>
    <w:rsid w:val="00DD69B5"/>
    <w:rsid w:val="00DE227B"/>
    <w:rsid w:val="00E05329"/>
    <w:rsid w:val="00E14CF9"/>
    <w:rsid w:val="00E248D8"/>
    <w:rsid w:val="00E46AC1"/>
    <w:rsid w:val="00E64AC2"/>
    <w:rsid w:val="00E75B7D"/>
    <w:rsid w:val="00E93097"/>
    <w:rsid w:val="00E977A3"/>
    <w:rsid w:val="00E97838"/>
    <w:rsid w:val="00EB5A57"/>
    <w:rsid w:val="00EC4480"/>
    <w:rsid w:val="00EC6728"/>
    <w:rsid w:val="00F1453E"/>
    <w:rsid w:val="00F23DEB"/>
    <w:rsid w:val="00F52ABD"/>
    <w:rsid w:val="00F77A94"/>
    <w:rsid w:val="00F974F3"/>
    <w:rsid w:val="00FC3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466E0E"/>
    <w:pPr>
      <w:ind w:left="105"/>
      <w:jc w:val="both"/>
    </w:pPr>
    <w:rPr>
      <w:sz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F0EC0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1F760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F0EC0"/>
    <w:rPr>
      <w:sz w:val="16"/>
      <w:szCs w:val="16"/>
    </w:rPr>
  </w:style>
  <w:style w:type="paragraph" w:styleId="Header">
    <w:name w:val="header"/>
    <w:basedOn w:val="Normal"/>
    <w:link w:val="HeaderChar"/>
    <w:uiPriority w:val="99"/>
    <w:rsid w:val="00E75B7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0EC0"/>
    <w:rPr>
      <w:sz w:val="24"/>
      <w:szCs w:val="24"/>
    </w:rPr>
  </w:style>
  <w:style w:type="paragraph" w:customStyle="1" w:styleId="Default">
    <w:name w:val="Default"/>
    <w:uiPriority w:val="99"/>
    <w:rsid w:val="0087200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4E6B2F"/>
    <w:pPr>
      <w:ind w:left="720"/>
      <w:contextualSpacing/>
    </w:pPr>
  </w:style>
  <w:style w:type="character" w:customStyle="1" w:styleId="apple-style-span">
    <w:name w:val="apple-style-span"/>
    <w:basedOn w:val="DefaultParagraphFont"/>
    <w:uiPriority w:val="99"/>
    <w:rsid w:val="00A75E85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A75E8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B06F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B06F1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70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3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284</Words>
  <Characters>1620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Yazılı</dc:title>
  <dc:subject>Dersimiz.Com “Kaliteli ve Seçkin Eğitime Kaynak”</dc:subject>
  <dc:creator>www.sorubak.com; Çiğdem</dc:creator>
  <cp:keywords>www.sorubak.com</cp:keywords>
  <dc:description/>
  <cp:lastModifiedBy>edanur</cp:lastModifiedBy>
  <cp:revision>4</cp:revision>
  <cp:lastPrinted>2007-11-04T20:09:00Z</cp:lastPrinted>
  <dcterms:created xsi:type="dcterms:W3CDTF">2011-10-22T18:46:00Z</dcterms:created>
  <dcterms:modified xsi:type="dcterms:W3CDTF">2012-10-22T14:46:00Z</dcterms:modified>
  <cp:category>www.sorubak.com</cp:category>
</cp:coreProperties>
</file>