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484" w:rsidRDefault="00D65484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30" type="#_x0000_t75" style="position:absolute;margin-left:307.2pt;margin-top:22.35pt;width:219.5pt;height:119.7pt;z-index:251653120;visibility:visible">
            <v:imagedata r:id="rId7" o:title="" gain="109227f" blacklevel="-6554f"/>
          </v:shape>
        </w:pict>
      </w:r>
    </w:p>
    <w:p w:rsidR="00D65484" w:rsidRDefault="00D65484">
      <w:pPr>
        <w:sectPr w:rsidR="00D65484" w:rsidSect="00C74B1D">
          <w:headerReference w:type="default" r:id="rId8"/>
          <w:pgSz w:w="11906" w:h="16838"/>
          <w:pgMar w:top="993" w:right="424" w:bottom="1417" w:left="567" w:header="708" w:footer="708" w:gutter="0"/>
          <w:cols w:space="708"/>
          <w:docGrid w:linePitch="360"/>
        </w:sectPr>
      </w:pPr>
    </w:p>
    <w:p w:rsidR="00D65484" w:rsidRDefault="00D65484" w:rsidP="00917EAD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 id="Resim 10" o:spid="_x0000_s1031" type="#_x0000_t75" style="position:absolute;left:0;text-align:left;margin-left:28.4pt;margin-top:1.1pt;width:240.45pt;height:67.8pt;z-index:251648000;visibility:visible">
            <v:imagedata r:id="rId9" o:title="" gain="109227f" blacklevel="-6554f"/>
          </v:shape>
        </w:pict>
      </w:r>
      <w:r>
        <w:t>.</w:t>
      </w:r>
    </w:p>
    <w:p w:rsidR="00D65484" w:rsidRDefault="00D65484" w:rsidP="00A0380F"/>
    <w:p w:rsidR="00D65484" w:rsidRDefault="00D65484" w:rsidP="00A0380F"/>
    <w:p w:rsidR="00D65484" w:rsidRDefault="00D65484" w:rsidP="00A0380F">
      <w:r>
        <w:rPr>
          <w:noProof/>
          <w:lang w:eastAsia="tr-TR"/>
        </w:rPr>
        <w:pict>
          <v:shape id="Resim 8" o:spid="_x0000_s1032" type="#_x0000_t75" style="position:absolute;margin-left:28.4pt;margin-top:13.55pt;width:232.9pt;height:180pt;z-index:251649024;visibility:visible">
            <v:imagedata r:id="rId10" o:title="" gain="109227f" blacklevel="-6554f"/>
          </v:shape>
        </w:pict>
      </w:r>
    </w:p>
    <w:p w:rsidR="00D65484" w:rsidRDefault="00D65484" w:rsidP="00917EAD">
      <w:pPr>
        <w:pStyle w:val="ListParagraph"/>
        <w:numPr>
          <w:ilvl w:val="0"/>
          <w:numId w:val="1"/>
        </w:numPr>
      </w:pPr>
      <w:r>
        <w:t>.</w:t>
      </w:r>
    </w:p>
    <w:p w:rsidR="00D65484" w:rsidRDefault="00D65484" w:rsidP="00A0380F"/>
    <w:p w:rsidR="00D65484" w:rsidRDefault="00D65484" w:rsidP="00A0380F"/>
    <w:p w:rsidR="00D65484" w:rsidRDefault="00D65484" w:rsidP="00A0380F"/>
    <w:p w:rsidR="00D65484" w:rsidRDefault="00D65484" w:rsidP="00A0380F"/>
    <w:p w:rsidR="00D65484" w:rsidRDefault="00D65484" w:rsidP="00A0380F"/>
    <w:p w:rsidR="00D65484" w:rsidRDefault="00D65484" w:rsidP="00A0380F"/>
    <w:p w:rsidR="00D65484" w:rsidRDefault="00D65484" w:rsidP="00A0380F"/>
    <w:p w:rsidR="00D65484" w:rsidRDefault="00D65484" w:rsidP="00917EAD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 id="Resim 4" o:spid="_x0000_s1033" type="#_x0000_t75" style="position:absolute;left:0;text-align:left;margin-left:28.4pt;margin-top:3pt;width:224.05pt;height:200.05pt;z-index:251650048;visibility:visible">
            <v:imagedata r:id="rId11" o:title="" gain="109227f" blacklevel="-6554f"/>
          </v:shape>
        </w:pict>
      </w:r>
      <w:r>
        <w:t>.</w:t>
      </w:r>
    </w:p>
    <w:p w:rsidR="00D65484" w:rsidRDefault="00D65484" w:rsidP="00504170"/>
    <w:p w:rsidR="00D65484" w:rsidRDefault="00D65484" w:rsidP="00504170"/>
    <w:p w:rsidR="00D65484" w:rsidRDefault="00D65484" w:rsidP="00A0380F"/>
    <w:p w:rsidR="00D65484" w:rsidRDefault="00D65484" w:rsidP="00A0380F"/>
    <w:p w:rsidR="00D65484" w:rsidRDefault="00D65484" w:rsidP="00A0380F"/>
    <w:p w:rsidR="00D65484" w:rsidRDefault="00D65484" w:rsidP="00A0380F"/>
    <w:p w:rsidR="00D65484" w:rsidRDefault="00D65484" w:rsidP="00A0380F"/>
    <w:p w:rsidR="00D65484" w:rsidRDefault="00D65484" w:rsidP="00A0380F"/>
    <w:p w:rsidR="00D65484" w:rsidRDefault="00D65484" w:rsidP="00917EAD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 id="Resim 2" o:spid="_x0000_s1034" type="#_x0000_t75" style="position:absolute;left:0;text-align:left;margin-left:30.1pt;margin-top:1pt;width:234.25pt;height:60.65pt;z-index:251651072;visibility:visible">
            <v:imagedata r:id="rId12" o:title="" gain="109227f" blacklevel="-6554f"/>
          </v:shape>
        </w:pict>
      </w:r>
      <w:r>
        <w:t>.</w:t>
      </w:r>
    </w:p>
    <w:p w:rsidR="00D65484" w:rsidRDefault="00D65484" w:rsidP="00A0380F"/>
    <w:p w:rsidR="00D65484" w:rsidRDefault="00D65484" w:rsidP="00A0380F"/>
    <w:p w:rsidR="00D65484" w:rsidRDefault="00D65484" w:rsidP="00A0380F"/>
    <w:p w:rsidR="00D65484" w:rsidRDefault="00D65484" w:rsidP="00917EAD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 id="_x0000_s1035" type="#_x0000_t75" style="position:absolute;left:0;text-align:left;margin-left:35.1pt;margin-top:1.65pt;width:226.3pt;height:62.8pt;z-index:251652096;visibility:visible">
            <v:imagedata r:id="rId13" o:title="" gain="109227f" blacklevel="-6554f"/>
          </v:shape>
        </w:pict>
      </w:r>
      <w:r>
        <w:t>.</w:t>
      </w:r>
    </w:p>
    <w:p w:rsidR="00D65484" w:rsidRDefault="00D65484" w:rsidP="00A0380F"/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t>.</w:t>
      </w:r>
    </w:p>
    <w:p w:rsidR="00D65484" w:rsidRDefault="00D65484" w:rsidP="00504170">
      <w:pPr>
        <w:ind w:left="426"/>
      </w:pPr>
    </w:p>
    <w:p w:rsidR="00D65484" w:rsidRDefault="00D65484" w:rsidP="00504170">
      <w:pPr>
        <w:ind w:left="426"/>
      </w:pPr>
    </w:p>
    <w:p w:rsidR="00D65484" w:rsidRDefault="00D65484" w:rsidP="00504170">
      <w:pPr>
        <w:ind w:left="426"/>
      </w:pPr>
    </w:p>
    <w:p w:rsidR="00D65484" w:rsidRDefault="00D65484" w:rsidP="00504170">
      <w:pPr>
        <w:ind w:left="426"/>
      </w:pPr>
    </w:p>
    <w:p w:rsidR="00D65484" w:rsidRDefault="00D65484" w:rsidP="00504170">
      <w:pPr>
        <w:ind w:left="426"/>
      </w:pPr>
      <w:r>
        <w:rPr>
          <w:noProof/>
          <w:lang w:eastAsia="tr-TR"/>
        </w:rPr>
        <w:pict>
          <v:shape id="_x0000_s1036" type="#_x0000_t75" style="position:absolute;left:0;text-align:left;margin-left:15.75pt;margin-top:12.05pt;width:206.5pt;height:120.55pt;z-index:251654144;visibility:visible">
            <v:imagedata r:id="rId14" o:title="" gain="109227f" blacklevel="-6554f"/>
          </v:shape>
        </w:pict>
      </w: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t>.</w:t>
      </w:r>
    </w:p>
    <w:p w:rsidR="00D65484" w:rsidRDefault="00D65484" w:rsidP="00504170"/>
    <w:p w:rsidR="00D65484" w:rsidRDefault="00D65484" w:rsidP="00504170"/>
    <w:p w:rsidR="00D65484" w:rsidRDefault="00D65484" w:rsidP="00504170"/>
    <w:p w:rsidR="00D65484" w:rsidRDefault="00D65484" w:rsidP="00504170"/>
    <w:p w:rsidR="00D65484" w:rsidRDefault="00D65484" w:rsidP="00504170">
      <w:r>
        <w:rPr>
          <w:noProof/>
          <w:lang w:eastAsia="tr-TR"/>
        </w:rPr>
        <w:pict>
          <v:shape id="Resim 1" o:spid="_x0000_s1037" type="#_x0000_t75" style="position:absolute;margin-left:16.35pt;margin-top:21.1pt;width:246.55pt;height:53.55pt;z-index:251655168;visibility:visible">
            <v:imagedata r:id="rId15" o:title="" gain="109227f" blacklevel="-6554f"/>
          </v:shape>
        </w:pict>
      </w: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t>.</w:t>
      </w:r>
    </w:p>
    <w:p w:rsidR="00D65484" w:rsidRDefault="00D65484" w:rsidP="00504170"/>
    <w:p w:rsidR="00D65484" w:rsidRDefault="00D65484" w:rsidP="00504170"/>
    <w:p w:rsidR="00D65484" w:rsidRDefault="00D65484" w:rsidP="00504170">
      <w:r>
        <w:rPr>
          <w:noProof/>
          <w:lang w:eastAsia="tr-TR"/>
        </w:rPr>
        <w:pict>
          <v:shape id="Resim 7" o:spid="_x0000_s1038" type="#_x0000_t75" style="position:absolute;margin-left:16.6pt;margin-top:7.1pt;width:227.85pt;height:193.4pt;z-index:-251660288;visibility:visible">
            <v:imagedata r:id="rId16" o:title="" gain="109227f" blacklevel="-6554f"/>
          </v:shape>
        </w:pict>
      </w: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t>.</w:t>
      </w:r>
    </w:p>
    <w:p w:rsidR="00D65484" w:rsidRDefault="00D65484" w:rsidP="00504170"/>
    <w:p w:rsidR="00D65484" w:rsidRDefault="00D65484" w:rsidP="00504170"/>
    <w:p w:rsidR="00D65484" w:rsidRDefault="00D65484" w:rsidP="00504170"/>
    <w:p w:rsidR="00D65484" w:rsidRDefault="00D65484" w:rsidP="00504170"/>
    <w:p w:rsidR="00D65484" w:rsidRDefault="00D65484" w:rsidP="00504170"/>
    <w:p w:rsidR="00D65484" w:rsidRDefault="00D65484" w:rsidP="00504170"/>
    <w:p w:rsidR="00D65484" w:rsidRDefault="00D65484" w:rsidP="00504170"/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rPr>
          <w:noProof/>
          <w:lang w:eastAsia="tr-TR"/>
        </w:rPr>
        <w:pict>
          <v:shape id="Resim 3" o:spid="_x0000_s1039" type="#_x0000_t75" style="position:absolute;left:0;text-align:left;margin-left:28.3pt;margin-top:5pt;width:222.05pt;height:103pt;z-index:251657216;visibility:visible">
            <v:imagedata r:id="rId17" o:title="" gain="109227f" blacklevel="-6554f"/>
          </v:shape>
        </w:pict>
      </w:r>
      <w:r>
        <w:t>.</w:t>
      </w:r>
    </w:p>
    <w:p w:rsidR="00D65484" w:rsidRDefault="00D65484" w:rsidP="00504170"/>
    <w:p w:rsidR="00D65484" w:rsidRDefault="00D65484" w:rsidP="00504170"/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rPr>
          <w:noProof/>
          <w:lang w:eastAsia="tr-TR"/>
        </w:rPr>
        <w:pict>
          <v:shape id="_x0000_s1040" type="#_x0000_t75" style="position:absolute;left:0;text-align:left;margin-left:22.5pt;margin-top:-10pt;width:211.95pt;height:200.9pt;z-index:251658240;visibility:visible">
            <v:imagedata r:id="rId18" o:title="" gain="109227f" blacklevel="-6554f"/>
          </v:shape>
        </w:pict>
      </w:r>
      <w:r>
        <w:t>.</w:t>
      </w: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  <w:r>
        <w:rPr>
          <w:noProof/>
          <w:lang w:eastAsia="tr-TR"/>
        </w:rPr>
        <w:pict>
          <v:shape id="_x0000_s1041" type="#_x0000_t75" style="position:absolute;left:0;text-align:left;margin-left:22.55pt;margin-top:6.55pt;width:239.1pt;height:157.4pt;z-index:251659264;visibility:visible">
            <v:imagedata r:id="rId19" o:title="" gain="109227f" blacklevel="-6554f"/>
          </v:shape>
        </w:pict>
      </w: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t>.</w:t>
      </w: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  <w:r>
        <w:rPr>
          <w:noProof/>
          <w:lang w:eastAsia="tr-TR"/>
        </w:rPr>
        <w:pict>
          <v:shape id="_x0000_s1042" type="#_x0000_t75" style="position:absolute;left:0;text-align:left;margin-left:33.45pt;margin-top:12.6pt;width:232.9pt;height:63.65pt;z-index:251660288;visibility:visible">
            <v:imagedata r:id="rId20" o:title="" gain="109227f" blacklevel="-6554f"/>
          </v:shape>
        </w:pict>
      </w: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ind w:left="426"/>
      </w:pPr>
      <w:r>
        <w:rPr>
          <w:noProof/>
          <w:lang w:eastAsia="tr-TR"/>
        </w:rPr>
        <w:pict>
          <v:shape id="Resim 5" o:spid="_x0000_s1043" type="#_x0000_t75" style="position:absolute;left:0;text-align:left;margin-left:22.55pt;margin-top:12.05pt;width:217.85pt;height:145.65pt;z-index:251661312;visibility:visible">
            <v:imagedata r:id="rId21" o:title="" gain="109227f" blacklevel="-6554f"/>
          </v:shape>
        </w:pict>
      </w:r>
    </w:p>
    <w:p w:rsidR="00D65484" w:rsidRDefault="00D65484" w:rsidP="00504170">
      <w:pPr>
        <w:pStyle w:val="ListParagraph"/>
        <w:ind w:left="426"/>
      </w:pP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t>.</w:t>
      </w: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rPr>
          <w:noProof/>
          <w:lang w:eastAsia="tr-TR"/>
        </w:rPr>
        <w:pict>
          <v:shape id="_x0000_s1044" type="#_x0000_t75" style="position:absolute;left:0;text-align:left;margin-left:33.45pt;margin-top:3pt;width:227.9pt;height:76.65pt;z-index:251662336;visibility:visible">
            <v:imagedata r:id="rId22" o:title="" gain="109227f" blacklevel="-6554f"/>
          </v:shape>
        </w:pict>
      </w: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rPr>
          <w:noProof/>
          <w:lang w:eastAsia="tr-TR"/>
        </w:rPr>
        <w:pict>
          <v:shape id="Resim 9" o:spid="_x0000_s1045" type="#_x0000_t75" style="position:absolute;left:0;text-align:left;margin-left:28.3pt;margin-top:2.6pt;width:227.4pt;height:53.6pt;z-index:-251653120;visibility:visible">
            <v:imagedata r:id="rId23" o:title="" gain="109227f" blacklevel="-6554f"/>
          </v:shape>
        </w:pict>
      </w: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  <w:r>
        <w:rPr>
          <w:noProof/>
          <w:lang w:eastAsia="tr-TR"/>
        </w:rPr>
        <w:pict>
          <v:shape id="_x0000_s1046" type="#_x0000_t75" style="position:absolute;left:0;text-align:left;margin-left:28.3pt;margin-top:5.25pt;width:233.55pt;height:138.1pt;z-index:251664384;visibility:visible">
            <v:imagedata r:id="rId24" o:title="" gain="109227f" blacklevel="-6554f"/>
          </v:shape>
        </w:pict>
      </w: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</w:p>
    <w:p w:rsidR="00D65484" w:rsidRDefault="00D65484" w:rsidP="00CE2A06">
      <w:pPr>
        <w:pStyle w:val="ListParagraph"/>
        <w:ind w:left="426"/>
      </w:pPr>
      <w:r>
        <w:rPr>
          <w:noProof/>
          <w:lang w:eastAsia="tr-TR"/>
        </w:rPr>
        <w:pict>
          <v:shape id="_x0000_s1047" type="#_x0000_t75" style="position:absolute;left:0;text-align:left;margin-left:25.8pt;margin-top:10pt;width:229.55pt;height:98.75pt;z-index:-251651072;visibility:visible">
            <v:imagedata r:id="rId25" o:title="" gain="109227f" blacklevel="-6554f"/>
          </v:shape>
        </w:pict>
      </w: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  <w:r>
        <w:rPr>
          <w:noProof/>
          <w:lang w:eastAsia="tr-TR"/>
        </w:rPr>
        <w:pict>
          <v:shape id="_x0000_s1048" type="#_x0000_t75" style="position:absolute;left:0;text-align:left;margin-left:28.3pt;margin-top:-.05pt;width:238.75pt;height:102.95pt;z-index:-251650048;visibility:visible">
            <v:imagedata r:id="rId26" o:title="" gain="109227f" blacklevel="-6554f"/>
          </v:shape>
        </w:pict>
      </w: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273974">
      <w:pPr>
        <w:pStyle w:val="ListParagraph"/>
        <w:ind w:left="426"/>
      </w:pPr>
      <w:r>
        <w:rPr>
          <w:noProof/>
          <w:lang w:eastAsia="tr-TR"/>
        </w:rPr>
        <w:pict>
          <v:shape id="_x0000_s1049" type="#_x0000_t75" style="position:absolute;left:0;text-align:left;margin-left:25.8pt;margin-top:13.4pt;width:230.85pt;height:120.55pt;z-index:-251649024;visibility:visible">
            <v:imagedata r:id="rId27" o:title="" gain="109227f" blacklevel="-6554f"/>
          </v:shape>
        </w:pict>
      </w:r>
    </w:p>
    <w:p w:rsidR="00D65484" w:rsidRDefault="00D65484" w:rsidP="00504170">
      <w:pPr>
        <w:pStyle w:val="ListParagraph"/>
        <w:numPr>
          <w:ilvl w:val="0"/>
          <w:numId w:val="1"/>
        </w:numPr>
        <w:ind w:left="426"/>
      </w:pPr>
    </w:p>
    <w:p w:rsidR="00D65484" w:rsidRDefault="00D65484" w:rsidP="00273974">
      <w:pPr>
        <w:pStyle w:val="ListParagraph"/>
        <w:ind w:left="426"/>
      </w:pPr>
    </w:p>
    <w:p w:rsidR="00D65484" w:rsidRDefault="00D65484" w:rsidP="00917EAD">
      <w:pPr>
        <w:pStyle w:val="ListParagraph"/>
      </w:pPr>
    </w:p>
    <w:p w:rsidR="00D65484" w:rsidRDefault="00D65484" w:rsidP="00917EAD"/>
    <w:p w:rsidR="00D65484" w:rsidRDefault="00D65484" w:rsidP="00917EAD"/>
    <w:p w:rsidR="00D65484" w:rsidRDefault="00D65484" w:rsidP="00917EAD">
      <w:hyperlink r:id="rId28" w:history="1">
        <w:r>
          <w:rPr>
            <w:rStyle w:val="Hyperlink"/>
          </w:rPr>
          <w:t>www.sorubak.com</w:t>
        </w:r>
      </w:hyperlink>
    </w:p>
    <w:p w:rsidR="00D65484" w:rsidRDefault="00D65484" w:rsidP="00C74B1D">
      <w:pPr>
        <w:pStyle w:val="ListParagraph"/>
        <w:ind w:left="284"/>
        <w:jc w:val="right"/>
        <w:rPr>
          <w:rFonts w:ascii="Lucida Calligraphy" w:hAnsi="Lucida Calligraphy"/>
          <w:b/>
        </w:rPr>
      </w:pPr>
    </w:p>
    <w:p w:rsidR="00D65484" w:rsidRPr="00C74B1D" w:rsidRDefault="00D65484" w:rsidP="00C74B1D">
      <w:pPr>
        <w:pStyle w:val="ListParagraph"/>
        <w:ind w:left="284"/>
        <w:jc w:val="right"/>
        <w:rPr>
          <w:rFonts w:ascii="Lucida Calligraphy" w:hAnsi="Lucida Calligraphy"/>
          <w:b/>
        </w:rPr>
      </w:pPr>
      <w:r w:rsidRPr="00C74B1D">
        <w:rPr>
          <w:rFonts w:ascii="Lucida Calligraphy" w:hAnsi="Lucida Calligraphy"/>
          <w:b/>
        </w:rPr>
        <w:t>Mehmet VARICI</w:t>
      </w:r>
    </w:p>
    <w:p w:rsidR="00D65484" w:rsidRDefault="00D65484" w:rsidP="00C74B1D">
      <w:pPr>
        <w:pStyle w:val="ListParagraph"/>
        <w:ind w:left="284"/>
        <w:jc w:val="right"/>
      </w:pPr>
      <w:r w:rsidRPr="00C74B1D">
        <w:rPr>
          <w:rFonts w:ascii="Lucida Calligraphy" w:hAnsi="Lucida Calligraphy"/>
          <w:b/>
        </w:rPr>
        <w:t>Matematik Ö</w:t>
      </w:r>
      <w:r w:rsidRPr="00C74B1D">
        <w:rPr>
          <w:b/>
        </w:rPr>
        <w:t>ğ</w:t>
      </w:r>
      <w:r w:rsidRPr="00C74B1D">
        <w:rPr>
          <w:rFonts w:ascii="Lucida Calligraphy" w:hAnsi="Lucida Calligraphy"/>
          <w:b/>
        </w:rPr>
        <w:t>retmeni</w:t>
      </w:r>
    </w:p>
    <w:sectPr w:rsidR="00D65484" w:rsidSect="00504170">
      <w:type w:val="continuous"/>
      <w:pgSz w:w="11906" w:h="16838"/>
      <w:pgMar w:top="568" w:right="424" w:bottom="426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484" w:rsidRDefault="00D65484" w:rsidP="00C74B1D">
      <w:pPr>
        <w:spacing w:after="0" w:line="240" w:lineRule="auto"/>
      </w:pPr>
      <w:r>
        <w:separator/>
      </w:r>
    </w:p>
  </w:endnote>
  <w:endnote w:type="continuationSeparator" w:id="0">
    <w:p w:rsidR="00D65484" w:rsidRDefault="00D65484" w:rsidP="00C74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Calligraphy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484" w:rsidRDefault="00D65484" w:rsidP="00C74B1D">
      <w:pPr>
        <w:spacing w:after="0" w:line="240" w:lineRule="auto"/>
      </w:pPr>
      <w:r>
        <w:separator/>
      </w:r>
    </w:p>
  </w:footnote>
  <w:footnote w:type="continuationSeparator" w:id="0">
    <w:p w:rsidR="00D65484" w:rsidRDefault="00D65484" w:rsidP="00C74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484" w:rsidRDefault="00D65484">
    <w:pPr>
      <w:pStyle w:val="Header"/>
    </w:pPr>
    <w:r>
      <w:rPr>
        <w:noProof/>
        <w:lang w:eastAsia="tr-TR"/>
      </w:rPr>
      <w:pict>
        <v:group id="_x0000_s2049" style="position:absolute;margin-left:18.9pt;margin-top:5.2pt;width:563.75pt;height:59pt;z-index:251660288;mso-position-horizontal-relative:page;mso-position-vertical-relative:page" coordorigin="330,308" coordsize="11586,835" o:allowincell="f">
          <v:rect id="_x0000_s2050" style="position:absolute;left:377;top:360;width:9346;height:720;mso-position-horizontal-relative:page;mso-position-vertical:center;mso-position-vertical-relative:top-margin-area;v-text-anchor:middle" fillcolor="#e36c0a" stroked="f" strokecolor="white" strokeweight="1.5pt">
            <v:textbox style="mso-next-textbox:#_x0000_s2050">
              <w:txbxContent>
                <w:p w:rsidR="00D65484" w:rsidRPr="005C2327" w:rsidRDefault="00D65484" w:rsidP="00C74B1D">
                  <w:pPr>
                    <w:pStyle w:val="Header"/>
                    <w:jc w:val="center"/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5C2327">
                    <w:rPr>
                      <w:b/>
                      <w:color w:val="FFFFFF"/>
                      <w:sz w:val="28"/>
                      <w:szCs w:val="28"/>
                    </w:rPr>
                    <w:t xml:space="preserve">ŞEKERLİ İLKÖĞRETİM OKULU                                                                                   SBS HAZIRLIK MATEMATİK DENEMESİ 1 </w:t>
                  </w:r>
                </w:p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#9bbb59" stroked="f" strokecolor="white" strokeweight="2pt">
            <v:fill color2="#943634"/>
            <v:textbox style="mso-next-textbox:#_x0000_s2051">
              <w:txbxContent>
                <w:p w:rsidR="00D65484" w:rsidRPr="005C2327" w:rsidRDefault="00D65484" w:rsidP="009D6A23">
                  <w:pPr>
                    <w:pStyle w:val="Header"/>
                    <w:jc w:val="center"/>
                    <w:rPr>
                      <w:color w:val="FFFFFF"/>
                      <w:sz w:val="36"/>
                      <w:szCs w:val="36"/>
                    </w:rPr>
                  </w:pPr>
                  <w:r w:rsidRPr="005C2327">
                    <w:rPr>
                      <w:b/>
                      <w:color w:val="FFFFFF"/>
                      <w:sz w:val="36"/>
                      <w:szCs w:val="36"/>
                    </w:rPr>
                    <w:t>6.Sınıf Matematik</w:t>
                  </w:r>
                </w:p>
              </w:txbxContent>
            </v:textbox>
          </v:rect>
          <v:rect id="_x0000_s2052" style="position:absolute;left:330;top:308;width:11586;height:835;mso-position-horizontal:center;mso-position-horizontal-relative:page;mso-position-vertical:center;mso-position-vertical-relative:top-margin-area" filled="f" strokeweight="1pt"/>
          <w10:wrap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6FD"/>
    <w:multiLevelType w:val="hybridMultilevel"/>
    <w:tmpl w:val="324E4A0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EAD"/>
    <w:rsid w:val="00273974"/>
    <w:rsid w:val="004F5EB3"/>
    <w:rsid w:val="00504170"/>
    <w:rsid w:val="005C2327"/>
    <w:rsid w:val="00636A57"/>
    <w:rsid w:val="006B7BA6"/>
    <w:rsid w:val="006F0835"/>
    <w:rsid w:val="00711A32"/>
    <w:rsid w:val="00767CE0"/>
    <w:rsid w:val="00917EAD"/>
    <w:rsid w:val="009D6A23"/>
    <w:rsid w:val="00A0380F"/>
    <w:rsid w:val="00A40634"/>
    <w:rsid w:val="00AE3823"/>
    <w:rsid w:val="00B42359"/>
    <w:rsid w:val="00C046F5"/>
    <w:rsid w:val="00C74B1D"/>
    <w:rsid w:val="00CE2A06"/>
    <w:rsid w:val="00CF5983"/>
    <w:rsid w:val="00D65484"/>
    <w:rsid w:val="00D7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63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7E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17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7E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74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74B1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74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4B1D"/>
    <w:rPr>
      <w:rFonts w:cs="Times New Roman"/>
    </w:rPr>
  </w:style>
  <w:style w:type="character" w:styleId="Hyperlink">
    <w:name w:val="Hyperlink"/>
    <w:basedOn w:val="DefaultParagraphFont"/>
    <w:uiPriority w:val="99"/>
    <w:rsid w:val="006F08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hyperlink" Target="http://www.sorubak.com/" TargetMode="Externa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41</Words>
  <Characters>234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cp:lastPrinted>2011-12-07T12:33:00Z</cp:lastPrinted>
  <dcterms:created xsi:type="dcterms:W3CDTF">2011-12-07T11:11:00Z</dcterms:created>
  <dcterms:modified xsi:type="dcterms:W3CDTF">2012-11-18T15:08:00Z</dcterms:modified>
  <cp:category>www.sorubak.com</cp:category>
</cp:coreProperties>
</file>