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B9" w:rsidRDefault="004441B9"/>
    <w:p w:rsidR="004441B9" w:rsidRDefault="004441B9"/>
    <w:p w:rsidR="004441B9" w:rsidRDefault="004441B9">
      <w:r>
        <w:t>1)</w:t>
      </w:r>
    </w:p>
    <w:p w:rsidR="004441B9" w:rsidRDefault="004441B9">
      <w:r>
        <w:t>Aşağıdaki şekillerden hangisi bir dairadir?</w:t>
      </w:r>
    </w:p>
    <w:p w:rsidR="004441B9" w:rsidRDefault="004441B9">
      <w:r w:rsidRPr="0022126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4.5pt;height:76.5pt;visibility:visible">
            <v:imagedata r:id="rId4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2" o:spid="_x0000_i1026" type="#_x0000_t75" style="width:149.25pt;height:64.5pt;visibility:visible">
            <v:imagedata r:id="rId5" o:title=""/>
          </v:shape>
        </w:pict>
      </w:r>
    </w:p>
    <w:p w:rsidR="004441B9" w:rsidRDefault="004441B9" w:rsidP="009C52AE">
      <w:r>
        <w:t>2)</w:t>
      </w:r>
      <w:r w:rsidRPr="002B3312">
        <w:t>Aşağıdaki</w:t>
      </w:r>
      <w:r>
        <w:t xml:space="preserve"> eş dairalerin merkezinden geçen doğru parçasının uzunluğu 20 birimdir.Buna göre bir dairenin yarıçapını bulunuz?</w:t>
      </w:r>
    </w:p>
    <w:p w:rsidR="004441B9" w:rsidRDefault="004441B9">
      <w:r w:rsidRPr="00221266">
        <w:rPr>
          <w:noProof/>
          <w:lang w:eastAsia="tr-TR"/>
        </w:rPr>
        <w:pict>
          <v:shape id="Resim 3" o:spid="_x0000_i1027" type="#_x0000_t75" style="width:208.5pt;height:54.75pt;visibility:visible">
            <v:imagedata r:id="rId6" o:title=""/>
          </v:shape>
        </w:pict>
      </w:r>
    </w:p>
    <w:p w:rsidR="004441B9" w:rsidRDefault="004441B9">
      <w:pPr>
        <w:rPr>
          <w:sz w:val="32"/>
          <w:szCs w:val="32"/>
        </w:rPr>
      </w:pPr>
      <w:r>
        <w:t>3)Aşağıdaki kesirleri verilen doğal sayılarla karşılaştırınız.Karşılaştırma sonucunu</w:t>
      </w:r>
      <w:r>
        <w:rPr>
          <w:sz w:val="32"/>
          <w:szCs w:val="32"/>
        </w:rPr>
        <w:t xml:space="preserve">  </w:t>
      </w:r>
      <w:r w:rsidRPr="002B3312">
        <w:rPr>
          <w:sz w:val="32"/>
          <w:szCs w:val="32"/>
        </w:rPr>
        <w:t xml:space="preserve">‹ </w:t>
      </w:r>
      <w:r>
        <w:rPr>
          <w:sz w:val="32"/>
          <w:szCs w:val="32"/>
        </w:rPr>
        <w:t xml:space="preserve"> , </w:t>
      </w:r>
      <w:r w:rsidRPr="002B3312">
        <w:rPr>
          <w:sz w:val="32"/>
          <w:szCs w:val="32"/>
        </w:rPr>
        <w:t>›</w:t>
      </w:r>
      <w:r>
        <w:rPr>
          <w:sz w:val="32"/>
          <w:szCs w:val="32"/>
        </w:rPr>
        <w:t xml:space="preserve"> </w:t>
      </w:r>
      <w:r w:rsidRPr="002B3312">
        <w:t>veya</w:t>
      </w:r>
      <w:r>
        <w:rPr>
          <w:sz w:val="32"/>
          <w:szCs w:val="32"/>
        </w:rPr>
        <w:t xml:space="preserve"> =</w:t>
      </w:r>
    </w:p>
    <w:p w:rsidR="004441B9" w:rsidRPr="002B3312" w:rsidRDefault="004441B9">
      <w:r>
        <w:t>Sembollerinden birisini noktalı yerlere yazaeak belirtiniz.</w:t>
      </w:r>
    </w:p>
    <w:p w:rsidR="004441B9" w:rsidRDefault="004441B9">
      <w:r w:rsidRPr="00221266">
        <w:rPr>
          <w:noProof/>
          <w:lang w:eastAsia="tr-TR"/>
        </w:rPr>
        <w:pict>
          <v:shape id="Resim 5" o:spid="_x0000_i1028" type="#_x0000_t75" style="width:155.25pt;height:40.5pt;visibility:visible">
            <v:imagedata r:id="rId7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6" o:spid="_x0000_i1029" type="#_x0000_t75" style="width:149.25pt;height:42.75pt;visibility:visible">
            <v:imagedata r:id="rId8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7" o:spid="_x0000_i1030" type="#_x0000_t75" style="width:149.25pt;height:29.25pt;visibility:visible">
            <v:imagedata r:id="rId9" o:title=""/>
          </v:shape>
        </w:pict>
      </w:r>
    </w:p>
    <w:p w:rsidR="004441B9" w:rsidRDefault="004441B9">
      <w:r>
        <w:t>4)Aşağıdaki kesirleri küçükten büyüğe doğru sıralayınız.</w:t>
      </w:r>
    </w:p>
    <w:p w:rsidR="004441B9" w:rsidRDefault="004441B9">
      <w:r w:rsidRPr="00221266">
        <w:rPr>
          <w:noProof/>
          <w:lang w:eastAsia="tr-TR"/>
        </w:rPr>
        <w:pict>
          <v:shape id="Resim 9" o:spid="_x0000_i1031" type="#_x0000_t75" style="width:158.25pt;height:29.25pt;visibility:visible">
            <v:imagedata r:id="rId10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10" o:spid="_x0000_i1032" type="#_x0000_t75" style="width:182.25pt;height:105.75pt;visibility:visible">
            <v:imagedata r:id="rId11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11" o:spid="_x0000_i1033" type="#_x0000_t75" style="width:241.5pt;height:94.5pt;visibility:visible">
            <v:imagedata r:id="rId12" o:title=""/>
          </v:shape>
        </w:pict>
      </w:r>
    </w:p>
    <w:p w:rsidR="004441B9" w:rsidRDefault="004441B9" w:rsidP="00062126">
      <w:r>
        <w:t>6)Aşağıdaki kesirleri büyükten küçüğe doğru sıralayınız.</w:t>
      </w:r>
    </w:p>
    <w:p w:rsidR="004441B9" w:rsidRDefault="004441B9">
      <w:r w:rsidRPr="00221266">
        <w:rPr>
          <w:noProof/>
          <w:lang w:eastAsia="tr-TR"/>
        </w:rPr>
        <w:pict>
          <v:shape id="Resim 12" o:spid="_x0000_i1034" type="#_x0000_t75" style="width:65.25pt;height:33pt;visibility:visible">
            <v:imagedata r:id="rId13" o:title=""/>
          </v:shape>
        </w:pict>
      </w:r>
    </w:p>
    <w:p w:rsidR="004441B9" w:rsidRDefault="004441B9">
      <w:r>
        <w:t>7)Aşağıdaki noktalı yerlere uygun sayıları yazınız.</w:t>
      </w:r>
    </w:p>
    <w:p w:rsidR="004441B9" w:rsidRDefault="004441B9">
      <w:r w:rsidRPr="00221266">
        <w:rPr>
          <w:noProof/>
          <w:lang w:eastAsia="tr-TR"/>
        </w:rPr>
        <w:pict>
          <v:shape id="Resim 13" o:spid="_x0000_i1035" type="#_x0000_t75" style="width:203.25pt;height:47.25pt;visibility:visible">
            <v:imagedata r:id="rId14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14" o:spid="_x0000_i1036" type="#_x0000_t75" style="width:206.25pt;height:49.5pt;visibility:visible">
            <v:imagedata r:id="rId15" o:title=""/>
          </v:shape>
        </w:pict>
      </w:r>
    </w:p>
    <w:p w:rsidR="004441B9" w:rsidRDefault="004441B9">
      <w:r>
        <w:t>8)Aşağıda verilen kesirlerin virgülle gösterilişini ve okunuşunu yazınız.</w:t>
      </w:r>
    </w:p>
    <w:p w:rsidR="004441B9" w:rsidRDefault="004441B9">
      <w:r w:rsidRPr="00221266">
        <w:rPr>
          <w:noProof/>
          <w:lang w:eastAsia="tr-TR"/>
        </w:rPr>
        <w:pict>
          <v:shape id="Resim 16" o:spid="_x0000_i1037" type="#_x0000_t75" style="width:23.25pt;height:30pt;visibility:visible">
            <v:imagedata r:id="rId16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17" o:spid="_x0000_i1038" type="#_x0000_t75" style="width:26.25pt;height:29.25pt;visibility:visible">
            <v:imagedata r:id="rId17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Resim 18" o:spid="_x0000_i1039" type="#_x0000_t75" style="width:32.25pt;height:40.5pt;visibility:visible">
            <v:imagedata r:id="rId18" o:title=""/>
          </v:shape>
        </w:pict>
      </w:r>
    </w:p>
    <w:p w:rsidR="004441B9" w:rsidRDefault="004441B9">
      <w:r>
        <w:t>9)Aşağıdaki ondalık kesirleri inceleyerek soruları cevaplayınız.</w:t>
      </w:r>
    </w:p>
    <w:p w:rsidR="004441B9" w:rsidRDefault="004441B9">
      <w:r w:rsidRPr="00221266">
        <w:rPr>
          <w:noProof/>
          <w:lang w:eastAsia="tr-TR"/>
        </w:rPr>
        <w:pict>
          <v:shape id="Resim 20" o:spid="_x0000_i1040" type="#_x0000_t75" style="width:239.25pt;height:33.75pt;visibility:visible">
            <v:imagedata r:id="rId19" o:title=""/>
          </v:shape>
        </w:pict>
      </w:r>
    </w:p>
    <w:p w:rsidR="004441B9" w:rsidRDefault="004441B9"/>
    <w:p w:rsidR="004441B9" w:rsidRDefault="004441B9">
      <w:r>
        <w:t>a)Binde birler basamağında 3 rakamı olan ondalık kesirler hangileridir?</w:t>
      </w:r>
    </w:p>
    <w:p w:rsidR="004441B9" w:rsidRDefault="004441B9">
      <w:r>
        <w:t>b)3  rakamının basamak değeri hangi ondalık kesirde en büyüktür?</w:t>
      </w:r>
    </w:p>
    <w:p w:rsidR="004441B9" w:rsidRDefault="004441B9">
      <w:r>
        <w:t>10)Aşağıdaki tabloda dört farklı otomobil şehir içi ve şehirler arası yolardaki ortalama yakıt tüketimleri verilmiştir.</w:t>
      </w:r>
    </w:p>
    <w:p w:rsidR="004441B9" w:rsidRDefault="004441B9">
      <w:r w:rsidRPr="00221266">
        <w:rPr>
          <w:noProof/>
          <w:lang w:eastAsia="tr-TR"/>
        </w:rPr>
        <w:pict>
          <v:shape id="_x0000_i1041" type="#_x0000_t75" style="width:242.25pt;height:91.5pt;visibility:visible">
            <v:imagedata r:id="rId20" o:title=""/>
          </v:shape>
        </w:pict>
      </w:r>
    </w:p>
    <w:p w:rsidR="004441B9" w:rsidRDefault="004441B9">
      <w:r>
        <w:t>Tabloya göre;</w:t>
      </w:r>
    </w:p>
    <w:p w:rsidR="004441B9" w:rsidRDefault="004441B9">
      <w:r>
        <w:t>a)B marka ve D marka otomobilleri iehir içi yakıt   tüketimi açısından karşılaştırınız.</w:t>
      </w:r>
    </w:p>
    <w:p w:rsidR="004441B9" w:rsidRDefault="004441B9">
      <w:r>
        <w:t>b)A marka ve C marka otomobilleri şehirler arası yakıt tükeyimi açısından karşılaştırınız.</w:t>
      </w:r>
    </w:p>
    <w:p w:rsidR="004441B9" w:rsidRDefault="004441B9">
      <w:r>
        <w:t>c) Şehir içi yolda en az yakıt tüketen otomobil hangisidir?</w:t>
      </w:r>
    </w:p>
    <w:p w:rsidR="004441B9" w:rsidRDefault="004441B9">
      <w:r>
        <w:t>ç)Şehir içi yakıt tüketimini büyükten küüğe doğru sıralayınız.</w:t>
      </w:r>
    </w:p>
    <w:p w:rsidR="004441B9" w:rsidRDefault="004441B9">
      <w:r>
        <w:t>11)Aşağıdaki boyalı bölge tüm şeklin yüzde kaçıdır?</w:t>
      </w:r>
    </w:p>
    <w:p w:rsidR="004441B9" w:rsidRDefault="004441B9">
      <w:r w:rsidRPr="00221266">
        <w:rPr>
          <w:noProof/>
          <w:lang w:eastAsia="tr-TR"/>
        </w:rPr>
        <w:pict>
          <v:shape id="Resim 4" o:spid="_x0000_i1042" type="#_x0000_t75" style="width:158.25pt;height:162pt;visibility:visible">
            <v:imagedata r:id="rId21" o:title=""/>
          </v:shape>
        </w:pict>
      </w:r>
    </w:p>
    <w:p w:rsidR="004441B9" w:rsidRDefault="004441B9">
      <w:r>
        <w:t>12)Aşağıdaki ondalık kesirleri % sembolü ile gösteriniz.</w:t>
      </w:r>
    </w:p>
    <w:p w:rsidR="004441B9" w:rsidRDefault="004441B9">
      <w:r>
        <w:t>a)0,15</w:t>
      </w:r>
    </w:p>
    <w:p w:rsidR="004441B9" w:rsidRDefault="004441B9">
      <w:r>
        <w:t>b)0,03</w:t>
      </w:r>
    </w:p>
    <w:p w:rsidR="004441B9" w:rsidRDefault="004441B9"/>
    <w:p w:rsidR="004441B9" w:rsidRDefault="004441B9"/>
    <w:p w:rsidR="004441B9" w:rsidRDefault="004441B9">
      <w:r>
        <w:t>13)Bir mağazada 150 TL’ye satılan kabanda % 20 indirim yapılmıştır.kabanın indirimli fiyatı kaç liradır?</w:t>
      </w:r>
    </w:p>
    <w:p w:rsidR="004441B9" w:rsidRDefault="004441B9"/>
    <w:p w:rsidR="004441B9" w:rsidRDefault="004441B9">
      <w:r>
        <w:t>14)50 yumurtadan 7 tanesi kırık çıkmıştır.Buna göre kırık yumurtalar tüm yumurtaların yüzde kaçını oluşturmaktadır?</w:t>
      </w:r>
    </w:p>
    <w:p w:rsidR="004441B9" w:rsidRDefault="004441B9">
      <w:r>
        <w:t>15)Abaküsle modellenen ondalık kesir nedir?</w:t>
      </w:r>
    </w:p>
    <w:p w:rsidR="004441B9" w:rsidRDefault="004441B9">
      <w:r w:rsidRPr="00221266">
        <w:rPr>
          <w:noProof/>
          <w:lang w:eastAsia="tr-TR"/>
        </w:rPr>
        <w:pict>
          <v:shape id="_x0000_i1043" type="#_x0000_t75" style="width:167.25pt;height:97.5pt;visibility:visible">
            <v:imagedata r:id="rId22" o:title=""/>
          </v:shape>
        </w:pict>
      </w:r>
    </w:p>
    <w:p w:rsidR="004441B9" w:rsidRDefault="004441B9">
      <w:r>
        <w:t>16)Aşağıda verilen sayı doğrularında okların gösterdiği yerlere gelmesi gereken sayıları kutulara yazınız.</w:t>
      </w:r>
    </w:p>
    <w:p w:rsidR="004441B9" w:rsidRDefault="004441B9">
      <w:r w:rsidRPr="00221266">
        <w:rPr>
          <w:noProof/>
          <w:lang w:eastAsia="tr-TR"/>
        </w:rPr>
        <w:pict>
          <v:shape id="Resim 15" o:spid="_x0000_i1044" type="#_x0000_t75" style="width:164.25pt;height:70.5pt;visibility:visible">
            <v:imagedata r:id="rId23" o:title=""/>
          </v:shape>
        </w:pict>
      </w:r>
    </w:p>
    <w:p w:rsidR="004441B9" w:rsidRDefault="004441B9">
      <w:r w:rsidRPr="00221266">
        <w:rPr>
          <w:noProof/>
          <w:lang w:eastAsia="tr-TR"/>
        </w:rPr>
        <w:pict>
          <v:shape id="_x0000_i1045" type="#_x0000_t75" style="width:104.25pt;height:71.25pt;visibility:visible">
            <v:imagedata r:id="rId24" o:title=""/>
          </v:shape>
        </w:pict>
      </w:r>
    </w:p>
    <w:p w:rsidR="004441B9" w:rsidRDefault="004441B9">
      <w:r>
        <w:t>17)Tam kısmında 728, binde birler basamağında 8 olan ondalık kesir hangisidir?</w:t>
      </w:r>
    </w:p>
    <w:p w:rsidR="004441B9" w:rsidRDefault="004441B9">
      <w:r>
        <w:t>A)728,887  B)</w:t>
      </w:r>
      <w:smartTag w:uri="urn:schemas-microsoft-com:office:smarttags" w:element="metricconverter">
        <w:smartTagPr>
          <w:attr w:name="ProductID" w:val="728,878 C"/>
        </w:smartTagPr>
        <w:r>
          <w:t>728,878 C</w:t>
        </w:r>
      </w:smartTag>
      <w:r>
        <w:t>) 728,877 D)728,780</w:t>
      </w:r>
    </w:p>
    <w:p w:rsidR="004441B9" w:rsidRDefault="004441B9"/>
    <w:p w:rsidR="004441B9" w:rsidRDefault="004441B9">
      <w:r>
        <w:t>18)Her şeklin belirtilen yüzde kadarını boyayınız.</w:t>
      </w:r>
    </w:p>
    <w:p w:rsidR="004441B9" w:rsidRDefault="004441B9">
      <w:pPr>
        <w:rPr>
          <w:noProof/>
          <w:lang w:eastAsia="tr-TR"/>
        </w:rPr>
      </w:pPr>
      <w:r w:rsidRPr="00221266">
        <w:rPr>
          <w:noProof/>
          <w:lang w:eastAsia="tr-TR"/>
        </w:rPr>
        <w:pict>
          <v:shape id="_x0000_i1046" type="#_x0000_t75" style="width:243.75pt;height:63.75pt;visibility:visible">
            <v:imagedata r:id="rId25" o:title=""/>
          </v:shape>
        </w:pict>
      </w:r>
      <w:hyperlink r:id="rId26" w:history="1">
        <w:r w:rsidRPr="00516AA2">
          <w:rPr>
            <w:rStyle w:val="Hyperlink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sectPr w:rsidR="004441B9" w:rsidSect="00123EC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92A"/>
    <w:rsid w:val="0002092A"/>
    <w:rsid w:val="00062126"/>
    <w:rsid w:val="0008380B"/>
    <w:rsid w:val="00123ECE"/>
    <w:rsid w:val="00161EE2"/>
    <w:rsid w:val="001D2569"/>
    <w:rsid w:val="00221266"/>
    <w:rsid w:val="002448E2"/>
    <w:rsid w:val="00245AB7"/>
    <w:rsid w:val="002B3312"/>
    <w:rsid w:val="004441B9"/>
    <w:rsid w:val="00516AA2"/>
    <w:rsid w:val="00524D40"/>
    <w:rsid w:val="006C5D1A"/>
    <w:rsid w:val="008324AB"/>
    <w:rsid w:val="00924114"/>
    <w:rsid w:val="009C52AE"/>
    <w:rsid w:val="00A12B60"/>
    <w:rsid w:val="00C62BA6"/>
    <w:rsid w:val="00C9502E"/>
    <w:rsid w:val="00D90730"/>
    <w:rsid w:val="00E2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A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C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2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61E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907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296</Words>
  <Characters>1688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www.sorubak.com</cp:keywords>
  <dc:description>www.sorubak.com</dc:description>
  <dcterms:created xsi:type="dcterms:W3CDTF">2012-11-25T18:28:00Z</dcterms:created>
  <dcterms:modified xsi:type="dcterms:W3CDTF">2012-12-01T08:29:00Z</dcterms:modified>
</cp:coreProperties>
</file>