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D1" w:rsidRPr="009434DA" w:rsidRDefault="009524D1" w:rsidP="002F39C2">
      <w:pPr>
        <w:pStyle w:val="NoSpacing"/>
        <w:shd w:val="clear" w:color="auto" w:fill="00B050"/>
        <w:jc w:val="center"/>
        <w:rPr>
          <w:b/>
        </w:rPr>
        <w:sectPr w:rsidR="009524D1" w:rsidRPr="009434DA" w:rsidSect="00D730E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60.3pt;margin-top:12.05pt;width:.05pt;height:755.95pt;flip:y;z-index:251669504" o:connectortype="straight" strokecolor="#00b050" strokeweight="2.5pt">
            <v:shadow color="#868686"/>
          </v:shape>
        </w:pict>
      </w:r>
      <w:r w:rsidRPr="009434DA">
        <w:rPr>
          <w:b/>
        </w:rPr>
        <w:t>ÇALIŞMA 2</w:t>
      </w:r>
    </w:p>
    <w:p w:rsidR="009524D1" w:rsidRDefault="009524D1" w:rsidP="00D730E7">
      <w:pPr>
        <w:pStyle w:val="NoSpacing"/>
      </w:pPr>
      <w:r>
        <w:t>1. Aşağıdakilerden hangisi 30 /6 kesrine eşittir?</w:t>
      </w:r>
    </w:p>
    <w:p w:rsidR="009524D1" w:rsidRDefault="009524D1" w:rsidP="00D730E7">
      <w:pPr>
        <w:pStyle w:val="NoSpacing"/>
      </w:pPr>
      <w:r>
        <w:t xml:space="preserve">a) 5                  b)  5  </w:t>
      </w:r>
      <w:r w:rsidRPr="00D730E7">
        <w:rPr>
          <w:u w:val="single"/>
        </w:rPr>
        <w:t>1</w:t>
      </w:r>
      <w:r>
        <w:t xml:space="preserve">             c) 6  </w:t>
      </w:r>
      <w:r w:rsidRPr="00D730E7">
        <w:rPr>
          <w:u w:val="single"/>
        </w:rPr>
        <w:t>1</w:t>
      </w:r>
      <w:r>
        <w:t xml:space="preserve">            d)7</w:t>
      </w:r>
    </w:p>
    <w:p w:rsidR="009524D1" w:rsidRDefault="009524D1" w:rsidP="00D730E7">
      <w:pPr>
        <w:pStyle w:val="NoSpacing"/>
      </w:pPr>
      <w:r>
        <w:t xml:space="preserve">                                  2                      4  </w:t>
      </w: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  <w:r>
        <w:rPr>
          <w:noProof/>
          <w:lang w:eastAsia="tr-TR"/>
        </w:rPr>
        <w:pict>
          <v:shape id="_x0000_s1027" type="#_x0000_t32" style="position:absolute;margin-left:-39.75pt;margin-top:.35pt;width:300pt;height:0;z-index:251657216" o:connectortype="straight" strokecolor="#00b050" strokeweight="2.5pt">
            <v:shadow color="#868686"/>
          </v:shape>
        </w:pict>
      </w:r>
    </w:p>
    <w:p w:rsidR="009524D1" w:rsidRDefault="009524D1" w:rsidP="00D730E7">
      <w:pPr>
        <w:pStyle w:val="NoSpacing"/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80.25pt;margin-top:3.45pt;width:2in;height:82.5pt;z-index:251645952" adj="-2363,14570">
            <v:textbox>
              <w:txbxContent>
                <w:p w:rsidR="009524D1" w:rsidRDefault="009524D1" w:rsidP="00D730E7">
                  <w:r>
                    <w:t>Yandaki modelin kesir ile ifade edilişi aşağıdakilerden hangisidir?</w:t>
                  </w:r>
                </w:p>
              </w:txbxContent>
            </v:textbox>
          </v:shape>
        </w:pict>
      </w:r>
      <w:r>
        <w:t xml:space="preserve">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2"/>
        <w:gridCol w:w="462"/>
        <w:gridCol w:w="462"/>
      </w:tblGrid>
      <w:tr w:rsidR="009524D1" w:rsidRPr="00254A4F" w:rsidTr="00254A4F">
        <w:trPr>
          <w:trHeight w:val="269"/>
        </w:trPr>
        <w:tc>
          <w:tcPr>
            <w:tcW w:w="462" w:type="dxa"/>
            <w:shd w:val="clear" w:color="auto" w:fill="FFC000"/>
          </w:tcPr>
          <w:p w:rsidR="009524D1" w:rsidRPr="00254A4F" w:rsidRDefault="009524D1" w:rsidP="00D730E7">
            <w:pPr>
              <w:pStyle w:val="NoSpacing"/>
            </w:pPr>
          </w:p>
        </w:tc>
        <w:tc>
          <w:tcPr>
            <w:tcW w:w="462" w:type="dxa"/>
            <w:shd w:val="clear" w:color="auto" w:fill="FFC000"/>
          </w:tcPr>
          <w:p w:rsidR="009524D1" w:rsidRPr="00254A4F" w:rsidRDefault="009524D1" w:rsidP="00312B2B">
            <w:pPr>
              <w:pStyle w:val="NoSpacing"/>
            </w:pPr>
          </w:p>
        </w:tc>
        <w:tc>
          <w:tcPr>
            <w:tcW w:w="462" w:type="dxa"/>
            <w:shd w:val="clear" w:color="auto" w:fill="FFC000"/>
          </w:tcPr>
          <w:p w:rsidR="009524D1" w:rsidRPr="00254A4F" w:rsidRDefault="009524D1" w:rsidP="00D730E7">
            <w:pPr>
              <w:pStyle w:val="NoSpacing"/>
            </w:pPr>
          </w:p>
        </w:tc>
      </w:tr>
    </w:tbl>
    <w:p w:rsidR="009524D1" w:rsidRDefault="009524D1" w:rsidP="00D730E7">
      <w:pPr>
        <w:pStyle w:val="NoSpacing"/>
      </w:pPr>
      <w:r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2"/>
        <w:gridCol w:w="462"/>
        <w:gridCol w:w="462"/>
      </w:tblGrid>
      <w:tr w:rsidR="009524D1" w:rsidRPr="00254A4F" w:rsidTr="00254A4F">
        <w:trPr>
          <w:trHeight w:val="269"/>
        </w:trPr>
        <w:tc>
          <w:tcPr>
            <w:tcW w:w="462" w:type="dxa"/>
            <w:shd w:val="clear" w:color="auto" w:fill="FFC000"/>
          </w:tcPr>
          <w:p w:rsidR="009524D1" w:rsidRPr="00254A4F" w:rsidRDefault="009524D1" w:rsidP="00403FFD">
            <w:pPr>
              <w:pStyle w:val="NoSpacing"/>
            </w:pPr>
          </w:p>
        </w:tc>
        <w:tc>
          <w:tcPr>
            <w:tcW w:w="462" w:type="dxa"/>
            <w:shd w:val="clear" w:color="auto" w:fill="FFC000"/>
          </w:tcPr>
          <w:p w:rsidR="009524D1" w:rsidRPr="00254A4F" w:rsidRDefault="009524D1" w:rsidP="00403FFD">
            <w:pPr>
              <w:pStyle w:val="NoSpacing"/>
            </w:pPr>
          </w:p>
        </w:tc>
        <w:tc>
          <w:tcPr>
            <w:tcW w:w="462" w:type="dxa"/>
            <w:shd w:val="clear" w:color="auto" w:fill="FFC000"/>
          </w:tcPr>
          <w:p w:rsidR="009524D1" w:rsidRPr="00254A4F" w:rsidRDefault="009524D1" w:rsidP="00403FFD">
            <w:pPr>
              <w:pStyle w:val="NoSpacing"/>
            </w:pPr>
            <w:r>
              <w:rPr>
                <w:noProof/>
                <w:lang w:eastAsia="tr-TR"/>
              </w:rPr>
              <w:pict>
                <v:shape id="_x0000_s1029" type="#_x0000_t32" style="position:absolute;margin-left:214.05pt;margin-top:2.15pt;width:300pt;height:0;z-index:251668480;mso-position-horizontal-relative:text;mso-position-vertical-relative:text" o:connectortype="straight" strokecolor="#00b050" strokeweight="2.5pt">
                  <v:shadow color="#868686"/>
                </v:shape>
              </w:pict>
            </w:r>
          </w:p>
        </w:tc>
      </w:tr>
    </w:tbl>
    <w:p w:rsidR="009524D1" w:rsidRDefault="009524D1" w:rsidP="00D730E7">
      <w:pPr>
        <w:pStyle w:val="NoSpacing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2"/>
        <w:gridCol w:w="462"/>
        <w:gridCol w:w="462"/>
      </w:tblGrid>
      <w:tr w:rsidR="009524D1" w:rsidRPr="00254A4F" w:rsidTr="00254A4F">
        <w:trPr>
          <w:trHeight w:val="269"/>
        </w:trPr>
        <w:tc>
          <w:tcPr>
            <w:tcW w:w="462" w:type="dxa"/>
            <w:shd w:val="clear" w:color="auto" w:fill="FFC000"/>
          </w:tcPr>
          <w:p w:rsidR="009524D1" w:rsidRPr="00254A4F" w:rsidRDefault="009524D1" w:rsidP="00403FFD">
            <w:pPr>
              <w:pStyle w:val="NoSpacing"/>
            </w:pPr>
          </w:p>
        </w:tc>
        <w:tc>
          <w:tcPr>
            <w:tcW w:w="462" w:type="dxa"/>
          </w:tcPr>
          <w:p w:rsidR="009524D1" w:rsidRPr="00254A4F" w:rsidRDefault="009524D1" w:rsidP="00403FFD">
            <w:pPr>
              <w:pStyle w:val="NoSpacing"/>
            </w:pPr>
          </w:p>
        </w:tc>
        <w:tc>
          <w:tcPr>
            <w:tcW w:w="462" w:type="dxa"/>
          </w:tcPr>
          <w:p w:rsidR="009524D1" w:rsidRPr="00254A4F" w:rsidRDefault="009524D1" w:rsidP="00403FFD">
            <w:pPr>
              <w:pStyle w:val="NoSpacing"/>
            </w:pPr>
          </w:p>
        </w:tc>
      </w:tr>
    </w:tbl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  <w:r>
        <w:t xml:space="preserve">a)  2   </w:t>
      </w:r>
      <w:r w:rsidRPr="00D730E7">
        <w:rPr>
          <w:u w:val="single"/>
        </w:rPr>
        <w:t xml:space="preserve">3 </w:t>
      </w:r>
      <w:r>
        <w:t xml:space="preserve">               b)  2  </w:t>
      </w:r>
      <w:r w:rsidRPr="00D730E7">
        <w:rPr>
          <w:u w:val="single"/>
        </w:rPr>
        <w:t xml:space="preserve">2 </w:t>
      </w:r>
      <w:r>
        <w:t xml:space="preserve">              c) 2   </w:t>
      </w:r>
      <w:r w:rsidRPr="00D730E7">
        <w:rPr>
          <w:u w:val="single"/>
        </w:rPr>
        <w:t>1</w:t>
      </w:r>
      <w:r>
        <w:t xml:space="preserve">          d) 2   </w:t>
      </w:r>
      <w:r w:rsidRPr="00D730E7">
        <w:rPr>
          <w:u w:val="single"/>
        </w:rPr>
        <w:t xml:space="preserve">8 </w:t>
      </w:r>
      <w:r>
        <w:t xml:space="preserve"> </w:t>
      </w:r>
    </w:p>
    <w:p w:rsidR="009524D1" w:rsidRDefault="009524D1" w:rsidP="00D730E7">
      <w:pPr>
        <w:pStyle w:val="NoSpacing"/>
      </w:pPr>
      <w:r>
        <w:t xml:space="preserve">           2                         3                         3                    3</w:t>
      </w: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  <w:r>
        <w:rPr>
          <w:noProof/>
          <w:lang w:eastAsia="tr-TR"/>
        </w:rPr>
        <w:pict>
          <v:shape id="_x0000_s1030" type="#_x0000_t32" style="position:absolute;margin-left:260.25pt;margin-top:7.1pt;width:300pt;height:0;z-index:251667456" o:connectortype="straight" strokecolor="#00b050" strokeweight="2.5pt">
            <v:shadow color="#868686"/>
          </v:shape>
        </w:pict>
      </w:r>
    </w:p>
    <w:p w:rsidR="009524D1" w:rsidRDefault="009524D1" w:rsidP="00D730E7">
      <w:pPr>
        <w:pStyle w:val="NoSpacing"/>
      </w:pPr>
      <w:r>
        <w:rPr>
          <w:noProof/>
          <w:lang w:eastAsia="tr-TR"/>
        </w:rPr>
        <w:pict>
          <v:shape id="_x0000_s1031" type="#_x0000_t32" style="position:absolute;margin-left:-39.75pt;margin-top:1.15pt;width:300pt;height:0;z-index:251658240" o:connectortype="straight" strokecolor="#00b050" strokeweight="2.5pt">
            <v:shadow color="#868686"/>
          </v:shape>
        </w:pict>
      </w:r>
    </w:p>
    <w:p w:rsidR="009524D1" w:rsidRDefault="009524D1" w:rsidP="00D730E7">
      <w:pPr>
        <w:pStyle w:val="NoSpacing"/>
      </w:pPr>
      <w:r>
        <w:t>3.  5/7 kesrine denk olan  kesrin payı 25 ise paydası kaçtır?</w:t>
      </w:r>
    </w:p>
    <w:p w:rsidR="009524D1" w:rsidRDefault="009524D1" w:rsidP="00D730E7">
      <w:pPr>
        <w:pStyle w:val="NoSpacing"/>
      </w:pPr>
      <w:r>
        <w:t>a) 40              b) 35                  c) 30                  d) 25</w:t>
      </w: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  <w:r>
        <w:rPr>
          <w:noProof/>
          <w:lang w:eastAsia="tr-TR"/>
        </w:rPr>
        <w:pict>
          <v:shape id="_x0000_s1032" type="#_x0000_t32" style="position:absolute;margin-left:-39.75pt;margin-top:9.15pt;width:300pt;height:0;z-index:251659264" o:connectortype="straight" strokecolor="#00b050" strokeweight="2.5pt">
            <v:shadow color="#868686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33" type="#_x0000_t75" alt="Açıklama: G0140409" style="position:absolute;margin-left:382.75pt;margin-top:517.05pt;width:16.25pt;height:21.75pt;z-index:251649024;visibility:visible">
            <v:imagedata r:id="rId4" o:title=""/>
          </v:shape>
        </w:pict>
      </w:r>
    </w:p>
    <w:p w:rsidR="009524D1" w:rsidRDefault="009524D1" w:rsidP="00D730E7">
      <w:pPr>
        <w:pStyle w:val="NoSpacing"/>
        <w:rPr>
          <w:noProof/>
          <w:lang w:eastAsia="tr-TR"/>
        </w:rPr>
      </w:pPr>
      <w:r>
        <w:rPr>
          <w:noProof/>
          <w:lang w:eastAsia="tr-TR"/>
        </w:rPr>
        <w:pict>
          <v:shape id="_x0000_s1034" type="#_x0000_t32" style="position:absolute;margin-left:260.35pt;margin-top:.25pt;width:300pt;height:0;z-index:251666432" o:connectortype="straight" strokecolor="#00b050" strokeweight="2.5pt">
            <v:shadow color="#868686"/>
          </v:shape>
        </w:pict>
      </w:r>
      <w:r>
        <w:rPr>
          <w:noProof/>
          <w:lang w:eastAsia="tr-TR"/>
        </w:rPr>
        <w:pict>
          <v:shape id="Resim 5" o:spid="_x0000_s1035" type="#_x0000_t75" alt="Açıklama: G0222185" style="position:absolute;margin-left:57pt;margin-top:.25pt;width:33.75pt;height:36.85pt;flip:x;z-index:251648000;visibility:visible">
            <v:imagedata r:id="rId5" o:title=""/>
          </v:shape>
        </w:pict>
      </w:r>
      <w:r>
        <w:rPr>
          <w:noProof/>
          <w:lang w:eastAsia="tr-TR"/>
        </w:rPr>
        <w:pict>
          <v:shape id="_x0000_s1036" type="#_x0000_t75" alt="Açıklama: G0140409" style="position:absolute;margin-left:382.75pt;margin-top:517.05pt;width:16.25pt;height:21.75pt;z-index:251650048;visibility:visible">
            <v:imagedata r:id="rId4" o:title=""/>
          </v:shape>
        </w:pict>
      </w:r>
      <w:r>
        <w:rPr>
          <w:noProof/>
          <w:lang w:eastAsia="tr-TR"/>
        </w:rPr>
        <w:pict>
          <v:shape id="Resim 12" o:spid="_x0000_s1037" type="#_x0000_t75" alt="Açıklama: 20562869" style="position:absolute;margin-left:17.25pt;margin-top:.25pt;width:30.75pt;height:40.5pt;z-index:251646976;visibility:visible">
            <v:imagedata r:id="rId6" o:title=""/>
          </v:shape>
        </w:pict>
      </w:r>
      <w:r>
        <w:t xml:space="preserve">4.                                      </w:t>
      </w:r>
      <w:r w:rsidRPr="00992475">
        <w:rPr>
          <w:noProof/>
          <w:lang w:eastAsia="tr-TR"/>
        </w:rPr>
        <w:pict>
          <v:shape id="Resim 4" o:spid="_x0000_i1025" type="#_x0000_t75" style="width:30.75pt;height:36pt;visibility:visible">
            <v:imagedata r:id="rId7" o:title=""/>
          </v:shape>
        </w:pict>
      </w:r>
      <w:r>
        <w:t xml:space="preserve"> </w:t>
      </w:r>
      <w:r>
        <w:rPr>
          <w:noProof/>
          <w:lang w:eastAsia="tr-TR"/>
        </w:rPr>
        <w:t xml:space="preserve">          </w:t>
      </w:r>
      <w:r w:rsidRPr="00992475">
        <w:rPr>
          <w:noProof/>
          <w:lang w:eastAsia="tr-TR"/>
        </w:rPr>
        <w:pict>
          <v:shape id="_x0000_i1026" type="#_x0000_t75" alt="http://www.pasta.gen.tr/resimler/online_pasta_siparisi_3532.jpg" style="width:36.75pt;height:32.25pt;visibility:visible">
            <v:imagedata r:id="rId8" o:title=""/>
          </v:shape>
        </w:pict>
      </w:r>
      <w:r w:rsidRPr="00992475">
        <w:rPr>
          <w:noProof/>
          <w:lang w:eastAsia="tr-TR"/>
        </w:rPr>
        <w:pict>
          <v:shape id="_x0000_i1027" type="#_x0000_t75" alt="http://www.pasta.gen.tr/resimler/online_pasta_siparisi_3532.jpg" style="width:36.75pt;height:32.25pt;visibility:visible">
            <v:imagedata r:id="rId8" o:title=""/>
          </v:shape>
        </w:pict>
      </w:r>
    </w:p>
    <w:p w:rsidR="009524D1" w:rsidRDefault="009524D1" w:rsidP="00D730E7">
      <w:pPr>
        <w:pStyle w:val="NoSpacing"/>
        <w:rPr>
          <w:noProof/>
          <w:lang w:eastAsia="tr-TR"/>
        </w:rPr>
      </w:pPr>
    </w:p>
    <w:p w:rsidR="009524D1" w:rsidRDefault="009524D1" w:rsidP="00D730E7">
      <w:pPr>
        <w:pStyle w:val="NoSpacing"/>
      </w:pPr>
      <w:r>
        <w:t>3 kişi sağdaki pastaları eşit olarak paylaştıklarında her birinin payına ne kadar pasta düşer?</w:t>
      </w:r>
    </w:p>
    <w:p w:rsidR="009524D1" w:rsidRDefault="009524D1" w:rsidP="00D730E7">
      <w:pPr>
        <w:pStyle w:val="NoSpacing"/>
      </w:pPr>
      <w:r>
        <w:t xml:space="preserve">a)  </w:t>
      </w:r>
      <w:r w:rsidRPr="00A55594">
        <w:rPr>
          <w:u w:val="single"/>
        </w:rPr>
        <w:t>2</w:t>
      </w:r>
      <w:r>
        <w:t xml:space="preserve">                        b) </w:t>
      </w:r>
      <w:r w:rsidRPr="00A55594">
        <w:rPr>
          <w:u w:val="single"/>
        </w:rPr>
        <w:t>2</w:t>
      </w:r>
      <w:r>
        <w:t xml:space="preserve">                c) </w:t>
      </w:r>
      <w:r w:rsidRPr="00A55594">
        <w:rPr>
          <w:u w:val="single"/>
        </w:rPr>
        <w:t>1</w:t>
      </w:r>
      <w:r>
        <w:t xml:space="preserve">                    d) </w:t>
      </w:r>
      <w:r w:rsidRPr="00A55594">
        <w:rPr>
          <w:u w:val="single"/>
        </w:rPr>
        <w:t>1</w:t>
      </w:r>
    </w:p>
    <w:p w:rsidR="009524D1" w:rsidRDefault="009524D1" w:rsidP="00D730E7">
      <w:pPr>
        <w:pStyle w:val="NoSpacing"/>
      </w:pPr>
      <w:r>
        <w:t xml:space="preserve">     3                             6                    6                         9</w:t>
      </w: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  <w:r>
        <w:rPr>
          <w:noProof/>
          <w:lang w:eastAsia="tr-TR"/>
        </w:rPr>
        <w:pict>
          <v:shape id="_x0000_s1038" type="#_x0000_t32" style="position:absolute;margin-left:-36pt;margin-top:5.95pt;width:300pt;height:0;z-index:251660288" o:connectortype="straight" strokecolor="#00b050" strokeweight="2.5pt">
            <v:shadow color="#868686"/>
          </v:shape>
        </w:pict>
      </w:r>
    </w:p>
    <w:p w:rsidR="009524D1" w:rsidRDefault="009524D1" w:rsidP="00D730E7">
      <w:pPr>
        <w:pStyle w:val="NoSpacing"/>
      </w:pPr>
      <w:r>
        <w:t>5.  Aşağıdaki işlemlerden hangisi doğrudur?</w:t>
      </w: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  <w:r>
        <w:t xml:space="preserve">a) 7  </w:t>
      </w:r>
      <w:r w:rsidRPr="00A55594">
        <w:rPr>
          <w:u w:val="single"/>
        </w:rPr>
        <w:t>1</w:t>
      </w:r>
      <w:r>
        <w:t xml:space="preserve">  =  </w:t>
      </w:r>
      <w:r w:rsidRPr="00A55594">
        <w:rPr>
          <w:u w:val="single"/>
        </w:rPr>
        <w:t>7</w:t>
      </w:r>
      <w:r>
        <w:t xml:space="preserve">       b) </w:t>
      </w:r>
      <w:r w:rsidRPr="00A55594">
        <w:rPr>
          <w:u w:val="single"/>
        </w:rPr>
        <w:t>5</w:t>
      </w:r>
      <w:r>
        <w:t xml:space="preserve">  = 2  </w:t>
      </w:r>
      <w:r w:rsidRPr="00A55594">
        <w:rPr>
          <w:u w:val="single"/>
        </w:rPr>
        <w:t>1</w:t>
      </w:r>
      <w:r>
        <w:t xml:space="preserve">       c) </w:t>
      </w:r>
      <w:r w:rsidRPr="00A55594">
        <w:rPr>
          <w:u w:val="single"/>
        </w:rPr>
        <w:t>11</w:t>
      </w:r>
      <w:r>
        <w:t xml:space="preserve"> =  1  </w:t>
      </w:r>
      <w:r w:rsidRPr="00A55594">
        <w:rPr>
          <w:u w:val="single"/>
        </w:rPr>
        <w:t>4</w:t>
      </w:r>
      <w:r>
        <w:t xml:space="preserve">     d) 5 =  </w:t>
      </w:r>
      <w:r w:rsidRPr="00A55594">
        <w:rPr>
          <w:u w:val="single"/>
        </w:rPr>
        <w:t>1</w:t>
      </w:r>
    </w:p>
    <w:p w:rsidR="009524D1" w:rsidRDefault="009524D1" w:rsidP="00D730E7">
      <w:pPr>
        <w:pStyle w:val="NoSpacing"/>
      </w:pPr>
      <w:r>
        <w:t xml:space="preserve">         2      2           3          3            7           7                 5  </w:t>
      </w: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  <w:r>
        <w:rPr>
          <w:noProof/>
          <w:lang w:eastAsia="tr-TR"/>
        </w:rPr>
        <w:pict>
          <v:shape id="_x0000_s1039" type="#_x0000_t32" style="position:absolute;margin-left:-36pt;margin-top:11.75pt;width:300pt;height:0;z-index:251661312" o:connectortype="straight" strokecolor="#00b050" strokeweight="2.5pt">
            <v:shadow color="#868686"/>
          </v:shape>
        </w:pict>
      </w: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  <w:r>
        <w:t>6. Parasının 3 /8 ‘ini ekmeğe, 2 /8 ‘ini sebzeye veren Can ‘ın geriye 75 kuruşu kaldı. Harcamadan önce kaç Türk lirası vardı?</w:t>
      </w:r>
    </w:p>
    <w:p w:rsidR="009524D1" w:rsidRDefault="009524D1" w:rsidP="00D730E7">
      <w:pPr>
        <w:pStyle w:val="NoSpacing"/>
      </w:pPr>
      <w:r>
        <w:t>a) 1                 b) 3                    c) 4                    d) 2</w:t>
      </w: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  <w:r>
        <w:rPr>
          <w:noProof/>
          <w:lang w:eastAsia="tr-TR"/>
        </w:rPr>
        <w:pict>
          <v:shape id="_x0000_s1040" type="#_x0000_t32" style="position:absolute;margin-left:-36pt;margin-top:13.45pt;width:300pt;height:0;z-index:251662336" o:connectortype="straight" strokecolor="#00b050" strokeweight="2.5pt">
            <v:shadow color="#868686"/>
          </v:shape>
        </w:pict>
      </w:r>
    </w:p>
    <w:p w:rsidR="009524D1" w:rsidRDefault="009524D1" w:rsidP="00D730E7">
      <w:pPr>
        <w:pStyle w:val="NoSpacing"/>
      </w:pPr>
      <w:r>
        <w:rPr>
          <w:noProof/>
          <w:lang w:eastAsia="tr-TR"/>
        </w:rPr>
        <w:pict>
          <v:shape id="_x0000_s1041" type="#_x0000_t32" style="position:absolute;margin-left:152.65pt;margin-top:7.55pt;width:.75pt;height:5.25pt;flip:x;z-index:251656192" o:connectortype="straight"/>
        </w:pict>
      </w:r>
      <w:r>
        <w:rPr>
          <w:noProof/>
          <w:lang w:eastAsia="tr-TR"/>
        </w:rPr>
        <w:pict>
          <v:shape id="_x0000_s1042" type="#_x0000_t32" style="position:absolute;margin-left:195.4pt;margin-top:11.3pt;width:0;height:5.25pt;z-index:251655168" o:connectortype="straight"/>
        </w:pict>
      </w:r>
      <w:r>
        <w:rPr>
          <w:noProof/>
          <w:lang w:eastAsia="tr-TR"/>
        </w:rPr>
        <w:pict>
          <v:shape id="_x0000_s1043" type="#_x0000_t32" style="position:absolute;margin-left:113.65pt;margin-top:11.3pt;width:0;height:5.25pt;z-index:251654144" o:connectortype="straight"/>
        </w:pict>
      </w:r>
      <w:r>
        <w:rPr>
          <w:noProof/>
          <w:lang w:eastAsia="tr-TR"/>
        </w:rPr>
        <w:pict>
          <v:shape id="_x0000_s1044" type="#_x0000_t32" style="position:absolute;margin-left:36.4pt;margin-top:11.3pt;width:0;height:5.25pt;z-index:251653120" o:connectortype="straight"/>
        </w:pict>
      </w:r>
      <w:r>
        <w:rPr>
          <w:noProof/>
          <w:lang w:eastAsia="tr-TR"/>
        </w:rPr>
        <w:pict>
          <v:shape id="_x0000_s1045" type="#_x0000_t32" style="position:absolute;margin-left:23.65pt;margin-top:11.3pt;width:12.75pt;height:.75pt;flip:x;z-index:2516520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36.4pt;margin-top:11.3pt;width:207.75pt;height:1.5pt;z-index:251651072" o:connectortype="straight">
            <v:stroke endarrow="block"/>
          </v:shape>
        </w:pict>
      </w:r>
      <w:r>
        <w:t xml:space="preserve">7.    </w:t>
      </w:r>
      <w:r>
        <w:rPr>
          <w:noProof/>
          <w:lang w:eastAsia="tr-TR"/>
        </w:rPr>
        <w:t xml:space="preserve">                                                   </w:t>
      </w:r>
      <w:r w:rsidRPr="00992475">
        <w:rPr>
          <w:noProof/>
          <w:lang w:eastAsia="tr-TR"/>
        </w:rPr>
        <w:pict>
          <v:shape id="Resim 7" o:spid="_x0000_i1028" type="#_x0000_t75" alt="http://resimyukle.yarimezgi.com/images/rengarenkk.jpg" style="width:12pt;height:11.25pt;visibility:visible">
            <v:imagedata r:id="rId9" o:title=""/>
          </v:shape>
        </w:pict>
      </w:r>
    </w:p>
    <w:p w:rsidR="009524D1" w:rsidRDefault="009524D1" w:rsidP="00D730E7">
      <w:pPr>
        <w:pStyle w:val="NoSpacing"/>
      </w:pPr>
      <w:r>
        <w:t xml:space="preserve">              0                             1                               2</w:t>
      </w: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  <w:r>
        <w:t>Sayı doğrusunda , kelebeğin konduğu noktanın bileşik kesir olarak yazılışı hangi seçenekte verilmiştir?</w:t>
      </w:r>
    </w:p>
    <w:p w:rsidR="009524D1" w:rsidRDefault="009524D1" w:rsidP="00D730E7">
      <w:pPr>
        <w:pStyle w:val="NoSpacing"/>
      </w:pPr>
      <w:r>
        <w:t xml:space="preserve">a) </w:t>
      </w:r>
      <w:r w:rsidRPr="00CF52FD">
        <w:rPr>
          <w:u w:val="single"/>
        </w:rPr>
        <w:t>3</w:t>
      </w:r>
      <w:r>
        <w:t xml:space="preserve">                     b)</w:t>
      </w:r>
      <w:r w:rsidRPr="00CF52FD">
        <w:rPr>
          <w:u w:val="single"/>
        </w:rPr>
        <w:t>3</w:t>
      </w:r>
      <w:r>
        <w:t xml:space="preserve">                    c) </w:t>
      </w:r>
      <w:r w:rsidRPr="00CF52FD">
        <w:rPr>
          <w:u w:val="single"/>
        </w:rPr>
        <w:t>5</w:t>
      </w:r>
      <w:r>
        <w:t xml:space="preserve">                     d) </w:t>
      </w:r>
      <w:r w:rsidRPr="00CF52FD">
        <w:rPr>
          <w:u w:val="single"/>
        </w:rPr>
        <w:t>2</w:t>
      </w:r>
    </w:p>
    <w:p w:rsidR="009524D1" w:rsidRDefault="009524D1" w:rsidP="00D730E7">
      <w:pPr>
        <w:pStyle w:val="NoSpacing"/>
      </w:pPr>
      <w:r>
        <w:t xml:space="preserve">     4                        2                        2                          5</w:t>
      </w: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  <w:r>
        <w:t xml:space="preserve">8.  5  -  1  </w:t>
      </w:r>
      <w:r w:rsidRPr="0067780A">
        <w:rPr>
          <w:u w:val="single"/>
        </w:rPr>
        <w:t>5</w:t>
      </w:r>
      <w:r>
        <w:t xml:space="preserve">   işleminin sonucu kaçtır?</w:t>
      </w:r>
    </w:p>
    <w:p w:rsidR="009524D1" w:rsidRDefault="009524D1" w:rsidP="00D730E7">
      <w:pPr>
        <w:pStyle w:val="NoSpacing"/>
      </w:pPr>
      <w:r>
        <w:t xml:space="preserve">                 10</w:t>
      </w:r>
    </w:p>
    <w:p w:rsidR="009524D1" w:rsidRPr="0067780A" w:rsidRDefault="009524D1" w:rsidP="00D730E7">
      <w:pPr>
        <w:pStyle w:val="NoSpacing"/>
        <w:rPr>
          <w:u w:val="single"/>
        </w:rPr>
      </w:pPr>
      <w:r>
        <w:t xml:space="preserve">a) 3   </w:t>
      </w:r>
      <w:r w:rsidRPr="0067780A">
        <w:rPr>
          <w:u w:val="single"/>
        </w:rPr>
        <w:t>5</w:t>
      </w:r>
      <w:r>
        <w:t xml:space="preserve">              b)  3   </w:t>
      </w:r>
      <w:r w:rsidRPr="0067780A">
        <w:rPr>
          <w:u w:val="single"/>
        </w:rPr>
        <w:t>1</w:t>
      </w:r>
      <w:r>
        <w:t xml:space="preserve">                   c) 3                  d)2  </w:t>
      </w:r>
      <w:r w:rsidRPr="0067780A">
        <w:rPr>
          <w:u w:val="single"/>
        </w:rPr>
        <w:t>5</w:t>
      </w:r>
    </w:p>
    <w:p w:rsidR="009524D1" w:rsidRDefault="009524D1" w:rsidP="00D730E7">
      <w:pPr>
        <w:pStyle w:val="NoSpacing"/>
      </w:pPr>
      <w:r>
        <w:t xml:space="preserve">         10                      10                                                  10</w:t>
      </w: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  <w:r>
        <w:t>9. 44 kişilik bir otobüste koltukların 1 /4’ü boştur. Otobüsteki her yolcudan 5’er lira alındığına göre toplam kaç lira toplanmıştır?</w:t>
      </w:r>
    </w:p>
    <w:p w:rsidR="009524D1" w:rsidRDefault="009524D1" w:rsidP="00D730E7">
      <w:pPr>
        <w:pStyle w:val="NoSpacing"/>
      </w:pPr>
      <w:r>
        <w:t>a) 165                b) 145                 c) 135                 d) 125</w:t>
      </w: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  <w:r>
        <w:t>10. Paramın 2/5 ‘i ile oyuncak araba alınca 21 TL param kalıyor. Buna göre oyuncak araba kaç liradır?</w:t>
      </w:r>
    </w:p>
    <w:p w:rsidR="009524D1" w:rsidRDefault="009524D1" w:rsidP="00D730E7">
      <w:pPr>
        <w:pStyle w:val="NoSpacing"/>
      </w:pPr>
      <w:r>
        <w:t>a) 21               b) 12                     c) 14                    d) 28</w:t>
      </w: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  <w:r>
        <w:rPr>
          <w:noProof/>
          <w:lang w:eastAsia="tr-TR"/>
        </w:rPr>
        <w:pict>
          <v:shape id="_x0000_s1047" type="#_x0000_t32" style="position:absolute;margin-left:-15.35pt;margin-top:7.75pt;width:300pt;height:0;z-index:251665408" o:connectortype="straight" strokecolor="#00b050" strokeweight="2.5pt">
            <v:shadow color="#868686"/>
          </v:shape>
        </w:pict>
      </w:r>
    </w:p>
    <w:p w:rsidR="009524D1" w:rsidRDefault="009524D1" w:rsidP="00D730E7">
      <w:pPr>
        <w:pStyle w:val="NoSpacing"/>
      </w:pPr>
      <w:r>
        <w:t xml:space="preserve">11.  (  </w:t>
      </w:r>
      <w:r w:rsidRPr="00290A58">
        <w:rPr>
          <w:u w:val="single"/>
        </w:rPr>
        <w:t>10</w:t>
      </w:r>
      <w:r>
        <w:t xml:space="preserve"> -   </w:t>
      </w:r>
      <w:r w:rsidRPr="00290A58">
        <w:rPr>
          <w:u w:val="single"/>
        </w:rPr>
        <w:t>3</w:t>
      </w:r>
      <w:r>
        <w:t xml:space="preserve"> )  +  </w:t>
      </w:r>
      <w:r w:rsidRPr="00290A58">
        <w:rPr>
          <w:u w:val="single"/>
        </w:rPr>
        <w:t>1</w:t>
      </w:r>
      <w:r>
        <w:t xml:space="preserve">  işleminin sonucu kaçtır?</w:t>
      </w:r>
    </w:p>
    <w:p w:rsidR="009524D1" w:rsidRDefault="009524D1" w:rsidP="00D730E7">
      <w:pPr>
        <w:pStyle w:val="NoSpacing"/>
      </w:pPr>
      <w:r>
        <w:t xml:space="preserve">           12    12       3</w:t>
      </w: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  <w:r>
        <w:t xml:space="preserve">a) </w:t>
      </w:r>
      <w:r w:rsidRPr="00290A58">
        <w:rPr>
          <w:u w:val="single"/>
        </w:rPr>
        <w:t>4</w:t>
      </w:r>
      <w:r>
        <w:t xml:space="preserve">                  b) </w:t>
      </w:r>
      <w:r w:rsidRPr="00290A58">
        <w:rPr>
          <w:u w:val="single"/>
        </w:rPr>
        <w:t>8</w:t>
      </w:r>
      <w:r>
        <w:t xml:space="preserve">                     c) </w:t>
      </w:r>
      <w:r w:rsidRPr="00290A58">
        <w:rPr>
          <w:u w:val="single"/>
        </w:rPr>
        <w:t>9</w:t>
      </w:r>
      <w:r>
        <w:t xml:space="preserve">                    d) </w:t>
      </w:r>
      <w:r w:rsidRPr="00290A58">
        <w:rPr>
          <w:u w:val="single"/>
        </w:rPr>
        <w:t>11</w:t>
      </w:r>
    </w:p>
    <w:p w:rsidR="009524D1" w:rsidRDefault="009524D1" w:rsidP="00D730E7">
      <w:pPr>
        <w:pStyle w:val="NoSpacing"/>
      </w:pPr>
      <w:r>
        <w:t xml:space="preserve">    12                    12                       12                       12</w:t>
      </w: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</w:p>
    <w:p w:rsidR="009524D1" w:rsidRDefault="009524D1" w:rsidP="00D730E7">
      <w:pPr>
        <w:pStyle w:val="NoSpacing"/>
      </w:pPr>
      <w:r>
        <w:rPr>
          <w:noProof/>
          <w:lang w:eastAsia="tr-TR"/>
        </w:rPr>
        <w:pict>
          <v:shape id="_x0000_s1048" type="#_x0000_t32" style="position:absolute;margin-left:-15.35pt;margin-top:.15pt;width:300pt;height:0;z-index:251664384" o:connectortype="straight" strokecolor="#00b050" strokeweight="2.5pt">
            <v:shadow color="#868686"/>
          </v:shape>
        </w:pict>
      </w:r>
    </w:p>
    <w:p w:rsidR="009524D1" w:rsidRDefault="009524D1" w:rsidP="00D730E7">
      <w:pPr>
        <w:pStyle w:val="NoSpacing"/>
      </w:pPr>
      <w:r>
        <w:t xml:space="preserve">12. Kalemliğimdeki kırmızı kalemlerin siyah kalemlere oranı   2 /3 ‘tür. Kalemliğimde  toplam 15 kalem olduğuna göre kaç tane kırmızı kalem vardır? </w:t>
      </w:r>
    </w:p>
    <w:p w:rsidR="009524D1" w:rsidRDefault="009524D1" w:rsidP="00D730E7">
      <w:pPr>
        <w:pStyle w:val="NoSpacing"/>
      </w:pPr>
      <w:r>
        <w:rPr>
          <w:noProof/>
          <w:lang w:eastAsia="tr-TR"/>
        </w:rPr>
        <w:pict>
          <v:shape id="_x0000_s1049" type="#_x0000_t32" style="position:absolute;margin-left:-15.35pt;margin-top:122.7pt;width:300pt;height:0;z-index:251663360" o:connectortype="straight" strokecolor="#00b050" strokeweight="2.5pt">
            <v:shadow color="#868686"/>
          </v:shape>
        </w:pict>
      </w:r>
      <w:r>
        <w:t>a) 4               b) 6                   c) 5                      d) 3</w:t>
      </w:r>
    </w:p>
    <w:p w:rsidR="009524D1" w:rsidRDefault="009524D1" w:rsidP="00D730E7">
      <w:pPr>
        <w:pStyle w:val="NoSpacing"/>
      </w:pPr>
      <w:hyperlink r:id="rId10" w:history="1">
        <w:r>
          <w:rPr>
            <w:rStyle w:val="Hyperlink"/>
          </w:rPr>
          <w:t>www.sorubak.com</w:t>
        </w:r>
      </w:hyperlink>
    </w:p>
    <w:sectPr w:rsidR="009524D1" w:rsidSect="00D730E7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0E7"/>
    <w:rsid w:val="0006514E"/>
    <w:rsid w:val="00254A4F"/>
    <w:rsid w:val="00290A58"/>
    <w:rsid w:val="002F39C2"/>
    <w:rsid w:val="00312B2B"/>
    <w:rsid w:val="00403FFD"/>
    <w:rsid w:val="00460BF0"/>
    <w:rsid w:val="005602AF"/>
    <w:rsid w:val="0067780A"/>
    <w:rsid w:val="006A40F8"/>
    <w:rsid w:val="009434DA"/>
    <w:rsid w:val="009524D1"/>
    <w:rsid w:val="00992475"/>
    <w:rsid w:val="00A51EEB"/>
    <w:rsid w:val="00A55594"/>
    <w:rsid w:val="00C54967"/>
    <w:rsid w:val="00C85462"/>
    <w:rsid w:val="00CF52FD"/>
    <w:rsid w:val="00D02622"/>
    <w:rsid w:val="00D730E7"/>
    <w:rsid w:val="00D74A5D"/>
    <w:rsid w:val="00E15C64"/>
    <w:rsid w:val="00E51DBF"/>
    <w:rsid w:val="00F35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D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730E7"/>
    <w:rPr>
      <w:lang w:eastAsia="en-US"/>
    </w:rPr>
  </w:style>
  <w:style w:type="table" w:styleId="TableGrid">
    <w:name w:val="Table Grid"/>
    <w:basedOn w:val="TableNormal"/>
    <w:uiPriority w:val="99"/>
    <w:rsid w:val="00D730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35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5D9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5496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hyperlink" Target="http://www.sorubak.com/" TargetMode="External"/><Relationship Id="rId4" Type="http://schemas.openxmlformats.org/officeDocument/2006/relationships/image" Target="media/image1.w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1</Pages>
  <Words>421</Words>
  <Characters>2405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toshiba</dc:creator>
  <cp:keywords>www.sorubak.com</cp:keywords>
  <dc:description>www.sorubak.com</dc:description>
  <cp:lastModifiedBy>edanur</cp:lastModifiedBy>
  <cp:revision>10</cp:revision>
  <dcterms:created xsi:type="dcterms:W3CDTF">2012-02-12T10:49:00Z</dcterms:created>
  <dcterms:modified xsi:type="dcterms:W3CDTF">2012-11-15T19:53:00Z</dcterms:modified>
  <cp:category>www.sorubak.com</cp:category>
</cp:coreProperties>
</file>