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C72" w:rsidRDefault="00F17C72" w:rsidP="000F089B"/>
    <w:p w:rsidR="00F17C72" w:rsidRDefault="00F17C72" w:rsidP="000F089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4" o:spid="_x0000_s1026" type="#_x0000_t202" style="position:absolute;margin-left:-8.85pt;margin-top:-10.2pt;width:538.5pt;height:35.4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" strokeweight="2.5pt">
            <v:stroke linestyle="thinThin"/>
            <v:shadow on="t" opacity=".5" offset="3pt,3pt"/>
            <v:textbox>
              <w:txbxContent>
                <w:p w:rsidR="00F17C72" w:rsidRDefault="00F17C72" w:rsidP="000F089B">
                  <w:pPr>
                    <w:jc w:val="center"/>
                    <w:rPr>
                      <w:b/>
                    </w:rPr>
                  </w:pPr>
                  <w:r w:rsidRPr="002831AE">
                    <w:rPr>
                      <w:b/>
                    </w:rPr>
                    <w:t>201</w:t>
                  </w:r>
                  <w:r>
                    <w:rPr>
                      <w:b/>
                    </w:rPr>
                    <w:t>2</w:t>
                  </w:r>
                  <w:r w:rsidRPr="002831AE">
                    <w:rPr>
                      <w:b/>
                    </w:rPr>
                    <w:t>-201</w:t>
                  </w:r>
                  <w:r>
                    <w:rPr>
                      <w:b/>
                    </w:rPr>
                    <w:t>3</w:t>
                  </w:r>
                  <w:r w:rsidRPr="002831AE">
                    <w:rPr>
                      <w:b/>
                    </w:rPr>
                    <w:t xml:space="preserve"> EĞİTİM-ÖĞRETİM YILI </w:t>
                  </w:r>
                  <w:r>
                    <w:rPr>
                      <w:b/>
                    </w:rPr>
                    <w:t xml:space="preserve">..................... ORTAOKULU 5/A </w:t>
                  </w:r>
                  <w:r w:rsidRPr="002831AE">
                    <w:rPr>
                      <w:b/>
                    </w:rPr>
                    <w:t>SINIF</w:t>
                  </w:r>
                  <w:r>
                    <w:rPr>
                      <w:b/>
                    </w:rPr>
                    <w:t>I</w:t>
                  </w:r>
                  <w:r w:rsidRPr="002831AE">
                    <w:rPr>
                      <w:b/>
                    </w:rPr>
                    <w:t xml:space="preserve"> </w:t>
                  </w:r>
                </w:p>
                <w:p w:rsidR="00F17C72" w:rsidRPr="002831AE" w:rsidRDefault="00F17C72" w:rsidP="000F089B">
                  <w:pPr>
                    <w:jc w:val="center"/>
                    <w:rPr>
                      <w:b/>
                    </w:rPr>
                  </w:pPr>
                  <w:r w:rsidRPr="002831AE">
                    <w:rPr>
                      <w:b/>
                    </w:rPr>
                    <w:t xml:space="preserve">  MATEMATİK DERSİ </w:t>
                  </w:r>
                  <w:r>
                    <w:rPr>
                      <w:b/>
                    </w:rPr>
                    <w:t>1</w:t>
                  </w:r>
                  <w:r w:rsidRPr="002831AE">
                    <w:rPr>
                      <w:b/>
                    </w:rPr>
                    <w:t xml:space="preserve">. DÖNEM </w:t>
                  </w:r>
                  <w:r>
                    <w:rPr>
                      <w:b/>
                    </w:rPr>
                    <w:t>1</w:t>
                  </w:r>
                  <w:r w:rsidRPr="002831AE">
                    <w:rPr>
                      <w:b/>
                    </w:rPr>
                    <w:t>. YAZILI SINAVI</w:t>
                  </w:r>
                </w:p>
              </w:txbxContent>
            </v:textbox>
          </v:shape>
        </w:pict>
      </w:r>
    </w:p>
    <w:p w:rsidR="00F17C72" w:rsidRDefault="00F17C72" w:rsidP="000F089B"/>
    <w:p w:rsidR="00F17C72" w:rsidRDefault="00F17C72" w:rsidP="000F089B">
      <w:r>
        <w:rPr>
          <w:noProof/>
        </w:rPr>
        <w:pict>
          <v:shape id="Metin Kutusu 13" o:spid="_x0000_s1027" type="#_x0000_t202" style="position:absolute;margin-left:-8.85pt;margin-top:8.7pt;width:538.5pt;height:39.1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" strokeweight="2.5pt">
            <v:stroke linestyle="thinThin"/>
            <v:shadow on="t" opacity=".5" offset="3pt,3pt"/>
            <v:textbox>
              <w:txbxContent>
                <w:p w:rsidR="00F17C72" w:rsidRDefault="00F17C72" w:rsidP="00786503">
                  <w:pPr>
                    <w:tabs>
                      <w:tab w:val="left" w:pos="255"/>
                    </w:tabs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E61BE7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Ad-Soyad:  </w:t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>.....................................   .</w:t>
                  </w:r>
                  <w:r w:rsidRPr="002831A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No: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.........................</w:t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                                                </w:t>
                  </w:r>
                  <w:r w:rsidRPr="002831A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Tarih: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 xml:space="preserve">09 </w:t>
                  </w:r>
                  <w:r w:rsidRPr="002831AE"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.</w:t>
                  </w:r>
                  <w:r>
                    <w:rPr>
                      <w:rFonts w:ascii="Century Gothic" w:hAnsi="Century Gothic"/>
                      <w:b/>
                      <w:sz w:val="20"/>
                      <w:szCs w:val="20"/>
                    </w:rPr>
                    <w:t>11.2012</w:t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ab/>
                  </w:r>
                </w:p>
                <w:p w:rsidR="00F17C72" w:rsidRDefault="00F17C72" w:rsidP="000F089B">
                  <w:r>
                    <w:t xml:space="preserve">                 </w:t>
                  </w:r>
                </w:p>
              </w:txbxContent>
            </v:textbox>
          </v:shape>
        </w:pict>
      </w:r>
    </w:p>
    <w:p w:rsidR="00F17C72" w:rsidRDefault="00F17C72" w:rsidP="000F089B"/>
    <w:p w:rsidR="00F17C72" w:rsidRDefault="00F17C72" w:rsidP="000F089B">
      <w:r>
        <w:rPr>
          <w:noProof/>
        </w:rPr>
        <w:pict>
          <v:shape id="Metin Kutusu 12" o:spid="_x0000_s1028" type="#_x0000_t202" style="position:absolute;margin-left:356pt;margin-top:2.1pt;width:146.25pt;height:24.7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" strokecolor="white">
            <v:textbox>
              <w:txbxContent>
                <w:p w:rsidR="00F17C72" w:rsidRPr="006B4C3F" w:rsidRDefault="00F17C72" w:rsidP="000F089B">
                  <w:r w:rsidRPr="006B4C3F">
                    <w:rPr>
                      <w:b/>
                    </w:rPr>
                    <w:t>Puan</w:t>
                  </w:r>
                  <w:r w:rsidRPr="006B4C3F">
                    <w:t>:………………………</w:t>
                  </w:r>
                </w:p>
              </w:txbxContent>
            </v:textbox>
          </v:shape>
        </w:pict>
      </w:r>
    </w:p>
    <w:p w:rsidR="00F17C72" w:rsidRDefault="00F17C72" w:rsidP="000F089B"/>
    <w:tbl>
      <w:tblPr>
        <w:tblW w:w="10953" w:type="dxa"/>
        <w:tblInd w:w="-11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410"/>
        <w:gridCol w:w="6"/>
        <w:gridCol w:w="5367"/>
        <w:gridCol w:w="170"/>
      </w:tblGrid>
      <w:tr w:rsidR="00F17C72" w:rsidRPr="005227D5" w:rsidTr="003D4FD6">
        <w:trPr>
          <w:trHeight w:val="37"/>
        </w:trPr>
        <w:tc>
          <w:tcPr>
            <w:tcW w:w="10953" w:type="dxa"/>
            <w:gridSpan w:val="4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:rsidR="00F17C72" w:rsidRPr="005227D5" w:rsidRDefault="00F17C72" w:rsidP="00DD1D7B">
            <w:pPr>
              <w:rPr>
                <w:b/>
                <w:sz w:val="20"/>
                <w:szCs w:val="20"/>
              </w:rPr>
            </w:pPr>
          </w:p>
        </w:tc>
      </w:tr>
      <w:tr w:rsidR="00F17C72" w:rsidRPr="005227D5" w:rsidTr="003D4FD6">
        <w:trPr>
          <w:trHeight w:val="1413"/>
        </w:trPr>
        <w:tc>
          <w:tcPr>
            <w:tcW w:w="54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Pr="005227D5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Default="00F17C72" w:rsidP="00A60556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4" o:spid="_x0000_s1029" type="#_x0000_t75" alt="ThinkingSmiley" style="position:absolute;margin-left:219.95pt;margin-top:-5.1pt;width:41.7pt;height:45.2pt;z-index:-251662848;visibility:visible" wrapcoords="-386 0 -386 21240 21600 21240 21600 0 -386 0">
                  <v:imagedata r:id="rId5" o:title=""/>
                  <w10:wrap type="tight"/>
                </v:shape>
              </w:pict>
            </w:r>
            <w:r w:rsidRPr="00E72097">
              <w:rPr>
                <w:b/>
                <w:i/>
                <w:sz w:val="26"/>
                <w:szCs w:val="26"/>
              </w:rPr>
              <w:t>1)</w:t>
            </w:r>
            <w:r w:rsidRPr="00C03E2B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 Aşağıda verilen renkli alanların simetri doğrusuna göre simetriklerini çiziniz.</w:t>
            </w:r>
            <w:r>
              <w:rPr>
                <w:b/>
                <w:sz w:val="22"/>
                <w:szCs w:val="22"/>
              </w:rPr>
              <w:t xml:space="preserve"> (5Puan)</w:t>
            </w:r>
          </w:p>
          <w:p w:rsidR="00F17C72" w:rsidRPr="005227D5" w:rsidRDefault="00F17C72" w:rsidP="00A60556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pict>
                <v:shape id="Resim 20" o:spid="_x0000_s1030" type="#_x0000_t75" style="position:absolute;margin-left:15.5pt;margin-top:19.2pt;width:150.05pt;height:64.45pt;z-index:251658752;visibility:visible">
                  <v:imagedata r:id="rId6" o:title="" croptop="12812f" cropbottom="6898f" cropleft="44067f"/>
                </v:shape>
              </w:pict>
            </w:r>
          </w:p>
        </w:tc>
        <w:tc>
          <w:tcPr>
            <w:tcW w:w="5543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Pr="005227D5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Pr="004D1978" w:rsidRDefault="00F17C72" w:rsidP="004D1978">
            <w:pPr>
              <w:tabs>
                <w:tab w:val="center" w:pos="4536"/>
              </w:tabs>
              <w:rPr>
                <w:b/>
              </w:rPr>
            </w:pPr>
            <w:r w:rsidRPr="00E72097">
              <w:rPr>
                <w:b/>
                <w:i/>
                <w:sz w:val="26"/>
                <w:szCs w:val="26"/>
              </w:rPr>
              <w:t>2)</w:t>
            </w:r>
            <w:r w:rsidRPr="004276D7">
              <w:rPr>
                <w:b/>
                <w:sz w:val="22"/>
              </w:rPr>
              <w:t>Aşağıdaki geometrik şekillerden hangisinde yükseklik yanlış gösterilmiştir? (5 puan)</w:t>
            </w:r>
            <w:r>
              <w:rPr>
                <w:noProof/>
              </w:rPr>
              <w:pict>
                <v:shape id="Resim 15" o:spid="_x0000_s1031" type="#_x0000_t75" style="position:absolute;margin-left:-2.85pt;margin-top:41.55pt;width:270.4pt;height:96.25pt;z-index:251648512;visibility:visible;mso-position-horizontal-relative:margin;mso-position-vertical-relative:margin">
                  <v:imagedata r:id="rId7" o:title=""/>
                  <w10:wrap type="square" anchorx="margin" anchory="margin"/>
                </v:shape>
              </w:pict>
            </w:r>
          </w:p>
        </w:tc>
      </w:tr>
      <w:tr w:rsidR="00F17C72" w:rsidRPr="005227D5" w:rsidTr="003D4FD6">
        <w:trPr>
          <w:trHeight w:val="1681"/>
        </w:trPr>
        <w:tc>
          <w:tcPr>
            <w:tcW w:w="5416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Pr="005227D5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Pr="00786503" w:rsidRDefault="00F17C72" w:rsidP="00786503">
            <w:pPr>
              <w:rPr>
                <w:sz w:val="20"/>
                <w:szCs w:val="20"/>
              </w:rPr>
            </w:pPr>
            <w:r w:rsidRPr="00E72097">
              <w:rPr>
                <w:b/>
                <w:i/>
                <w:sz w:val="26"/>
                <w:szCs w:val="26"/>
              </w:rPr>
              <w:t>3)</w:t>
            </w:r>
            <w:r>
              <w:rPr>
                <w:b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Aşağıdaki denk kesirlerde boşlukları uygun sayılarla doldurunuz.</w:t>
            </w:r>
            <w:r w:rsidRPr="004276D7">
              <w:rPr>
                <w:b/>
                <w:sz w:val="22"/>
              </w:rPr>
              <w:t xml:space="preserve"> (5 puan)</w:t>
            </w:r>
          </w:p>
          <w:p w:rsidR="00F17C72" w:rsidRDefault="00F17C72" w:rsidP="00786503">
            <w:pPr>
              <w:rPr>
                <w:rFonts w:ascii="Verdana" w:hAnsi="Verdana"/>
                <w:sz w:val="20"/>
                <w:szCs w:val="20"/>
              </w:rPr>
            </w:pPr>
          </w:p>
          <w:p w:rsidR="00F17C72" w:rsidRDefault="00F17C72" w:rsidP="00786503">
            <w:r>
              <w:rPr>
                <w:rFonts w:ascii="Verdana" w:hAnsi="Verdana"/>
              </w:rPr>
              <w:t xml:space="preserve">         </w:t>
            </w:r>
            <w:r w:rsidRPr="00786503">
              <w:rPr>
                <w:rFonts w:ascii="Verdana" w:hAnsi="Verdana"/>
              </w:rPr>
              <w:t xml:space="preserve"> </w:t>
            </w:r>
            <w:r w:rsidRPr="00786503">
              <w:rPr>
                <w:rFonts w:ascii="Verdana" w:hAnsi="Verdana"/>
                <w:b/>
                <w:sz w:val="28"/>
                <w:szCs w:val="28"/>
              </w:rPr>
              <w:t>a)</w:t>
            </w:r>
            <w:r>
              <w:rPr>
                <w:b/>
                <w:sz w:val="28"/>
                <w:szCs w:val="28"/>
              </w:rPr>
              <w:t xml:space="preserve">   </w:t>
            </w:r>
            <w:r w:rsidRPr="00CF300E">
              <w:rPr>
                <w:position w:val="-24"/>
              </w:rPr>
              <w:object w:dxaOrig="240" w:dyaOrig="620">
                <v:shape id="_x0000_i1025" type="#_x0000_t75" style="width:15.75pt;height:40.5pt" o:ole="">
                  <v:imagedata r:id="rId8" o:title=""/>
                </v:shape>
                <o:OLEObject Type="Embed" ProgID="Equation.3" ShapeID="_x0000_i1025" DrawAspect="Content" ObjectID="_1414229889" r:id="rId9"/>
              </w:object>
            </w:r>
            <w:r>
              <w:t xml:space="preserve">  </w:t>
            </w:r>
            <w:r w:rsidRPr="00786503">
              <w:rPr>
                <w:sz w:val="28"/>
                <w:szCs w:val="28"/>
              </w:rPr>
              <w:t>=</w:t>
            </w:r>
            <w:r>
              <w:t xml:space="preserve">  </w:t>
            </w:r>
            <w:r w:rsidRPr="00CF300E">
              <w:rPr>
                <w:position w:val="-24"/>
              </w:rPr>
              <w:object w:dxaOrig="440" w:dyaOrig="620">
                <v:shape id="_x0000_i1026" type="#_x0000_t75" style="width:30pt;height:40.5pt" o:ole="">
                  <v:imagedata r:id="rId10" o:title=""/>
                </v:shape>
                <o:OLEObject Type="Embed" ProgID="Equation.3" ShapeID="_x0000_i1026" DrawAspect="Content" ObjectID="_1414229890" r:id="rId11"/>
              </w:object>
            </w:r>
          </w:p>
          <w:p w:rsidR="00F17C72" w:rsidRDefault="00F17C72" w:rsidP="00786503"/>
          <w:p w:rsidR="00F17C72" w:rsidRDefault="00F17C72" w:rsidP="00786503"/>
          <w:p w:rsidR="00F17C72" w:rsidRDefault="00F17C72" w:rsidP="00786503">
            <w:r w:rsidRPr="00786503">
              <w:rPr>
                <w:b/>
                <w:sz w:val="28"/>
                <w:szCs w:val="28"/>
              </w:rPr>
              <w:t xml:space="preserve">        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786503">
              <w:rPr>
                <w:b/>
                <w:sz w:val="28"/>
                <w:szCs w:val="28"/>
              </w:rPr>
              <w:t xml:space="preserve">  </w:t>
            </w:r>
            <w:r w:rsidRPr="00786503">
              <w:rPr>
                <w:rFonts w:ascii="Verdana" w:hAnsi="Verdana"/>
                <w:b/>
                <w:sz w:val="28"/>
                <w:szCs w:val="28"/>
              </w:rPr>
              <w:t>b)</w:t>
            </w:r>
            <w:r>
              <w:rPr>
                <w:rFonts w:ascii="Verdana" w:hAnsi="Verdana"/>
                <w:sz w:val="28"/>
                <w:szCs w:val="28"/>
              </w:rPr>
              <w:t xml:space="preserve"> </w:t>
            </w:r>
            <w:r w:rsidRPr="00786503">
              <w:rPr>
                <w:rFonts w:ascii="Verdana" w:hAnsi="Verdana"/>
              </w:rPr>
              <w:t xml:space="preserve"> </w:t>
            </w:r>
            <w:r w:rsidRPr="00CF300E">
              <w:rPr>
                <w:position w:val="-24"/>
              </w:rPr>
              <w:object w:dxaOrig="360" w:dyaOrig="620">
                <v:shape id="_x0000_i1027" type="#_x0000_t75" style="width:24.75pt;height:42pt" o:ole="">
                  <v:imagedata r:id="rId12" o:title=""/>
                </v:shape>
                <o:OLEObject Type="Embed" ProgID="Equation.3" ShapeID="_x0000_i1027" DrawAspect="Content" ObjectID="_1414229891" r:id="rId13"/>
              </w:object>
            </w:r>
            <w:r>
              <w:t xml:space="preserve">  </w:t>
            </w:r>
            <w:r w:rsidRPr="00786503">
              <w:rPr>
                <w:sz w:val="32"/>
                <w:szCs w:val="32"/>
              </w:rPr>
              <w:t xml:space="preserve">= </w:t>
            </w:r>
            <w:r>
              <w:rPr>
                <w:sz w:val="32"/>
                <w:szCs w:val="32"/>
              </w:rPr>
              <w:t xml:space="preserve">  </w:t>
            </w:r>
            <w:r w:rsidRPr="00661B02">
              <w:rPr>
                <w:position w:val="-24"/>
              </w:rPr>
              <w:object w:dxaOrig="440" w:dyaOrig="620">
                <v:shape id="_x0000_i1028" type="#_x0000_t75" style="width:30.75pt;height:42pt" o:ole="">
                  <v:imagedata r:id="rId14" o:title=""/>
                </v:shape>
                <o:OLEObject Type="Embed" ProgID="Equation.3" ShapeID="_x0000_i1028" DrawAspect="Content" ObjectID="_1414229892" r:id="rId15"/>
              </w:object>
            </w:r>
          </w:p>
        </w:tc>
        <w:tc>
          <w:tcPr>
            <w:tcW w:w="5537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Pr="00ED7E65" w:rsidRDefault="00F17C72" w:rsidP="00786503">
            <w:pPr>
              <w:rPr>
                <w:rFonts w:ascii="Verdana" w:hAnsi="Verdana"/>
                <w:i/>
                <w:sz w:val="20"/>
                <w:szCs w:val="20"/>
              </w:rPr>
            </w:pPr>
            <w:r w:rsidRPr="00ED7E65">
              <w:rPr>
                <w:rFonts w:ascii="Verdana" w:hAnsi="Verdana"/>
                <w:i/>
                <w:sz w:val="20"/>
                <w:szCs w:val="20"/>
              </w:rPr>
              <w:t xml:space="preserve"> </w:t>
            </w:r>
          </w:p>
          <w:p w:rsidR="00F17C72" w:rsidRDefault="00F17C72" w:rsidP="00786503">
            <w:pPr>
              <w:autoSpaceDE w:val="0"/>
              <w:autoSpaceDN w:val="0"/>
              <w:adjustRightInd w:val="0"/>
              <w:rPr>
                <w:rFonts w:ascii="Verdana" w:hAnsi="Verdana"/>
                <w:b/>
                <w:i/>
              </w:rPr>
            </w:pPr>
            <w:r w:rsidRPr="00ED7E65">
              <w:rPr>
                <w:rFonts w:ascii="Verdana" w:hAnsi="Verdana"/>
                <w:bCs/>
                <w:i/>
                <w:sz w:val="20"/>
                <w:szCs w:val="20"/>
              </w:rPr>
              <w:t>4)    Asağıda verilen birlesik kesirleri tam sayılı kesre ; tam sayılı kesirleri de birlesik kesre ceviriniz.</w:t>
            </w:r>
            <w:r w:rsidRPr="00ED7E65">
              <w:rPr>
                <w:rFonts w:ascii="Verdana" w:hAnsi="Verdana"/>
                <w:b/>
                <w:i/>
              </w:rPr>
              <w:t xml:space="preserve"> </w:t>
            </w:r>
          </w:p>
          <w:p w:rsidR="00F17C72" w:rsidRPr="00ED7E65" w:rsidRDefault="00F17C72" w:rsidP="00786503">
            <w:pPr>
              <w:autoSpaceDE w:val="0"/>
              <w:autoSpaceDN w:val="0"/>
              <w:adjustRightInd w:val="0"/>
              <w:rPr>
                <w:rFonts w:ascii="Verdana" w:hAnsi="Verdana"/>
                <w:bCs/>
                <w:i/>
              </w:rPr>
            </w:pPr>
            <w:r w:rsidRPr="00ED7E65">
              <w:rPr>
                <w:rFonts w:ascii="Verdana" w:hAnsi="Verdana"/>
                <w:b/>
                <w:i/>
              </w:rPr>
              <w:t xml:space="preserve">  </w:t>
            </w:r>
            <w:r w:rsidRPr="00791BCF">
              <w:rPr>
                <w:b/>
                <w:i/>
              </w:rPr>
              <w:t xml:space="preserve">(10 </w:t>
            </w:r>
            <w:r w:rsidRPr="00791BCF">
              <w:rPr>
                <w:b/>
                <w:sz w:val="22"/>
              </w:rPr>
              <w:t xml:space="preserve"> puan)</w:t>
            </w:r>
            <w:r w:rsidRPr="00791BCF">
              <w:rPr>
                <w:b/>
                <w:i/>
              </w:rPr>
              <w:t>)</w:t>
            </w:r>
          </w:p>
          <w:p w:rsidR="00F17C72" w:rsidRPr="00ED7E65" w:rsidRDefault="00F17C72" w:rsidP="00786503">
            <w:pPr>
              <w:autoSpaceDE w:val="0"/>
              <w:autoSpaceDN w:val="0"/>
              <w:adjustRightInd w:val="0"/>
              <w:ind w:left="360"/>
              <w:rPr>
                <w:rFonts w:ascii="Verdana" w:hAnsi="Verdana"/>
                <w:i/>
                <w:sz w:val="20"/>
                <w:szCs w:val="20"/>
              </w:rPr>
            </w:pPr>
          </w:p>
          <w:p w:rsidR="00F17C72" w:rsidRPr="00ED7E65" w:rsidRDefault="00F17C72" w:rsidP="00D648DA">
            <w:pPr>
              <w:ind w:left="540" w:hanging="540"/>
              <w:jc w:val="both"/>
              <w:rPr>
                <w:rFonts w:ascii="Verdana" w:hAnsi="Verdana"/>
                <w:i/>
                <w:sz w:val="20"/>
                <w:szCs w:val="20"/>
              </w:rPr>
            </w:pPr>
            <w:r>
              <w:rPr>
                <w:noProof/>
              </w:rPr>
              <w:pict>
                <v:shape id="_x0000_s1032" type="#_x0000_t202" style="position:absolute;left:0;text-align:left;margin-left:258pt;margin-top:3.75pt;width:18pt;height:238.5pt;z-index:251654656" stroked="f" strokeweight="2pt">
                  <v:stroke linestyle="thinThin"/>
                  <v:textbox style="mso-next-textbox:#_x0000_s1032">
                    <w:txbxContent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N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E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E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K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E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R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S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E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N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O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N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U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B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İ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Ç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E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R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S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İ</w:t>
                        </w:r>
                      </w:p>
                      <w:p w:rsidR="00F17C72" w:rsidRPr="00E927B3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</w:pPr>
                        <w:r w:rsidRPr="00E927B3">
                          <w:rPr>
                            <w:rFonts w:ascii="Verdana" w:hAnsi="Verdana"/>
                            <w:b/>
                            <w:sz w:val="16"/>
                            <w:szCs w:val="16"/>
                          </w:rPr>
                          <w:t>N</w:t>
                        </w:r>
                      </w:p>
                      <w:p w:rsidR="00F17C72" w:rsidRPr="00C90732" w:rsidRDefault="00F17C72" w:rsidP="00786503">
                        <w:pPr>
                          <w:jc w:val="center"/>
                          <w:rPr>
                            <w:rFonts w:ascii="Verdana" w:hAnsi="Verdana"/>
                            <w:b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</w:pict>
            </w:r>
            <w:r w:rsidRPr="00CB073B">
              <w:rPr>
                <w:rFonts w:ascii="Verdana" w:hAnsi="Verdana"/>
                <w:sz w:val="20"/>
                <w:szCs w:val="20"/>
              </w:rPr>
              <w:fldChar w:fldCharType="begin"/>
            </w:r>
            <w:r w:rsidRPr="00CB073B">
              <w:rPr>
                <w:rFonts w:ascii="Verdana" w:hAnsi="Verdana"/>
                <w:sz w:val="20"/>
                <w:szCs w:val="20"/>
              </w:rPr>
              <w:instrText xml:space="preserve"> QUOTE </w:instrText>
            </w:r>
            <w:r w:rsidRPr="00CB073B">
              <w:pict>
                <v:shape id="_x0000_i1029" type="#_x0000_t75" style="width:9.7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F089B&quot;/&gt;&lt;wsp:rsid wsp:val=&quot;00037ECE&quot;/&gt;&lt;wsp:rsid wsp:val=&quot;000653F7&quot;/&gt;&lt;wsp:rsid wsp:val=&quot;000F089B&quot;/&gt;&lt;wsp:rsid wsp:val=&quot;00166D38&quot;/&gt;&lt;wsp:rsid wsp:val=&quot;001D41A4&quot;/&gt;&lt;wsp:rsid wsp:val=&quot;002164C9&quot;/&gt;&lt;wsp:rsid wsp:val=&quot;002B6A5F&quot;/&gt;&lt;wsp:rsid wsp:val=&quot;00365EDA&quot;/&gt;&lt;wsp:rsid wsp:val=&quot;00396129&quot;/&gt;&lt;wsp:rsid wsp:val=&quot;003A2F34&quot;/&gt;&lt;wsp:rsid wsp:val=&quot;003D4FD6&quot;/&gt;&lt;wsp:rsid wsp:val=&quot;004276D7&quot;/&gt;&lt;wsp:rsid wsp:val=&quot;00433BC8&quot;/&gt;&lt;wsp:rsid wsp:val=&quot;00442FC6&quot;/&gt;&lt;wsp:rsid wsp:val=&quot;00446FC4&quot;/&gt;&lt;wsp:rsid wsp:val=&quot;004C3BD8&quot;/&gt;&lt;wsp:rsid wsp:val=&quot;004D1978&quot;/&gt;&lt;wsp:rsid wsp:val=&quot;00504831&quot;/&gt;&lt;wsp:rsid wsp:val=&quot;005A1240&quot;/&gt;&lt;wsp:rsid wsp:val=&quot;006261A8&quot;/&gt;&lt;wsp:rsid wsp:val=&quot;0063418E&quot;/&gt;&lt;wsp:rsid wsp:val=&quot;00682000&quot;/&gt;&lt;wsp:rsid wsp:val=&quot;006B4C3F&quot;/&gt;&lt;wsp:rsid wsp:val=&quot;006C673C&quot;/&gt;&lt;wsp:rsid wsp:val=&quot;00775380&quot;/&gt;&lt;wsp:rsid wsp:val=&quot;00786503&quot;/&gt;&lt;wsp:rsid wsp:val=&quot;00791BCF&quot;/&gt;&lt;wsp:rsid wsp:val=&quot;009F1FAB&quot;/&gt;&lt;wsp:rsid wsp:val=&quot;00A60556&quot;/&gt;&lt;wsp:rsid wsp:val=&quot;00A64667&quot;/&gt;&lt;wsp:rsid wsp:val=&quot;00AD4550&quot;/&gt;&lt;wsp:rsid wsp:val=&quot;00BE57A8&quot;/&gt;&lt;wsp:rsid wsp:val=&quot;00C03E2B&quot;/&gt;&lt;wsp:rsid wsp:val=&quot;00C14058&quot;/&gt;&lt;wsp:rsid wsp:val=&quot;00CA5483&quot;/&gt;&lt;wsp:rsid wsp:val=&quot;00CB073B&quot;/&gt;&lt;wsp:rsid wsp:val=&quot;00D648DA&quot;/&gt;&lt;wsp:rsid wsp:val=&quot;00D7161D&quot;/&gt;&lt;wsp:rsid wsp:val=&quot;00DA158F&quot;/&gt;&lt;wsp:rsid wsp:val=&quot;00DC1E29&quot;/&gt;&lt;wsp:rsid wsp:val=&quot;00DD1D7B&quot;/&gt;&lt;wsp:rsid wsp:val=&quot;00E72097&quot;/&gt;&lt;wsp:rsid wsp:val=&quot;00E90817&quot;/&gt;&lt;wsp:rsid wsp:val=&quot;00EB7EBC&quot;/&gt;&lt;wsp:rsid wsp:val=&quot;00ED0B30&quot;/&gt;&lt;wsp:rsid wsp:val=&quot;00ED7E65&quot;/&gt;&lt;wsp:rsid wsp:val=&quot;00F308A9&quot;/&gt;&lt;wsp:rsid wsp:val=&quot;00F94C02&quot;/&gt;&lt;/wsp:rsids&gt;&lt;/w:docPr&gt;&lt;w:body&gt;&lt;w:p wsp:rsidR=&quot;00000000&quot; wsp:rsidRDefault=&quot;00396129&quot;&gt;&lt;m:oMathPara&gt;&lt;m:oMath&gt;&lt;m:r&gt;&lt;w:rPr&gt;&lt;w:rFonts w:ascii=&quot;Cambria Math&quot; w:h-ansi=&quot;Cambria Math&quot;/&gt;&lt;wx:font wx:val=&quot;Cambria Math&quot;/&gt;&lt;w:i/&gt;&lt;/w:rPr&gt;&lt;m:t&gt;  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6" o:title="" chromakey="white"/>
                </v:shape>
              </w:pict>
            </w:r>
            <w:r w:rsidRPr="00CB073B">
              <w:rPr>
                <w:rFonts w:ascii="Verdana" w:hAnsi="Verdana"/>
                <w:sz w:val="20"/>
                <w:szCs w:val="20"/>
              </w:rPr>
              <w:instrText xml:space="preserve"> </w:instrText>
            </w:r>
            <w:r w:rsidRPr="00CB073B">
              <w:rPr>
                <w:rFonts w:ascii="Verdana" w:hAnsi="Verdana"/>
                <w:sz w:val="20"/>
                <w:szCs w:val="20"/>
              </w:rPr>
              <w:fldChar w:fldCharType="separate"/>
            </w:r>
            <w:r w:rsidRPr="00CB073B">
              <w:pict>
                <v:shape id="_x0000_i1030" type="#_x0000_t75" style="width:9.7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F089B&quot;/&gt;&lt;wsp:rsid wsp:val=&quot;00037ECE&quot;/&gt;&lt;wsp:rsid wsp:val=&quot;000653F7&quot;/&gt;&lt;wsp:rsid wsp:val=&quot;000F089B&quot;/&gt;&lt;wsp:rsid wsp:val=&quot;00166D38&quot;/&gt;&lt;wsp:rsid wsp:val=&quot;001D41A4&quot;/&gt;&lt;wsp:rsid wsp:val=&quot;002164C9&quot;/&gt;&lt;wsp:rsid wsp:val=&quot;002B6A5F&quot;/&gt;&lt;wsp:rsid wsp:val=&quot;00365EDA&quot;/&gt;&lt;wsp:rsid wsp:val=&quot;00396129&quot;/&gt;&lt;wsp:rsid wsp:val=&quot;003A2F34&quot;/&gt;&lt;wsp:rsid wsp:val=&quot;003D4FD6&quot;/&gt;&lt;wsp:rsid wsp:val=&quot;004276D7&quot;/&gt;&lt;wsp:rsid wsp:val=&quot;00433BC8&quot;/&gt;&lt;wsp:rsid wsp:val=&quot;00442FC6&quot;/&gt;&lt;wsp:rsid wsp:val=&quot;00446FC4&quot;/&gt;&lt;wsp:rsid wsp:val=&quot;004C3BD8&quot;/&gt;&lt;wsp:rsid wsp:val=&quot;004D1978&quot;/&gt;&lt;wsp:rsid wsp:val=&quot;00504831&quot;/&gt;&lt;wsp:rsid wsp:val=&quot;005A1240&quot;/&gt;&lt;wsp:rsid wsp:val=&quot;006261A8&quot;/&gt;&lt;wsp:rsid wsp:val=&quot;0063418E&quot;/&gt;&lt;wsp:rsid wsp:val=&quot;00682000&quot;/&gt;&lt;wsp:rsid wsp:val=&quot;006B4C3F&quot;/&gt;&lt;wsp:rsid wsp:val=&quot;006C673C&quot;/&gt;&lt;wsp:rsid wsp:val=&quot;00775380&quot;/&gt;&lt;wsp:rsid wsp:val=&quot;00786503&quot;/&gt;&lt;wsp:rsid wsp:val=&quot;00791BCF&quot;/&gt;&lt;wsp:rsid wsp:val=&quot;009F1FAB&quot;/&gt;&lt;wsp:rsid wsp:val=&quot;00A60556&quot;/&gt;&lt;wsp:rsid wsp:val=&quot;00A64667&quot;/&gt;&lt;wsp:rsid wsp:val=&quot;00AD4550&quot;/&gt;&lt;wsp:rsid wsp:val=&quot;00BE57A8&quot;/&gt;&lt;wsp:rsid wsp:val=&quot;00C03E2B&quot;/&gt;&lt;wsp:rsid wsp:val=&quot;00C14058&quot;/&gt;&lt;wsp:rsid wsp:val=&quot;00CA5483&quot;/&gt;&lt;wsp:rsid wsp:val=&quot;00CB073B&quot;/&gt;&lt;wsp:rsid wsp:val=&quot;00D648DA&quot;/&gt;&lt;wsp:rsid wsp:val=&quot;00D7161D&quot;/&gt;&lt;wsp:rsid wsp:val=&quot;00DA158F&quot;/&gt;&lt;wsp:rsid wsp:val=&quot;00DC1E29&quot;/&gt;&lt;wsp:rsid wsp:val=&quot;00DD1D7B&quot;/&gt;&lt;wsp:rsid wsp:val=&quot;00E72097&quot;/&gt;&lt;wsp:rsid wsp:val=&quot;00E90817&quot;/&gt;&lt;wsp:rsid wsp:val=&quot;00EB7EBC&quot;/&gt;&lt;wsp:rsid wsp:val=&quot;00ED0B30&quot;/&gt;&lt;wsp:rsid wsp:val=&quot;00ED7E65&quot;/&gt;&lt;wsp:rsid wsp:val=&quot;00F308A9&quot;/&gt;&lt;wsp:rsid wsp:val=&quot;00F94C02&quot;/&gt;&lt;/wsp:rsids&gt;&lt;/w:docPr&gt;&lt;w:body&gt;&lt;w:p wsp:rsidR=&quot;00000000&quot; wsp:rsidRDefault=&quot;00396129&quot;&gt;&lt;m:oMathPara&gt;&lt;m:oMath&gt;&lt;m:r&gt;&lt;w:rPr&gt;&lt;w:rFonts w:ascii=&quot;Cambria Math&quot; w:h-ansi=&quot;Cambria Math&quot;/&gt;&lt;wx:font wx:val=&quot;Cambria Math&quot;/&gt;&lt;w:i/&gt;&lt;/w:rPr&gt;&lt;m:t&gt;  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<v:imagedata r:id="rId16" o:title="" chromakey="white"/>
                </v:shape>
              </w:pict>
            </w:r>
            <w:r w:rsidRPr="00CB073B">
              <w:rPr>
                <w:rFonts w:ascii="Verdana" w:hAnsi="Verdana"/>
                <w:sz w:val="20"/>
                <w:szCs w:val="20"/>
              </w:rPr>
              <w:fldChar w:fldCharType="end"/>
            </w:r>
            <w:r w:rsidRPr="00ED7E65">
              <w:rPr>
                <w:rFonts w:ascii="Verdana" w:hAnsi="Verdana"/>
                <w:i/>
                <w:sz w:val="20"/>
                <w:szCs w:val="20"/>
              </w:rPr>
              <w:tab/>
            </w:r>
            <w:r w:rsidRPr="00ED7E65">
              <w:rPr>
                <w:i/>
                <w:position w:val="-24"/>
              </w:rPr>
              <w:object w:dxaOrig="520" w:dyaOrig="620">
                <v:shape id="_x0000_i1031" type="#_x0000_t75" style="width:33.75pt;height:40.5pt" o:ole="">
                  <v:imagedata r:id="rId17" o:title=""/>
                </v:shape>
                <o:OLEObject Type="Embed" ProgID="Equation.3" ShapeID="_x0000_i1031" DrawAspect="Content" ObjectID="_1414229893" r:id="rId18"/>
              </w:object>
            </w:r>
            <w:r w:rsidRPr="00ED7E65">
              <w:rPr>
                <w:rFonts w:ascii="Verdana" w:hAnsi="Verdana"/>
                <w:i/>
                <w:sz w:val="20"/>
                <w:szCs w:val="20"/>
              </w:rPr>
              <w:tab/>
            </w:r>
            <w:r w:rsidRPr="00ED7E65">
              <w:rPr>
                <w:rFonts w:ascii="Verdana" w:hAnsi="Verdana"/>
                <w:i/>
                <w:sz w:val="20"/>
                <w:szCs w:val="20"/>
              </w:rPr>
              <w:tab/>
              <w:t xml:space="preserve">             </w:t>
            </w:r>
            <w:r w:rsidRPr="00ED7E65">
              <w:rPr>
                <w:i/>
                <w:position w:val="-24"/>
              </w:rPr>
              <w:object w:dxaOrig="540" w:dyaOrig="620">
                <v:shape id="_x0000_i1032" type="#_x0000_t75" style="width:36pt;height:40.5pt" o:ole="">
                  <v:imagedata r:id="rId19" o:title=""/>
                </v:shape>
                <o:OLEObject Type="Embed" ProgID="Equation.3" ShapeID="_x0000_i1032" DrawAspect="Content" ObjectID="_1414229894" r:id="rId20"/>
              </w:object>
            </w:r>
          </w:p>
          <w:p w:rsidR="00F17C72" w:rsidRPr="00ED7E65" w:rsidRDefault="00F17C72" w:rsidP="00ED7E65">
            <w:pPr>
              <w:ind w:left="540" w:hanging="540"/>
              <w:jc w:val="both"/>
              <w:rPr>
                <w:i/>
              </w:rPr>
            </w:pPr>
            <w:r>
              <w:rPr>
                <w:noProof/>
              </w:rPr>
              <w:pict>
                <v:shape id="_x0000_s1033" type="#_x0000_t202" style="position:absolute;left:0;text-align:left;margin-left:121.75pt;margin-top:21.7pt;width:48pt;height:55pt;z-index:251656704" strokecolor="white">
                  <v:textbox style="mso-next-textbox:#_x0000_s1033">
                    <w:txbxContent>
                      <w:p w:rsidR="00F17C72" w:rsidRDefault="00F17C72"/>
                    </w:txbxContent>
                  </v:textbox>
                </v:shape>
              </w:pict>
            </w:r>
            <w:r w:rsidRPr="00ED7E65">
              <w:rPr>
                <w:i/>
              </w:rPr>
              <w:t xml:space="preserve">                            </w:t>
            </w:r>
            <w:r w:rsidRPr="00ED7E65">
              <w:rPr>
                <w:i/>
                <w:position w:val="-24"/>
              </w:rPr>
              <w:object w:dxaOrig="540" w:dyaOrig="620">
                <v:shape id="_x0000_i1033" type="#_x0000_t75" style="width:36pt;height:33.75pt" o:ole="">
                  <v:imagedata r:id="rId21" o:title=""/>
                </v:shape>
                <o:OLEObject Type="Embed" ProgID="Equation.3" ShapeID="_x0000_i1033" DrawAspect="Content" ObjectID="_1414229895" r:id="rId22"/>
              </w:object>
            </w:r>
          </w:p>
          <w:p w:rsidR="00F17C72" w:rsidRPr="00ED7E65" w:rsidRDefault="00F17C72" w:rsidP="00ED7E65">
            <w:pPr>
              <w:jc w:val="both"/>
              <w:rPr>
                <w:rFonts w:ascii="Verdana" w:hAnsi="Verdana"/>
                <w:i/>
                <w:sz w:val="20"/>
                <w:szCs w:val="20"/>
              </w:rPr>
            </w:pPr>
            <w:r>
              <w:rPr>
                <w:noProof/>
              </w:rPr>
              <w:pict>
                <v:shape id="Resim 13" o:spid="_x0000_s1034" type="#_x0000_t75" style="position:absolute;left:0;text-align:left;margin-left:120pt;margin-top:-.3pt;width:60pt;height:38.55pt;z-index:-251660800;visibility:visible">
                  <v:imagedata r:id="rId23" o:title="" croptop="37155f" cropbottom="21559f" cropleft="13330f" cropright="45541f" gain="1.5625"/>
                </v:shape>
              </w:pict>
            </w:r>
            <w:r w:rsidRPr="00ED7E65">
              <w:rPr>
                <w:i/>
              </w:rPr>
              <w:t xml:space="preserve">      </w:t>
            </w:r>
            <w:r w:rsidRPr="00ED7E65">
              <w:rPr>
                <w:i/>
                <w:position w:val="-24"/>
              </w:rPr>
              <w:object w:dxaOrig="560" w:dyaOrig="620">
                <v:shape id="_x0000_i1034" type="#_x0000_t75" style="width:36.75pt;height:40.5pt" o:ole="">
                  <v:imagedata r:id="rId24" o:title=""/>
                </v:shape>
                <o:OLEObject Type="Embed" ProgID="Equation.3" ShapeID="_x0000_i1034" DrawAspect="Content" ObjectID="_1414229896" r:id="rId25"/>
              </w:object>
            </w:r>
            <w:r>
              <w:rPr>
                <w:i/>
              </w:rPr>
              <w:t xml:space="preserve">    </w:t>
            </w:r>
            <w:r w:rsidRPr="00ED7E65">
              <w:rPr>
                <w:i/>
              </w:rPr>
              <w:t xml:space="preserve"> </w:t>
            </w:r>
            <w:r>
              <w:rPr>
                <w:i/>
              </w:rPr>
              <w:t xml:space="preserve">                             </w:t>
            </w:r>
            <w:r w:rsidRPr="00ED7E65">
              <w:rPr>
                <w:i/>
                <w:position w:val="-24"/>
              </w:rPr>
              <w:object w:dxaOrig="560" w:dyaOrig="620">
                <v:shape id="_x0000_i1035" type="#_x0000_t75" style="width:51pt;height:45pt" o:ole="">
                  <v:imagedata r:id="rId26" o:title=""/>
                </v:shape>
                <o:OLEObject Type="Embed" ProgID="Equation.3" ShapeID="_x0000_i1035" DrawAspect="Content" ObjectID="_1414229897" r:id="rId27"/>
              </w:object>
            </w:r>
          </w:p>
        </w:tc>
      </w:tr>
      <w:tr w:rsidR="00F17C72" w:rsidRPr="005227D5" w:rsidTr="003D4FD6">
        <w:trPr>
          <w:trHeight w:val="1191"/>
        </w:trPr>
        <w:tc>
          <w:tcPr>
            <w:tcW w:w="541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F17C72" w:rsidRPr="005227D5" w:rsidRDefault="00F17C72" w:rsidP="009A4B66">
            <w:pPr>
              <w:rPr>
                <w:b/>
                <w:szCs w:val="20"/>
              </w:rPr>
            </w:pPr>
          </w:p>
          <w:p w:rsidR="00F17C72" w:rsidRPr="00786503" w:rsidRDefault="00F17C72" w:rsidP="00791BCF">
            <w:pPr>
              <w:rPr>
                <w:sz w:val="20"/>
                <w:szCs w:val="20"/>
              </w:rPr>
            </w:pPr>
            <w:r w:rsidRPr="00E72097">
              <w:rPr>
                <w:b/>
                <w:i/>
                <w:sz w:val="26"/>
                <w:szCs w:val="26"/>
              </w:rPr>
              <w:t>4)</w:t>
            </w:r>
            <w:r w:rsidRPr="00775380">
              <w:rPr>
                <w:b/>
                <w:sz w:val="22"/>
              </w:rPr>
              <w:t>Aşağıdaki ifadelerin doğru olanlarının başına (D) yanlış olanlarının başına (Y) koyunuz.</w:t>
            </w:r>
            <w:r>
              <w:rPr>
                <w:b/>
                <w:sz w:val="22"/>
              </w:rPr>
              <w:t xml:space="preserve"> </w:t>
            </w:r>
            <w:r w:rsidRPr="004276D7">
              <w:rPr>
                <w:b/>
                <w:sz w:val="22"/>
              </w:rPr>
              <w:t>(5 puan)</w:t>
            </w:r>
          </w:p>
          <w:p w:rsidR="00F17C72" w:rsidRDefault="00F17C72" w:rsidP="000F089B">
            <w:pPr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Pr="000653F7" w:rsidRDefault="00F17C72" w:rsidP="009A4B66">
            <w:pPr>
              <w:rPr>
                <w:sz w:val="20"/>
                <w:szCs w:val="20"/>
              </w:rPr>
            </w:pPr>
            <w:r w:rsidRPr="000653F7">
              <w:rPr>
                <w:sz w:val="20"/>
                <w:szCs w:val="20"/>
              </w:rPr>
              <w:t>…</w:t>
            </w:r>
            <w:r>
              <w:rPr>
                <w:sz w:val="20"/>
                <w:szCs w:val="20"/>
              </w:rPr>
              <w:t>.....</w:t>
            </w:r>
            <w:r w:rsidRPr="000653F7">
              <w:rPr>
                <w:sz w:val="20"/>
                <w:szCs w:val="20"/>
              </w:rPr>
              <w:t>Atatürk Geometri adlı bir kitap yazmıştır.</w:t>
            </w:r>
          </w:p>
          <w:p w:rsidR="00F17C72" w:rsidRPr="00775380" w:rsidRDefault="00F17C72" w:rsidP="009A4B66">
            <w:pPr>
              <w:rPr>
                <w:sz w:val="20"/>
                <w:szCs w:val="20"/>
              </w:rPr>
            </w:pPr>
            <w:r w:rsidRPr="00775380">
              <w:rPr>
                <w:sz w:val="20"/>
                <w:szCs w:val="20"/>
              </w:rPr>
              <w:t>…</w:t>
            </w:r>
            <w:r>
              <w:rPr>
                <w:sz w:val="20"/>
                <w:szCs w:val="20"/>
              </w:rPr>
              <w:t>… Geniş açılı bir üçgen aynı zamanda  eşkenar  üçgen olabilir.</w:t>
            </w:r>
          </w:p>
          <w:p w:rsidR="00F17C72" w:rsidRPr="000653F7" w:rsidRDefault="00F17C72" w:rsidP="009A4B66">
            <w:pPr>
              <w:rPr>
                <w:sz w:val="20"/>
                <w:szCs w:val="20"/>
              </w:rPr>
            </w:pPr>
            <w:r w:rsidRPr="000653F7">
              <w:rPr>
                <w:sz w:val="20"/>
                <w:szCs w:val="20"/>
              </w:rPr>
              <w:t>……</w:t>
            </w:r>
            <w:r>
              <w:rPr>
                <w:sz w:val="20"/>
                <w:szCs w:val="20"/>
              </w:rPr>
              <w:t>.</w:t>
            </w:r>
            <w:r w:rsidRPr="000653F7">
              <w:rPr>
                <w:sz w:val="20"/>
                <w:szCs w:val="20"/>
              </w:rPr>
              <w:t>Eşkenar üçgen bir düzgün çokgendir.</w:t>
            </w:r>
          </w:p>
          <w:p w:rsidR="00F17C72" w:rsidRPr="000653F7" w:rsidRDefault="00F17C72" w:rsidP="009A4B66">
            <w:pPr>
              <w:rPr>
                <w:sz w:val="20"/>
                <w:szCs w:val="20"/>
              </w:rPr>
            </w:pPr>
            <w:r w:rsidRPr="000653F7">
              <w:rPr>
                <w:sz w:val="20"/>
                <w:szCs w:val="20"/>
              </w:rPr>
              <w:t>…</w:t>
            </w:r>
            <w:r>
              <w:rPr>
                <w:sz w:val="20"/>
                <w:szCs w:val="20"/>
              </w:rPr>
              <w:t>….Ç</w:t>
            </w:r>
            <w:r w:rsidRPr="000653F7">
              <w:rPr>
                <w:sz w:val="20"/>
                <w:szCs w:val="20"/>
              </w:rPr>
              <w:t>ember çapı  r ile gösterilir.</w:t>
            </w:r>
          </w:p>
          <w:p w:rsidR="00F17C72" w:rsidRPr="000653F7" w:rsidRDefault="00F17C72" w:rsidP="009A4B66">
            <w:pPr>
              <w:rPr>
                <w:sz w:val="20"/>
                <w:szCs w:val="20"/>
              </w:rPr>
            </w:pPr>
            <w:r w:rsidRPr="000653F7">
              <w:rPr>
                <w:sz w:val="20"/>
                <w:szCs w:val="20"/>
              </w:rPr>
              <w:t>…….Süsleme yaparken çokgenler arasında boşluk kalmamalı ve şekiller üstüste gelmemelidir.</w:t>
            </w:r>
          </w:p>
          <w:p w:rsidR="00F17C72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Pr="005227D5" w:rsidRDefault="00F17C72" w:rsidP="009A4B66">
            <w:pPr>
              <w:rPr>
                <w:b/>
                <w:sz w:val="20"/>
                <w:szCs w:val="20"/>
              </w:rPr>
            </w:pPr>
          </w:p>
        </w:tc>
        <w:tc>
          <w:tcPr>
            <w:tcW w:w="5543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F17C72" w:rsidRPr="005227D5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Default="00F17C72" w:rsidP="000F089B">
            <w:pPr>
              <w:rPr>
                <w:b/>
              </w:rPr>
            </w:pPr>
            <w:r w:rsidRPr="00E72097">
              <w:rPr>
                <w:b/>
                <w:i/>
                <w:sz w:val="26"/>
                <w:szCs w:val="26"/>
              </w:rPr>
              <w:t>5)</w:t>
            </w:r>
            <w:r>
              <w:rPr>
                <w:b/>
                <w:sz w:val="22"/>
                <w:szCs w:val="22"/>
              </w:rPr>
              <w:t>Verilen örüntüleri 2 adım daha devam ettirerek kuralını yazınız. (10 Puan)</w:t>
            </w:r>
          </w:p>
          <w:p w:rsidR="00F17C72" w:rsidRPr="001D41A4" w:rsidRDefault="00F17C72" w:rsidP="000F089B"/>
          <w:p w:rsidR="00F17C72" w:rsidRPr="001D41A4" w:rsidRDefault="00F17C72" w:rsidP="000653F7">
            <w:r w:rsidRPr="001D41A4">
              <w:rPr>
                <w:b/>
                <w:sz w:val="22"/>
                <w:szCs w:val="22"/>
              </w:rPr>
              <w:t xml:space="preserve">a) </w:t>
            </w:r>
            <w:r w:rsidRPr="001D41A4">
              <w:rPr>
                <w:sz w:val="22"/>
                <w:szCs w:val="22"/>
              </w:rPr>
              <w:t xml:space="preserve">5, 8, 11, 14, 17, 20,……....,    ……......, </w:t>
            </w:r>
          </w:p>
          <w:p w:rsidR="00F17C72" w:rsidRPr="001D41A4" w:rsidRDefault="00F17C72" w:rsidP="000653F7">
            <w:r w:rsidRPr="001D41A4">
              <w:rPr>
                <w:sz w:val="22"/>
                <w:szCs w:val="22"/>
              </w:rPr>
              <w:t>Örüntününkuralı:…………………..………………</w:t>
            </w:r>
          </w:p>
          <w:p w:rsidR="00F17C72" w:rsidRPr="001D41A4" w:rsidRDefault="00F17C72" w:rsidP="000653F7"/>
          <w:p w:rsidR="00F17C72" w:rsidRPr="001D41A4" w:rsidRDefault="00F17C72" w:rsidP="000653F7"/>
          <w:p w:rsidR="00F17C72" w:rsidRPr="001D41A4" w:rsidRDefault="00F17C72" w:rsidP="000653F7"/>
          <w:p w:rsidR="00F17C72" w:rsidRPr="001D41A4" w:rsidRDefault="00F17C72" w:rsidP="000653F7">
            <w:r w:rsidRPr="001D41A4">
              <w:rPr>
                <w:b/>
                <w:sz w:val="22"/>
                <w:szCs w:val="22"/>
              </w:rPr>
              <w:t>b)</w:t>
            </w:r>
            <w:r w:rsidRPr="001D41A4">
              <w:rPr>
                <w:sz w:val="22"/>
                <w:szCs w:val="22"/>
              </w:rPr>
              <w:t xml:space="preserve">  3, 5, 9, 17,……...,   …............</w:t>
            </w:r>
          </w:p>
          <w:p w:rsidR="00F17C72" w:rsidRPr="000653F7" w:rsidRDefault="00F17C72" w:rsidP="000F089B">
            <w:pPr>
              <w:rPr>
                <w:sz w:val="20"/>
                <w:szCs w:val="20"/>
              </w:rPr>
            </w:pPr>
            <w:r w:rsidRPr="001D41A4">
              <w:rPr>
                <w:sz w:val="22"/>
                <w:szCs w:val="22"/>
              </w:rPr>
              <w:t xml:space="preserve"> Örüntünün kuralı:..……………………………………</w:t>
            </w:r>
          </w:p>
        </w:tc>
      </w:tr>
      <w:tr w:rsidR="00F17C72" w:rsidRPr="005227D5" w:rsidTr="003D4FD6">
        <w:trPr>
          <w:trHeight w:val="1400"/>
        </w:trPr>
        <w:tc>
          <w:tcPr>
            <w:tcW w:w="541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2B6A5F">
            <w:pPr>
              <w:rPr>
                <w:b/>
                <w:i/>
                <w:sz w:val="26"/>
                <w:szCs w:val="26"/>
              </w:rPr>
            </w:pPr>
          </w:p>
          <w:p w:rsidR="00F17C72" w:rsidRPr="00CA5483" w:rsidRDefault="00F17C72" w:rsidP="004D1978">
            <w:pPr>
              <w:rPr>
                <w:sz w:val="20"/>
                <w:szCs w:val="20"/>
              </w:rPr>
            </w:pPr>
            <w:r w:rsidRPr="00E72097">
              <w:rPr>
                <w:b/>
                <w:i/>
                <w:sz w:val="26"/>
                <w:szCs w:val="26"/>
              </w:rPr>
              <w:t>6)</w:t>
            </w:r>
            <w:r w:rsidRPr="004276D7">
              <w:rPr>
                <w:b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        </w:t>
            </w:r>
            <w:r w:rsidRPr="004276D7">
              <w:rPr>
                <w:b/>
                <w:sz w:val="22"/>
              </w:rPr>
              <w:t>(5 puan)</w:t>
            </w:r>
          </w:p>
          <w:p w:rsidR="00F17C72" w:rsidRPr="00CA5483" w:rsidRDefault="00F17C72" w:rsidP="00CA5483">
            <w:pPr>
              <w:rPr>
                <w:sz w:val="20"/>
                <w:szCs w:val="20"/>
              </w:rPr>
            </w:pPr>
            <w:r w:rsidRPr="00CB073B">
              <w:rPr>
                <w:rFonts w:ascii="Arial" w:hAnsi="Arial" w:cs="Arial"/>
                <w:noProof/>
                <w:sz w:val="22"/>
                <w:szCs w:val="22"/>
              </w:rPr>
              <w:pict>
                <v:shape id="Resim 11" o:spid="_x0000_i1036" type="#_x0000_t75" style="width:231pt;height:169.5pt;visibility:visible">
                  <v:imagedata r:id="rId28" o:title="" croptop="1826f" cropleft="4879f" gain="1.25" blacklevel="-3277f"/>
                </v:shape>
              </w:pict>
            </w:r>
          </w:p>
        </w:tc>
        <w:tc>
          <w:tcPr>
            <w:tcW w:w="5543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682000">
            <w:pPr>
              <w:rPr>
                <w:b/>
                <w:i/>
                <w:sz w:val="26"/>
                <w:szCs w:val="26"/>
              </w:rPr>
            </w:pPr>
          </w:p>
          <w:p w:rsidR="00F17C72" w:rsidRDefault="00F17C72" w:rsidP="00682000">
            <w:pPr>
              <w:rPr>
                <w:b/>
              </w:rPr>
            </w:pPr>
            <w:r w:rsidRPr="00E72097">
              <w:rPr>
                <w:b/>
                <w:i/>
                <w:sz w:val="26"/>
                <w:szCs w:val="26"/>
              </w:rPr>
              <w:t>7</w:t>
            </w:r>
            <w:r>
              <w:rPr>
                <w:b/>
                <w:i/>
                <w:sz w:val="26"/>
                <w:szCs w:val="26"/>
              </w:rPr>
              <w:t xml:space="preserve">)  </w:t>
            </w:r>
            <w:r w:rsidRPr="00791BCF">
              <w:rPr>
                <w:sz w:val="22"/>
                <w:szCs w:val="20"/>
              </w:rPr>
              <w:t>Aşağıdaki  kesirleri % sembolü ile yazınız. (</w:t>
            </w:r>
            <w:r w:rsidRPr="00791BCF">
              <w:rPr>
                <w:sz w:val="22"/>
              </w:rPr>
              <w:t>10 Puan)</w:t>
            </w:r>
          </w:p>
          <w:p w:rsidR="00F17C72" w:rsidRDefault="00F17C72" w:rsidP="00682000">
            <w:pPr>
              <w:rPr>
                <w:b/>
              </w:rPr>
            </w:pPr>
          </w:p>
          <w:p w:rsidR="00F17C72" w:rsidRDefault="00F17C72" w:rsidP="00365EDA">
            <w:r>
              <w:rPr>
                <w:b/>
                <w:sz w:val="22"/>
              </w:rPr>
              <w:t xml:space="preserve">    a) </w:t>
            </w:r>
            <w:r w:rsidRPr="00F94C02">
              <w:rPr>
                <w:position w:val="-24"/>
              </w:rPr>
              <w:object w:dxaOrig="2160" w:dyaOrig="620">
                <v:shape id="_x0000_i1037" type="#_x0000_t75" style="width:142.5pt;height:40.5pt" o:ole="">
                  <v:imagedata r:id="rId29" o:title=""/>
                </v:shape>
                <o:OLEObject Type="Embed" ProgID="Equation.3" ShapeID="_x0000_i1037" DrawAspect="Content" ObjectID="_1414229898" r:id="rId30"/>
              </w:object>
            </w:r>
          </w:p>
          <w:p w:rsidR="00F17C72" w:rsidRDefault="00F17C72" w:rsidP="00365EDA"/>
          <w:p w:rsidR="00F17C72" w:rsidRDefault="00F17C72" w:rsidP="00365EDA"/>
          <w:p w:rsidR="00F17C72" w:rsidRDefault="00F17C72" w:rsidP="00365EDA"/>
          <w:p w:rsidR="00F17C72" w:rsidRDefault="00F17C72" w:rsidP="00F308A9">
            <w:r>
              <w:t xml:space="preserve">   </w:t>
            </w:r>
            <w:r w:rsidRPr="00F308A9">
              <w:rPr>
                <w:b/>
              </w:rPr>
              <w:t xml:space="preserve"> b) </w:t>
            </w:r>
            <w:r w:rsidRPr="00F94C02">
              <w:rPr>
                <w:position w:val="-24"/>
              </w:rPr>
              <w:object w:dxaOrig="2040" w:dyaOrig="620">
                <v:shape id="_x0000_i1038" type="#_x0000_t75" style="width:135pt;height:40.5pt" o:ole="">
                  <v:imagedata r:id="rId31" o:title=""/>
                </v:shape>
                <o:OLEObject Type="Embed" ProgID="Equation.3" ShapeID="_x0000_i1038" DrawAspect="Content" ObjectID="_1414229899" r:id="rId32"/>
              </w:object>
            </w:r>
          </w:p>
          <w:p w:rsidR="00F17C72" w:rsidRDefault="00F17C72" w:rsidP="00365EDA">
            <w:r>
              <w:rPr>
                <w:noProof/>
              </w:rPr>
              <w:pict>
                <v:shape id="il_fi" o:spid="_x0000_s1035" type="#_x0000_t75" alt="http://www.cizgidiziizle.com/images/atom_karinca.jpg" style="position:absolute;margin-left:209.65pt;margin-top:-103.65pt;width:75.9pt;height:94.55pt;z-index:-251646464;visibility:visible" wrapcoords="-214 0 -214 21429 21600 21429 21600 0 -214 0">
                  <v:imagedata r:id="rId33" o:title=""/>
                  <w10:wrap type="tight"/>
                </v:shape>
              </w:pict>
            </w:r>
          </w:p>
          <w:p w:rsidR="00F17C72" w:rsidRPr="00682000" w:rsidRDefault="00F17C72" w:rsidP="00365EDA">
            <w:pPr>
              <w:rPr>
                <w:b/>
                <w:szCs w:val="20"/>
              </w:rPr>
            </w:pPr>
          </w:p>
        </w:tc>
      </w:tr>
      <w:tr w:rsidR="00F17C72" w:rsidRPr="005227D5" w:rsidTr="003D4FD6">
        <w:trPr>
          <w:trHeight w:val="4231"/>
        </w:trPr>
        <w:tc>
          <w:tcPr>
            <w:tcW w:w="54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Pr="00E72097" w:rsidRDefault="00F17C72" w:rsidP="000F089B">
            <w:pPr>
              <w:rPr>
                <w:b/>
                <w:i/>
                <w:noProof/>
                <w:sz w:val="26"/>
                <w:szCs w:val="26"/>
              </w:rPr>
            </w:pPr>
          </w:p>
          <w:p w:rsidR="00F17C72" w:rsidRPr="00786503" w:rsidRDefault="00F17C72" w:rsidP="00791BCF">
            <w:pPr>
              <w:rPr>
                <w:sz w:val="20"/>
                <w:szCs w:val="20"/>
              </w:rPr>
            </w:pPr>
            <w:r w:rsidRPr="00E72097">
              <w:rPr>
                <w:b/>
                <w:i/>
                <w:noProof/>
                <w:sz w:val="26"/>
                <w:szCs w:val="26"/>
              </w:rPr>
              <w:t>8)</w:t>
            </w:r>
            <w:r>
              <w:rPr>
                <w:b/>
                <w:sz w:val="20"/>
                <w:szCs w:val="20"/>
              </w:rPr>
              <w:t xml:space="preserve">   </w:t>
            </w:r>
            <w:r>
              <w:rPr>
                <w:b/>
                <w:i/>
                <w:noProof/>
                <w:sz w:val="26"/>
                <w:szCs w:val="26"/>
              </w:rPr>
              <w:t>Aşağıdaki boşlukları uygun ifadelerle doldurunuz.</w:t>
            </w:r>
            <w:r w:rsidRPr="004276D7">
              <w:rPr>
                <w:b/>
                <w:sz w:val="22"/>
              </w:rPr>
              <w:t xml:space="preserve"> (5 puan)</w:t>
            </w:r>
          </w:p>
          <w:p w:rsidR="00F17C72" w:rsidRPr="001D41A4" w:rsidRDefault="00F17C72" w:rsidP="001D41A4">
            <w:pPr>
              <w:rPr>
                <w:b/>
                <w:sz w:val="20"/>
                <w:szCs w:val="20"/>
              </w:rPr>
            </w:pPr>
          </w:p>
          <w:p w:rsidR="00F17C72" w:rsidRDefault="00F17C72" w:rsidP="001D41A4">
            <w:pPr>
              <w:numPr>
                <w:ilvl w:val="0"/>
                <w:numId w:val="7"/>
              </w:numPr>
            </w:pPr>
            <w:r>
              <w:t>Dörtgenlerin iç açıları toplamı</w:t>
            </w:r>
            <w:r w:rsidRPr="00E20C0F">
              <w:t>……………………………dir.</w:t>
            </w:r>
          </w:p>
          <w:p w:rsidR="00F17C72" w:rsidRDefault="00F17C72" w:rsidP="001D41A4">
            <w:pPr>
              <w:ind w:left="720"/>
            </w:pPr>
          </w:p>
          <w:p w:rsidR="00F17C72" w:rsidRDefault="00F17C72" w:rsidP="001D41A4">
            <w:pPr>
              <w:numPr>
                <w:ilvl w:val="0"/>
                <w:numId w:val="7"/>
              </w:numPr>
            </w:pPr>
            <w:r>
              <w:t>Bir çemberde</w:t>
            </w:r>
            <w:r w:rsidRPr="00E20C0F">
              <w:t>…………..tane çap olabilir.</w:t>
            </w:r>
          </w:p>
          <w:p w:rsidR="00F17C72" w:rsidRPr="00E20C0F" w:rsidRDefault="00F17C72" w:rsidP="001D41A4">
            <w:pPr>
              <w:ind w:left="720"/>
            </w:pPr>
          </w:p>
          <w:p w:rsidR="00F17C72" w:rsidRDefault="00F17C72" w:rsidP="001D41A4">
            <w:pPr>
              <w:numPr>
                <w:ilvl w:val="0"/>
                <w:numId w:val="7"/>
              </w:numPr>
            </w:pPr>
            <w:r>
              <w:t>5 bütün armut.......tane yarım armut eder.</w:t>
            </w:r>
          </w:p>
          <w:p w:rsidR="00F17C72" w:rsidRDefault="00F17C72" w:rsidP="004D1978">
            <w:pPr>
              <w:pStyle w:val="ListParagraph"/>
            </w:pPr>
          </w:p>
          <w:p w:rsidR="00F17C72" w:rsidRPr="004D1978" w:rsidRDefault="00F17C72" w:rsidP="004D1978">
            <w:pPr>
              <w:numPr>
                <w:ilvl w:val="0"/>
                <w:numId w:val="7"/>
              </w:numPr>
            </w:pPr>
            <w:r w:rsidRPr="004D1978">
              <w:t>Bir çemberde merke</w:t>
            </w:r>
            <w:r>
              <w:t xml:space="preserve">zden çemberin üzerindeki bir noktayı birleştiren doğru </w:t>
            </w:r>
            <w:r w:rsidRPr="004D1978">
              <w:t>parçasına…………………denir.</w:t>
            </w:r>
          </w:p>
          <w:p w:rsidR="00F17C72" w:rsidRDefault="00F17C72" w:rsidP="001D41A4">
            <w:pPr>
              <w:pStyle w:val="ListParagraph"/>
            </w:pPr>
          </w:p>
          <w:p w:rsidR="00F17C72" w:rsidRDefault="00F17C72" w:rsidP="001D41A4">
            <w:pPr>
              <w:numPr>
                <w:ilvl w:val="0"/>
                <w:numId w:val="7"/>
              </w:numPr>
            </w:pPr>
            <w:r>
              <w:t>Karenin ....... tane simetri ekseni vardır.</w:t>
            </w:r>
          </w:p>
          <w:p w:rsidR="00F17C72" w:rsidRPr="005227D5" w:rsidRDefault="00F17C72" w:rsidP="00A64667">
            <w:pPr>
              <w:rPr>
                <w:b/>
                <w:sz w:val="20"/>
                <w:szCs w:val="20"/>
              </w:rPr>
            </w:pPr>
          </w:p>
        </w:tc>
        <w:tc>
          <w:tcPr>
            <w:tcW w:w="5543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9A4B66">
            <w:pPr>
              <w:rPr>
                <w:b/>
                <w:sz w:val="20"/>
                <w:szCs w:val="20"/>
              </w:rPr>
            </w:pPr>
          </w:p>
          <w:p w:rsidR="00F17C72" w:rsidRPr="00786503" w:rsidRDefault="00F17C72" w:rsidP="00446FC4">
            <w:pPr>
              <w:rPr>
                <w:sz w:val="20"/>
                <w:szCs w:val="20"/>
              </w:rPr>
            </w:pPr>
            <w:r w:rsidRPr="00E72097">
              <w:rPr>
                <w:b/>
                <w:i/>
                <w:sz w:val="26"/>
                <w:szCs w:val="26"/>
              </w:rPr>
              <w:t>9)</w:t>
            </w:r>
            <w:r w:rsidRPr="008D3D09">
              <w:rPr>
                <w:rFonts w:ascii="Verdana" w:hAnsi="Verdana"/>
                <w:b/>
                <w:color w:val="800000"/>
                <w:sz w:val="20"/>
                <w:szCs w:val="20"/>
              </w:rPr>
              <w:t xml:space="preserve"> </w:t>
            </w:r>
            <w:r w:rsidRPr="004276D7">
              <w:rPr>
                <w:b/>
                <w:sz w:val="22"/>
              </w:rPr>
              <w:t>(5 puan)</w:t>
            </w:r>
          </w:p>
          <w:p w:rsidR="00F17C72" w:rsidRPr="00365EDA" w:rsidRDefault="00F17C72" w:rsidP="00365EDA">
            <w:pPr>
              <w:rPr>
                <w:rFonts w:ascii="Verdana" w:hAnsi="Verdana"/>
                <w:b/>
                <w:noProof/>
                <w:color w:val="800000"/>
                <w:sz w:val="20"/>
                <w:szCs w:val="20"/>
              </w:rPr>
            </w:pPr>
          </w:p>
          <w:p w:rsidR="00F17C72" w:rsidRPr="005227D5" w:rsidRDefault="00F17C72" w:rsidP="009A4B66">
            <w:pPr>
              <w:rPr>
                <w:b/>
                <w:sz w:val="20"/>
                <w:szCs w:val="20"/>
              </w:rPr>
            </w:pPr>
            <w:r w:rsidRPr="00CB073B">
              <w:rPr>
                <w:b/>
                <w:noProof/>
                <w:sz w:val="20"/>
                <w:szCs w:val="20"/>
              </w:rPr>
              <w:pict>
                <v:shape id="Resim 206" o:spid="_x0000_i1039" type="#_x0000_t75" style="width:250.5pt;height:173.25pt;visibility:visible">
                  <v:imagedata r:id="rId34" o:title="" gain="1.25"/>
                </v:shape>
              </w:pict>
            </w:r>
          </w:p>
        </w:tc>
      </w:tr>
      <w:tr w:rsidR="00F17C72" w:rsidRPr="005227D5" w:rsidTr="003D4FD6">
        <w:trPr>
          <w:trHeight w:val="2621"/>
        </w:trPr>
        <w:tc>
          <w:tcPr>
            <w:tcW w:w="54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DA158F">
            <w:pPr>
              <w:rPr>
                <w:b/>
                <w:i/>
                <w:noProof/>
              </w:rPr>
            </w:pPr>
          </w:p>
          <w:p w:rsidR="00F17C72" w:rsidRPr="00CA5483" w:rsidRDefault="00F17C72" w:rsidP="001D41A4">
            <w:pPr>
              <w:rPr>
                <w:sz w:val="20"/>
                <w:szCs w:val="20"/>
              </w:rPr>
            </w:pPr>
            <w:r w:rsidRPr="00E72097">
              <w:rPr>
                <w:b/>
                <w:i/>
                <w:noProof/>
                <w:sz w:val="26"/>
                <w:szCs w:val="26"/>
              </w:rPr>
              <w:t>10</w:t>
            </w:r>
            <w:r w:rsidRPr="00E72097">
              <w:rPr>
                <w:b/>
                <w:noProof/>
                <w:sz w:val="26"/>
                <w:szCs w:val="26"/>
              </w:rPr>
              <w:t>)</w:t>
            </w:r>
            <w:r>
              <w:rPr>
                <w:b/>
                <w:noProof/>
                <w:sz w:val="26"/>
                <w:szCs w:val="26"/>
              </w:rPr>
              <w:t xml:space="preserve"> </w:t>
            </w:r>
            <w:r w:rsidRPr="001D41A4">
              <w:rPr>
                <w:noProof/>
                <w:sz w:val="26"/>
                <w:szCs w:val="26"/>
              </w:rPr>
              <w:t>Aşağıdaki şekillerin çokgen olup olmadığını yazınız.</w:t>
            </w:r>
            <w:r>
              <w:rPr>
                <w:noProof/>
                <w:sz w:val="26"/>
                <w:szCs w:val="26"/>
              </w:rPr>
              <w:t xml:space="preserve">  </w:t>
            </w:r>
            <w:r w:rsidRPr="004276D7">
              <w:rPr>
                <w:b/>
                <w:sz w:val="22"/>
              </w:rPr>
              <w:t>(5 puan)</w:t>
            </w:r>
          </w:p>
          <w:p w:rsidR="00F17C72" w:rsidRDefault="00F17C72" w:rsidP="001D41A4">
            <w:pPr>
              <w:ind w:left="-426" w:hanging="141"/>
            </w:pPr>
            <w:r>
              <w:rPr>
                <w:noProof/>
              </w:rPr>
              <w:pict>
                <v:group id="Grup 1" o:spid="_x0000_s1036" style="position:absolute;left:0;text-align:left;margin-left:1.7pt;margin-top:9.15pt;width:255.1pt;height:76.35pt;z-index:251659776" coordsize="61531,10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">
                  <v:shape id="Resim 8" o:spid="_x0000_s1037" type="#_x0000_t75" style="position:absolute;top:190;width:25146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MUI/CAAAA2gAAAA8AAABkcnMvZG93bnJldi54bWxEj1FLAzEQhN8F/0PYgi9icwrKcTYtVRAU&#10;oWIVfF0u6+XwsjmSzfX6701B8HGY+WaY1Wb2g5oopj6wgetlBYq4DbbnzsDnx9NVDSoJssUhMBk4&#10;UoLN+vxshY0NB36naS+dKiWcGjTgRMZG69Q68piWYSQu3neIHqXI2Gkb8VDK/aBvqupOe+y5LDgc&#10;6dFR+7PP3kD9Im9y+fCav+Iuu+N0m23tsjEXi3l7D0polv/wH/1sCwenK+UG6P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DFCPwgAAANoAAAAPAAAAAAAAAAAAAAAAAJ8C&#10;AABkcnMvZG93bnJldi54bWxQSwUGAAAAAAQABAD3AAAAjgMAAAAA&#10;">
                    <v:imagedata r:id="rId35" o:title="" gain="2.5" blacklevel="-13107f"/>
                    <v:path arrowok="t"/>
                  </v:shape>
                  <v:shape id="Resim 9" o:spid="_x0000_s1038" type="#_x0000_t75" style="position:absolute;left:27432;top:190;width:20574;height:10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ZwPTAAAAA2gAAAA8AAABkcnMvZG93bnJldi54bWxEj19rwjAUxd+FfYdwB75pOh1j64wiBWGv&#10;2unzpblLi8lNSbK289ObwWCPh/Pnx9nsJmfFQCF2nhU8LQsQxI3XHRsFn/Vh8QoiJmSN1jMp+KEI&#10;u+3DbIOl9iMfaTglI/IIxxIVtCn1pZSxaclhXPqeOHtfPjhMWQYjdcAxjzsrV0XxIh12nAkt9lS1&#10;1FxP3y5zb/v1ub5gQPNs1vbqTT1Wo1Lzx2n/DiLRlP7Df+0PreANfq/kGyC3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dnA9MAAAADaAAAADwAAAAAAAAAAAAAAAACfAgAA&#10;ZHJzL2Rvd25yZXYueG1sUEsFBgAAAAAEAAQA9wAAAIwDAAAAAA==&#10;">
                    <v:imagedata r:id="rId36" o:title="" gain="2.5" blacklevel="-13107f"/>
                    <v:path arrowok="t"/>
                  </v:shape>
                  <v:shape id="Resim 10" o:spid="_x0000_s1039" type="#_x0000_t75" style="position:absolute;left:49053;width:12478;height:10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rX1rDAAAA2wAAAA8AAABkcnMvZG93bnJldi54bWxEj0FrwzAMhe+D/gejwW6Lsx26kdUtSWih&#10;t25tKD2KWEtCYznEXpr9++ow2E3iPb33abWZXa8mGkPn2cBLkoIirr3tuDFQnXbP76BCRLbYeyYD&#10;vxRgs148rDCz/sZfNB1joySEQ4YG2hiHTOtQt+QwJH4gFu3bjw6jrGOj7Yg3CXe9fk3TpXbYsTS0&#10;OFDZUn09/jgDh64orzs95bl982cu/PbzMlfGPD3O+QeoSHP8N/9d763gC738IgPo9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tfWsMAAADbAAAADwAAAAAAAAAAAAAAAACf&#10;AgAAZHJzL2Rvd25yZXYueG1sUEsFBgAAAAAEAAQA9wAAAI8DAAAAAA==&#10;">
                    <v:imagedata r:id="rId37" o:title=""/>
                    <v:path arrowok="t"/>
                  </v:shape>
                </v:group>
              </w:pict>
            </w:r>
            <w:r>
              <w:t xml:space="preserve">Aşa </w:t>
            </w:r>
          </w:p>
          <w:p w:rsidR="00F17C72" w:rsidRPr="00630FC6" w:rsidRDefault="00F17C72" w:rsidP="001D41A4">
            <w:pPr>
              <w:rPr>
                <w:i/>
              </w:rPr>
            </w:pPr>
          </w:p>
        </w:tc>
        <w:tc>
          <w:tcPr>
            <w:tcW w:w="5543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0F089B">
            <w:pPr>
              <w:rPr>
                <w:b/>
                <w:noProof/>
                <w:szCs w:val="20"/>
              </w:rPr>
            </w:pPr>
          </w:p>
          <w:p w:rsidR="00F17C72" w:rsidRDefault="00F17C72" w:rsidP="001D41A4">
            <w:r w:rsidRPr="00E72097">
              <w:rPr>
                <w:b/>
                <w:i/>
                <w:noProof/>
                <w:sz w:val="26"/>
                <w:szCs w:val="26"/>
              </w:rPr>
              <w:t>11)</w:t>
            </w:r>
            <w:r>
              <w:rPr>
                <w:b/>
                <w:i/>
                <w:noProof/>
                <w:sz w:val="26"/>
                <w:szCs w:val="26"/>
              </w:rPr>
              <w:t xml:space="preserve"> </w:t>
            </w:r>
          </w:p>
          <w:p w:rsidR="00F17C72" w:rsidRPr="004276D7" w:rsidRDefault="00F17C72" w:rsidP="001D41A4">
            <w:pPr>
              <w:rPr>
                <w:b/>
                <w:noProof/>
              </w:rPr>
            </w:pPr>
            <w:r w:rsidRPr="004276D7">
              <w:rPr>
                <w:b/>
                <w:noProof/>
                <w:sz w:val="22"/>
              </w:rPr>
              <w:t>Aşağıdaki örüntüde kuralı  bozan bir sayı yer almaktadır. Buna göre boşlukları doldurunuz.</w:t>
            </w:r>
            <w:r>
              <w:rPr>
                <w:b/>
                <w:sz w:val="20"/>
              </w:rPr>
              <w:t>(5</w:t>
            </w:r>
            <w:r w:rsidRPr="004276D7">
              <w:rPr>
                <w:b/>
                <w:sz w:val="20"/>
              </w:rPr>
              <w:t xml:space="preserve"> Puan)</w:t>
            </w:r>
          </w:p>
          <w:p w:rsidR="00F17C72" w:rsidRDefault="00F17C72" w:rsidP="001D41A4">
            <w:pPr>
              <w:rPr>
                <w:b/>
                <w:noProof/>
              </w:rPr>
            </w:pPr>
            <w:r>
              <w:rPr>
                <w:noProof/>
              </w:rPr>
              <w:pict>
                <v:shape id="Resim 40" o:spid="_x0000_s1040" type="#_x0000_t75" alt="MCj04238280000[1]" style="position:absolute;margin-left:230pt;margin-top:9.9pt;width:33.35pt;height:36pt;z-index:251660800;visibility:visible">
                  <v:imagedata r:id="rId38" o:title="" grayscale="t"/>
                </v:shape>
              </w:pict>
            </w:r>
          </w:p>
          <w:p w:rsidR="00F17C72" w:rsidRDefault="00F17C72" w:rsidP="001D41A4">
            <w:pPr>
              <w:rPr>
                <w:b/>
                <w:noProof/>
              </w:rPr>
            </w:pPr>
            <w:r>
              <w:rPr>
                <w:b/>
                <w:noProof/>
              </w:rPr>
              <w:t xml:space="preserve">         2,    3,    5,    8,   12,   16,   23,  30</w:t>
            </w:r>
          </w:p>
          <w:p w:rsidR="00F17C72" w:rsidRDefault="00F17C72" w:rsidP="001D41A4">
            <w:pPr>
              <w:rPr>
                <w:b/>
                <w:noProof/>
              </w:rPr>
            </w:pPr>
          </w:p>
          <w:p w:rsidR="00F17C72" w:rsidRPr="00E72097" w:rsidRDefault="00F17C72" w:rsidP="001D41A4">
            <w:pPr>
              <w:rPr>
                <w:noProof/>
              </w:rPr>
            </w:pPr>
            <w:r>
              <w:rPr>
                <w:noProof/>
              </w:rPr>
              <w:t xml:space="preserve">     </w:t>
            </w:r>
            <w:r w:rsidRPr="00E72097">
              <w:rPr>
                <w:noProof/>
              </w:rPr>
              <w:t>Kuralı Bozan Sayı:………………….</w:t>
            </w:r>
          </w:p>
          <w:p w:rsidR="00F17C72" w:rsidRPr="00E72097" w:rsidRDefault="00F17C72" w:rsidP="001D41A4">
            <w:pPr>
              <w:rPr>
                <w:noProof/>
              </w:rPr>
            </w:pPr>
          </w:p>
          <w:p w:rsidR="00F17C72" w:rsidRPr="001D41A4" w:rsidRDefault="00F17C72" w:rsidP="00DD1D7B">
            <w:pPr>
              <w:pStyle w:val="ListParagraph"/>
            </w:pPr>
            <w:r>
              <w:rPr>
                <w:noProof/>
              </w:rPr>
              <w:t xml:space="preserve">   Doğru S</w:t>
            </w:r>
            <w:r w:rsidRPr="00E72097">
              <w:rPr>
                <w:noProof/>
              </w:rPr>
              <w:t>ayı:………………………</w:t>
            </w:r>
          </w:p>
        </w:tc>
      </w:tr>
      <w:tr w:rsidR="00F17C72" w:rsidRPr="005227D5" w:rsidTr="003D4FD6">
        <w:trPr>
          <w:trHeight w:val="4403"/>
        </w:trPr>
        <w:tc>
          <w:tcPr>
            <w:tcW w:w="54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0F089B">
            <w:pPr>
              <w:rPr>
                <w:b/>
                <w:i/>
                <w:noProof/>
              </w:rPr>
            </w:pPr>
          </w:p>
          <w:p w:rsidR="00F17C72" w:rsidRDefault="00F17C72" w:rsidP="000F089B">
            <w:pPr>
              <w:rPr>
                <w:b/>
                <w:noProof/>
              </w:rPr>
            </w:pPr>
            <w:r w:rsidRPr="00E72097">
              <w:rPr>
                <w:b/>
                <w:i/>
                <w:noProof/>
                <w:sz w:val="26"/>
                <w:szCs w:val="26"/>
              </w:rPr>
              <w:t>12)</w:t>
            </w:r>
            <w:r w:rsidRPr="00DD1D7B">
              <w:rPr>
                <w:noProof/>
              </w:rPr>
              <w:t xml:space="preserve">Aşağıdaki EFGH paralelkenarında verilmeyen açıları bulunuz.   </w:t>
            </w:r>
            <w:r w:rsidRPr="00DD1D7B">
              <w:rPr>
                <w:sz w:val="22"/>
              </w:rPr>
              <w:t>(5 Puan)</w:t>
            </w:r>
          </w:p>
          <w:p w:rsidR="00F17C72" w:rsidRDefault="00F17C72" w:rsidP="000F089B">
            <w:pPr>
              <w:rPr>
                <w:b/>
                <w:noProof/>
              </w:rPr>
            </w:pPr>
          </w:p>
          <w:p w:rsidR="00F17C72" w:rsidRDefault="00F17C72" w:rsidP="000F089B">
            <w:pPr>
              <w:rPr>
                <w:b/>
                <w:noProof/>
              </w:rPr>
            </w:pPr>
            <w:r>
              <w:rPr>
                <w:noProof/>
              </w:rPr>
              <w:pict>
                <v:shape id="Resim 12" o:spid="_x0000_s1041" type="#_x0000_t75" style="position:absolute;margin-left:.45pt;margin-top:10.75pt;width:253.85pt;height:113pt;z-index:251657728;visibility:visible">
                  <v:imagedata r:id="rId39" o:title="" croptop="16509f" cropleft="28346f" cropright="1172f"/>
                </v:shape>
              </w:pict>
            </w:r>
          </w:p>
          <w:p w:rsidR="00F17C72" w:rsidRDefault="00F17C72" w:rsidP="000F089B">
            <w:pPr>
              <w:rPr>
                <w:b/>
                <w:noProof/>
              </w:rPr>
            </w:pPr>
          </w:p>
          <w:p w:rsidR="00F17C72" w:rsidRDefault="00F17C72" w:rsidP="000F089B">
            <w:pPr>
              <w:rPr>
                <w:b/>
                <w:noProof/>
              </w:rPr>
            </w:pPr>
          </w:p>
          <w:p w:rsidR="00F17C72" w:rsidRPr="009964A0" w:rsidRDefault="00F17C72" w:rsidP="009A4B66">
            <w:pPr>
              <w:rPr>
                <w:b/>
                <w:noProof/>
              </w:rPr>
            </w:pPr>
          </w:p>
        </w:tc>
        <w:tc>
          <w:tcPr>
            <w:tcW w:w="5543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9A4B66">
            <w:pPr>
              <w:rPr>
                <w:b/>
                <w:i/>
                <w:noProof/>
                <w:szCs w:val="20"/>
              </w:rPr>
            </w:pPr>
          </w:p>
          <w:p w:rsidR="00F17C72" w:rsidRPr="00D648DA" w:rsidRDefault="00F17C72" w:rsidP="00504831">
            <w:pPr>
              <w:rPr>
                <w:b/>
                <w:noProof/>
                <w:sz w:val="20"/>
                <w:szCs w:val="20"/>
              </w:rPr>
            </w:pPr>
            <w:r>
              <w:rPr>
                <w:noProof/>
              </w:rPr>
              <w:pict>
                <v:group id="Grup 31" o:spid="_x0000_s1042" style="position:absolute;margin-left:126.45pt;margin-top:143.1pt;width:61.95pt;height:64.45pt;z-index:251651584" coordsize="7868,8187" wrapcoords="-260 0 -260 21349 21600 21349 21600 14065 19518 12056 19258 0 -260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">
                  <v:shape id="Resim 25" o:spid="_x0000_s1043" type="#_x0000_t75" style="position:absolute;width:6911;height:29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OZ6TFAAAA2wAAAA8AAABkcnMvZG93bnJldi54bWxEj0FrwkAUhO8F/8PyhN7qxkClpK4SA0Jo&#10;D9JYSr09ss8kmn0bsmsS/323UOhxmJlvmPV2Mq0YqHeNZQXLRQSCuLS64UrB53H/9ALCeWSNrWVS&#10;cCcH283sYY2JtiN/0FD4SgQIuwQV1N53iZSurMmgW9iOOHhn2xv0QfaV1D2OAW5aGUfRShpsOCzU&#10;2FFWU3ktbkYB2jS7fK1273kxpdH34e2kL8NJqcf5lL6C8DT5//BfO9cK4mf4/RJ+gNz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TmekxQAAANsAAAAPAAAAAAAAAAAAAAAA&#10;AJ8CAABkcnMvZG93bnJldi54bWxQSwUGAAAAAAQABAD3AAAAkQMAAAAA&#10;">
                    <v:imagedata r:id="rId40" o:title=""/>
                    <v:path arrowok="t"/>
                  </v:shape>
                  <v:shape id="Resim 26" o:spid="_x0000_s1044" type="#_x0000_t75" style="position:absolute;top:2870;width:7017;height:23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1P7LFAAAA2wAAAA8AAABkcnMvZG93bnJldi54bWxEj0FrwkAUhO8F/8PyhF6KbmoxSuoaJKWl&#10;V23AHB/ZZ5KafRuzq8Z/3xWEHoeZ+YZZpYNpxYV611hW8DqNQBCXVjdcKch/PidLEM4ja2wtk4Ib&#10;OUjXo6cVJtpeeUuXna9EgLBLUEHtfZdI6cqaDLqp7YiDd7C9QR9kX0nd4zXATStnURRLgw2HhRo7&#10;ymoqj7uzUXA6vx3ifP7xUi32v8XXtr0V81Om1PN42LyD8DT4//Cj/a0VzGK4fwk/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dT+yxQAAANsAAAAPAAAAAAAAAAAAAAAA&#10;AJ8CAABkcnMvZG93bnJldi54bWxQSwUGAAAAAAQABAD3AAAAkQMAAAAA&#10;">
                    <v:imagedata r:id="rId41" o:title=""/>
                    <v:path arrowok="t"/>
                  </v:shape>
                  <v:shape id="Resim 27" o:spid="_x0000_s1045" type="#_x0000_t75" style="position:absolute;top:5316;width:7868;height:287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v5oXCAAAA2wAAAA8AAABkcnMvZG93bnJldi54bWxEj0+LwjAUxO/CfofwFvamaT2sUo1lqSx4&#10;Evx38PZo3ralzUtNslq/vREEj8PM/IZZ5oPpxJWcbywrSCcJCOLS6oYrBcfD73gOwgdkjZ1lUnAn&#10;D/nqY7TETNsb7+i6D5WIEPYZKqhD6DMpfVmTQT+xPXH0/qwzGKJ0ldQObxFuOjlNkm9psOG4UGNP&#10;RU1lu/83CrzFU3tut8XFuMZ1aXGg83yt1Nfn8LMAEWgI7/CrvdEKpjN4fok/QK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b+aFwgAAANsAAAAPAAAAAAAAAAAAAAAAAJ8C&#10;AABkcnMvZG93bnJldi54bWxQSwUGAAAAAAQABAD3AAAAjgMAAAAA&#10;">
                    <v:imagedata r:id="rId42" o:title=""/>
                    <v:path arrowok="t"/>
                  </v:shape>
                  <w10:wrap type="tight"/>
                </v:group>
              </w:pict>
            </w:r>
            <w:r>
              <w:rPr>
                <w:noProof/>
              </w:rPr>
              <w:pict>
                <v:shape id="Resim 22" o:spid="_x0000_s1046" type="#_x0000_t75" style="position:absolute;margin-left:-2.85pt;margin-top:125.5pt;width:119.1pt;height:92.9pt;z-index:-251665920;visibility:visible" wrapcoords="-136 0 -136 21426 21600 21426 21600 0 -136 0">
                  <v:imagedata r:id="rId43" o:title=""/>
                  <w10:wrap type="tight"/>
                </v:shape>
              </w:pict>
            </w:r>
            <w:r>
              <w:rPr>
                <w:noProof/>
              </w:rPr>
              <w:pict>
                <v:shape id="Resim 1" o:spid="_x0000_s1047" type="#_x0000_t75" style="position:absolute;margin-left:-2.85pt;margin-top:48.5pt;width:126.55pt;height:71.15pt;z-index:-251666944;visibility:visible" wrapcoords="-128 0 -128 21373 21600 21373 21600 0 -128 0">
                  <v:imagedata r:id="rId44" o:title=""/>
                  <w10:wrap type="tight"/>
                </v:shape>
              </w:pict>
            </w:r>
            <w:r w:rsidRPr="00E72097">
              <w:rPr>
                <w:b/>
                <w:i/>
                <w:noProof/>
                <w:sz w:val="26"/>
                <w:szCs w:val="26"/>
              </w:rPr>
              <w:t>13)</w:t>
            </w:r>
            <w:r w:rsidRPr="00DD1D7B">
              <w:rPr>
                <w:noProof/>
              </w:rPr>
              <w:t>Aşağıdaki ABCD yamuğu ve KLMN eşkenar dörtgeninde verilmeyen açıların ölçülerini işlem yaparak bulunuz.</w:t>
            </w:r>
            <w:r w:rsidRPr="00DD1D7B">
              <w:rPr>
                <w:sz w:val="22"/>
              </w:rPr>
              <w:t xml:space="preserve"> </w:t>
            </w:r>
            <w:r>
              <w:rPr>
                <w:sz w:val="22"/>
              </w:rPr>
              <w:t xml:space="preserve">    </w:t>
            </w:r>
            <w:r w:rsidRPr="00DD1D7B">
              <w:rPr>
                <w:sz w:val="22"/>
              </w:rPr>
              <w:t>(10 Puan)</w:t>
            </w:r>
          </w:p>
          <w:p w:rsidR="00F17C72" w:rsidRDefault="00F17C72" w:rsidP="00504831">
            <w:pPr>
              <w:rPr>
                <w:sz w:val="20"/>
                <w:szCs w:val="20"/>
              </w:rPr>
            </w:pPr>
          </w:p>
          <w:p w:rsidR="00F17C72" w:rsidRPr="00504831" w:rsidRDefault="00F17C72" w:rsidP="00504831">
            <w:pPr>
              <w:rPr>
                <w:sz w:val="20"/>
                <w:szCs w:val="20"/>
              </w:rPr>
            </w:pPr>
          </w:p>
          <w:p w:rsidR="00F17C72" w:rsidRPr="00504831" w:rsidRDefault="00F17C72" w:rsidP="00504831">
            <w:pPr>
              <w:rPr>
                <w:sz w:val="20"/>
                <w:szCs w:val="20"/>
              </w:rPr>
            </w:pPr>
          </w:p>
          <w:p w:rsidR="00F17C72" w:rsidRDefault="00F17C72" w:rsidP="00504831">
            <w:pPr>
              <w:rPr>
                <w:sz w:val="20"/>
                <w:szCs w:val="20"/>
              </w:rPr>
            </w:pPr>
          </w:p>
          <w:p w:rsidR="00F17C72" w:rsidRDefault="00F17C72" w:rsidP="00504831">
            <w:pPr>
              <w:rPr>
                <w:sz w:val="20"/>
                <w:szCs w:val="20"/>
              </w:rPr>
            </w:pPr>
          </w:p>
          <w:p w:rsidR="00F17C72" w:rsidRDefault="00F17C72" w:rsidP="00504831">
            <w:pPr>
              <w:rPr>
                <w:sz w:val="20"/>
                <w:szCs w:val="20"/>
              </w:rPr>
            </w:pPr>
          </w:p>
          <w:p w:rsidR="00F17C72" w:rsidRPr="00504831" w:rsidRDefault="00F17C72" w:rsidP="00504831">
            <w:pPr>
              <w:rPr>
                <w:sz w:val="20"/>
                <w:szCs w:val="20"/>
              </w:rPr>
            </w:pPr>
            <w:r>
              <w:rPr>
                <w:noProof/>
              </w:rPr>
              <w:pict>
                <v:shape id="Resim 29" o:spid="_x0000_s1048" type="#_x0000_t75" style="position:absolute;margin-left:5.8pt;margin-top:-60.55pt;width:75.5pt;height:51.9pt;z-index:-251663872;visibility:visible" wrapcoords="-214 0 -214 21287 21600 21287 21600 0 -214 0">
                  <v:imagedata r:id="rId45" o:title=""/>
                  <w10:wrap type="tight"/>
                </v:shape>
              </w:pict>
            </w:r>
          </w:p>
        </w:tc>
      </w:tr>
      <w:tr w:rsidR="00F17C72" w:rsidRPr="005227D5" w:rsidTr="003D4FD6">
        <w:trPr>
          <w:trHeight w:val="2041"/>
        </w:trPr>
        <w:tc>
          <w:tcPr>
            <w:tcW w:w="541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0F089B">
            <w:pPr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 </w:t>
            </w:r>
          </w:p>
          <w:p w:rsidR="00F17C72" w:rsidRPr="00CA5483" w:rsidRDefault="00F17C72" w:rsidP="003D4FD6">
            <w:pPr>
              <w:rPr>
                <w:i/>
                <w:noProof/>
                <w:szCs w:val="20"/>
              </w:rPr>
            </w:pPr>
            <w:r>
              <w:rPr>
                <w:noProof/>
              </w:rPr>
              <w:pict>
                <v:shape id="_x0000_s1049" type="#_x0000_t75" style="position:absolute;margin-left:32.25pt;margin-top:627.7pt;width:469.85pt;height:92.95pt;z-index:251663872;visibility:visible">
                  <v:imagedata r:id="rId46" o:title=""/>
                </v:shape>
              </w:pict>
            </w:r>
            <w:r>
              <w:rPr>
                <w:noProof/>
              </w:rPr>
              <w:pict>
                <v:shape id="_x0000_s1050" type="#_x0000_t75" style="position:absolute;margin-left:32.25pt;margin-top:627.7pt;width:469.85pt;height:92.95pt;z-index:251662848;visibility:visible">
                  <v:imagedata r:id="rId46" o:title=""/>
                </v:shape>
              </w:pict>
            </w:r>
            <w:r>
              <w:rPr>
                <w:noProof/>
              </w:rPr>
              <w:pict>
                <v:shape id="Resim 7" o:spid="_x0000_s1051" type="#_x0000_t75" style="position:absolute;margin-left:32.25pt;margin-top:627.7pt;width:469.85pt;height:92.95pt;z-index:251661824;visibility:visible">
                  <v:imagedata r:id="rId46" o:title=""/>
                </v:shape>
              </w:pict>
            </w:r>
            <w:r>
              <w:rPr>
                <w:b/>
                <w:i/>
                <w:noProof/>
              </w:rPr>
              <w:t xml:space="preserve">14) </w:t>
            </w:r>
            <w:r w:rsidRPr="00DD1D7B">
              <w:rPr>
                <w:i/>
                <w:noProof/>
                <w:szCs w:val="20"/>
              </w:rPr>
              <w:t>Aşağıdaki rakamlarla verilen ondalık kesirlerin okunuş</w:t>
            </w:r>
            <w:r>
              <w:rPr>
                <w:i/>
                <w:noProof/>
                <w:szCs w:val="20"/>
              </w:rPr>
              <w:t>larını</w:t>
            </w:r>
            <w:r w:rsidRPr="00DD1D7B">
              <w:rPr>
                <w:i/>
                <w:noProof/>
                <w:szCs w:val="20"/>
              </w:rPr>
              <w:t xml:space="preserve"> yazınız, okunuşları verilen ondalık kesirleri ise rakamlarla yazınız.   </w:t>
            </w:r>
            <w:r w:rsidRPr="003D4FD6">
              <w:rPr>
                <w:b/>
                <w:i/>
                <w:noProof/>
                <w:szCs w:val="20"/>
              </w:rPr>
              <w:t>(10 puan)</w:t>
            </w:r>
          </w:p>
          <w:p w:rsidR="00F17C72" w:rsidRDefault="00F17C72" w:rsidP="003D4FD6">
            <w:pPr>
              <w:rPr>
                <w:b/>
                <w:i/>
                <w:noProof/>
                <w:szCs w:val="20"/>
              </w:rPr>
            </w:pPr>
            <w:r>
              <w:rPr>
                <w:b/>
                <w:i/>
                <w:noProof/>
                <w:szCs w:val="20"/>
              </w:rPr>
              <w:t xml:space="preserve">    a)  sıfır tam onda dokuz: ...................</w:t>
            </w:r>
          </w:p>
          <w:p w:rsidR="00F17C72" w:rsidRDefault="00F17C72" w:rsidP="003D4FD6">
            <w:pPr>
              <w:rPr>
                <w:b/>
                <w:i/>
                <w:noProof/>
                <w:szCs w:val="20"/>
              </w:rPr>
            </w:pPr>
          </w:p>
          <w:p w:rsidR="00F17C72" w:rsidRDefault="00F17C72" w:rsidP="003D4FD6">
            <w:pPr>
              <w:rPr>
                <w:b/>
                <w:i/>
                <w:noProof/>
                <w:szCs w:val="20"/>
              </w:rPr>
            </w:pPr>
            <w:r>
              <w:rPr>
                <w:b/>
                <w:i/>
                <w:noProof/>
                <w:szCs w:val="20"/>
              </w:rPr>
              <w:t xml:space="preserve">   b ) kırk sekiz tam yüzde yirmi altı:.............</w:t>
            </w:r>
          </w:p>
          <w:p w:rsidR="00F17C72" w:rsidRDefault="00F17C72" w:rsidP="003D4FD6">
            <w:pPr>
              <w:rPr>
                <w:b/>
                <w:i/>
                <w:noProof/>
                <w:szCs w:val="20"/>
              </w:rPr>
            </w:pPr>
          </w:p>
          <w:p w:rsidR="00F17C72" w:rsidRDefault="00F17C72" w:rsidP="003D4FD6">
            <w:pPr>
              <w:rPr>
                <w:b/>
                <w:i/>
                <w:noProof/>
                <w:szCs w:val="20"/>
              </w:rPr>
            </w:pPr>
            <w:r>
              <w:rPr>
                <w:b/>
                <w:i/>
                <w:noProof/>
                <w:szCs w:val="20"/>
              </w:rPr>
              <w:t xml:space="preserve">  c ) 2,04:........................................................</w:t>
            </w:r>
          </w:p>
          <w:p w:rsidR="00F17C72" w:rsidRDefault="00F17C72" w:rsidP="003D4FD6">
            <w:pPr>
              <w:rPr>
                <w:b/>
                <w:i/>
                <w:noProof/>
                <w:szCs w:val="20"/>
              </w:rPr>
            </w:pPr>
            <w:r>
              <w:rPr>
                <w:b/>
                <w:i/>
                <w:noProof/>
                <w:szCs w:val="20"/>
              </w:rPr>
              <w:t xml:space="preserve"> </w:t>
            </w:r>
          </w:p>
          <w:p w:rsidR="00F17C72" w:rsidRDefault="00F17C72" w:rsidP="00F308A9">
            <w:pPr>
              <w:rPr>
                <w:b/>
                <w:i/>
                <w:noProof/>
              </w:rPr>
            </w:pPr>
            <w:r>
              <w:rPr>
                <w:noProof/>
              </w:rPr>
              <w:pict>
                <v:shape id="Resim 54" o:spid="_x0000_s1052" type="#_x0000_t75" alt="smiley-face" style="position:absolute;margin-left:13.8pt;margin-top:33pt;width:45.35pt;height:45.2pt;z-index:251667968;visibility:visible">
                  <v:imagedata r:id="rId47" o:title="" grayscale="t"/>
                </v:shape>
              </w:pict>
            </w:r>
            <w:r>
              <w:rPr>
                <w:noProof/>
              </w:rPr>
              <w:pict>
                <v:shape id="_x0000_s1053" type="#_x0000_t75" alt="smiley-face" style="position:absolute;margin-left:238.2pt;margin-top:33pt;width:45.35pt;height:45.2pt;z-index:251668992;visibility:visible">
                  <v:imagedata r:id="rId47" o:title="" grayscale="t"/>
                </v:shape>
              </w:pict>
            </w:r>
            <w:r>
              <w:rPr>
                <w:noProof/>
              </w:rPr>
              <w:pict>
                <v:shape id="_x0000_s1054" type="#_x0000_t202" style="position:absolute;margin-left:62.6pt;margin-top:34.7pt;width:183.5pt;height:45.2pt;z-index:251666944" strokecolor="white">
                  <v:textbox style="mso-next-textbox:#_x0000_s1054">
                    <w:txbxContent>
                      <w:p w:rsidR="00F17C72" w:rsidRPr="00F308A9" w:rsidRDefault="00F17C72" w:rsidP="00F308A9">
                        <w:pPr>
                          <w:rPr>
                            <w:rFonts w:ascii="Comic Sans MS" w:hAnsi="Comic Sans MS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32"/>
                            <w:szCs w:val="32"/>
                          </w:rPr>
                          <w:t>.....</w:t>
                        </w:r>
                        <w:r w:rsidRPr="00F308A9">
                          <w:rPr>
                            <w:rFonts w:ascii="Comic Sans MS" w:hAnsi="Comic Sans MS"/>
                            <w:b/>
                            <w:sz w:val="32"/>
                            <w:szCs w:val="32"/>
                          </w:rPr>
                          <w:t>BAŞARILAR</w:t>
                        </w:r>
                        <w:r>
                          <w:rPr>
                            <w:rFonts w:ascii="Comic Sans MS" w:hAnsi="Comic Sans MS"/>
                            <w:b/>
                            <w:sz w:val="32"/>
                            <w:szCs w:val="32"/>
                          </w:rPr>
                          <w:t>.......</w:t>
                        </w:r>
                      </w:p>
                      <w:p w:rsidR="00F17C72" w:rsidRDefault="00F17C72"/>
                    </w:txbxContent>
                  </v:textbox>
                </v:shape>
              </w:pict>
            </w:r>
            <w:r>
              <w:rPr>
                <w:b/>
                <w:i/>
                <w:noProof/>
                <w:szCs w:val="20"/>
              </w:rPr>
              <w:t xml:space="preserve">  d) 16, 215:...........</w:t>
            </w:r>
            <w:r>
              <w:rPr>
                <w:noProof/>
              </w:rPr>
              <w:t xml:space="preserve"> </w:t>
            </w:r>
            <w:r>
              <w:rPr>
                <w:b/>
                <w:i/>
                <w:noProof/>
                <w:szCs w:val="20"/>
              </w:rPr>
              <w:t>.... ...................................</w:t>
            </w:r>
          </w:p>
        </w:tc>
        <w:tc>
          <w:tcPr>
            <w:tcW w:w="5543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17C72" w:rsidRDefault="00F17C72" w:rsidP="009A4B66">
            <w:pPr>
              <w:rPr>
                <w:b/>
                <w:i/>
                <w:noProof/>
                <w:szCs w:val="20"/>
              </w:rPr>
            </w:pPr>
            <w:r>
              <w:rPr>
                <w:b/>
                <w:i/>
                <w:noProof/>
              </w:rPr>
              <w:t>BONUS SORU (5 PUAN)</w:t>
            </w:r>
          </w:p>
          <w:p w:rsidR="00F17C72" w:rsidRDefault="00F17C72" w:rsidP="00F308A9">
            <w:pPr>
              <w:rPr>
                <w:b/>
                <w:i/>
                <w:noProof/>
                <w:szCs w:val="20"/>
              </w:rPr>
            </w:pPr>
            <w:r>
              <w:rPr>
                <w:noProof/>
              </w:rPr>
              <w:pict>
                <v:shape id="_x0000_s1055" type="#_x0000_t202" style="position:absolute;margin-left:135.5pt;margin-top:149.05pt;width:149.15pt;height:162.9pt;z-index:251665920">
                  <v:textbox style="mso-next-textbox:#_x0000_s1055;mso-fit-shape-to-text:t">
                    <w:txbxContent>
                      <w:p w:rsidR="00F17C72" w:rsidRDefault="00F17C72" w:rsidP="004C3BD8">
                        <w:pPr>
                          <w:jc w:val="center"/>
                        </w:pPr>
                        <w:r>
                          <w:t>...................</w:t>
                        </w:r>
                      </w:p>
                      <w:p w:rsidR="00F17C72" w:rsidRDefault="00F17C72" w:rsidP="004C3BD8">
                        <w:pPr>
                          <w:jc w:val="center"/>
                        </w:pPr>
                        <w:r>
                          <w:t>Matematik Öğretmeni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6" type="#_x0000_t75" style="position:absolute;margin-left:1.2pt;margin-top:24.2pt;width:269.25pt;height:112.15pt;z-index:251664896;visibility:visible">
                  <v:imagedata r:id="rId46" o:title="" croptop="11660f"/>
                </v:shape>
              </w:pict>
            </w:r>
            <w:r>
              <w:rPr>
                <w:b/>
                <w:i/>
                <w:noProof/>
                <w:szCs w:val="20"/>
              </w:rPr>
              <w:t>15)</w:t>
            </w:r>
            <w:r>
              <w:rPr>
                <w:i/>
                <w:noProof/>
                <w:szCs w:val="20"/>
              </w:rPr>
              <w:t xml:space="preserve"> </w:t>
            </w:r>
            <w:r w:rsidRPr="00DD1D7B">
              <w:rPr>
                <w:i/>
                <w:noProof/>
                <w:szCs w:val="20"/>
              </w:rPr>
              <w:t xml:space="preserve"> </w:t>
            </w:r>
            <w:r w:rsidRPr="003D4FD6">
              <w:rPr>
                <w:i/>
                <w:noProof/>
              </w:rPr>
              <w:t>Aşağıdaki üçgenlerin kenar uzunluklarını ölçün, çeşidini altına yazın</w:t>
            </w:r>
            <w:r>
              <w:rPr>
                <w:b/>
                <w:i/>
                <w:noProof/>
                <w:szCs w:val="20"/>
              </w:rPr>
              <w:t xml:space="preserve"> </w:t>
            </w:r>
          </w:p>
        </w:tc>
      </w:tr>
      <w:tr w:rsidR="00F17C72" w:rsidRPr="005227D5" w:rsidTr="003D4FD6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gridAfter w:val="1"/>
          <w:wAfter w:w="170" w:type="dxa"/>
          <w:trHeight w:val="2562"/>
        </w:trPr>
        <w:tc>
          <w:tcPr>
            <w:tcW w:w="1078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04B1C">
            <w:pPr>
              <w:rPr>
                <w:rFonts w:ascii="Bookman Old Style" w:hAnsi="Bookman Old Style"/>
              </w:rPr>
            </w:pPr>
            <w:hyperlink r:id="rId48" w:history="1">
              <w:r>
                <w:rPr>
                  <w:rStyle w:val="Hyperlink"/>
                  <w:rFonts w:ascii="Bookman Old Style" w:hAnsi="Bookman Old Style"/>
                </w:rPr>
                <w:t>www.sorubak.com</w:t>
              </w:r>
            </w:hyperlink>
            <w:r>
              <w:rPr>
                <w:rFonts w:ascii="Bookman Old Style" w:hAnsi="Bookman Old Style"/>
              </w:rPr>
              <w:t xml:space="preserve"> </w:t>
            </w: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  <w:p w:rsidR="00F17C72" w:rsidRPr="005227D5" w:rsidRDefault="00F17C72" w:rsidP="009A4B66">
            <w:pPr>
              <w:spacing w:line="360" w:lineRule="auto"/>
              <w:rPr>
                <w:b/>
                <w:sz w:val="20"/>
                <w:szCs w:val="20"/>
              </w:rPr>
            </w:pPr>
          </w:p>
        </w:tc>
      </w:tr>
    </w:tbl>
    <w:p w:rsidR="00F17C72" w:rsidRPr="00B20D48" w:rsidRDefault="00F17C72" w:rsidP="000F089B">
      <w:pPr>
        <w:rPr>
          <w:b/>
          <w:i/>
          <w:sz w:val="20"/>
          <w:szCs w:val="20"/>
        </w:rPr>
      </w:pPr>
    </w:p>
    <w:p w:rsidR="00F17C72" w:rsidRDefault="00F17C72"/>
    <w:sectPr w:rsidR="00F17C72" w:rsidSect="003D4FD6">
      <w:pgSz w:w="11906" w:h="16838"/>
      <w:pgMar w:top="426" w:right="567" w:bottom="0" w:left="851" w:header="709" w:footer="709" w:gutter="0"/>
      <w:cols w:sep="1" w:space="113" w:equalWidth="0">
        <w:col w:w="10979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entury Gothic">
    <w:altName w:val="Segoe UI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D139D"/>
    <w:multiLevelType w:val="hybridMultilevel"/>
    <w:tmpl w:val="0E38CF1C"/>
    <w:lvl w:ilvl="0" w:tplc="041F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11313F21"/>
    <w:multiLevelType w:val="hybridMultilevel"/>
    <w:tmpl w:val="446C4B98"/>
    <w:lvl w:ilvl="0" w:tplc="7050425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6EA34F4"/>
    <w:multiLevelType w:val="hybridMultilevel"/>
    <w:tmpl w:val="04C0AA56"/>
    <w:lvl w:ilvl="0" w:tplc="3D4AC14C">
      <w:start w:val="1"/>
      <w:numFmt w:val="decimal"/>
      <w:lvlText w:val="%1."/>
      <w:lvlJc w:val="left"/>
      <w:pPr>
        <w:ind w:left="750" w:hanging="390"/>
      </w:pPr>
      <w:rPr>
        <w:rFonts w:ascii="Verdana" w:hAnsi="Verdana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2AB4185"/>
    <w:multiLevelType w:val="hybridMultilevel"/>
    <w:tmpl w:val="F9FCE25E"/>
    <w:lvl w:ilvl="0" w:tplc="BDA26CD0">
      <w:start w:val="3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3655464"/>
    <w:multiLevelType w:val="hybridMultilevel"/>
    <w:tmpl w:val="224643D4"/>
    <w:lvl w:ilvl="0" w:tplc="56D8020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78860885"/>
    <w:multiLevelType w:val="hybridMultilevel"/>
    <w:tmpl w:val="E616A15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7"/>
  </w:num>
  <w:num w:numId="2">
    <w:abstractNumId w:val="0"/>
  </w:num>
  <w:num w:numId="3">
    <w:abstractNumId w:val="4"/>
  </w:num>
  <w:num w:numId="4">
    <w:abstractNumId w:val="1"/>
  </w:num>
  <w:num w:numId="5">
    <w:abstractNumId w:val="6"/>
  </w:num>
  <w:num w:numId="6">
    <w:abstractNumId w:val="2"/>
  </w:num>
  <w:num w:numId="7">
    <w:abstractNumId w:val="3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F089B"/>
    <w:rsid w:val="00037ECE"/>
    <w:rsid w:val="000653F7"/>
    <w:rsid w:val="000F089B"/>
    <w:rsid w:val="00166D38"/>
    <w:rsid w:val="001D41A4"/>
    <w:rsid w:val="002164C9"/>
    <w:rsid w:val="002831AE"/>
    <w:rsid w:val="002B6A5F"/>
    <w:rsid w:val="00365EDA"/>
    <w:rsid w:val="003A2F34"/>
    <w:rsid w:val="003D4FD6"/>
    <w:rsid w:val="004276D7"/>
    <w:rsid w:val="00433BC8"/>
    <w:rsid w:val="00442FC6"/>
    <w:rsid w:val="00446FC4"/>
    <w:rsid w:val="004C3BD8"/>
    <w:rsid w:val="004D1978"/>
    <w:rsid w:val="00504831"/>
    <w:rsid w:val="005227D5"/>
    <w:rsid w:val="005A1240"/>
    <w:rsid w:val="006261A8"/>
    <w:rsid w:val="00630FC6"/>
    <w:rsid w:val="0063418E"/>
    <w:rsid w:val="00661B02"/>
    <w:rsid w:val="00682000"/>
    <w:rsid w:val="006B4C3F"/>
    <w:rsid w:val="006C673C"/>
    <w:rsid w:val="0074740B"/>
    <w:rsid w:val="00775380"/>
    <w:rsid w:val="00786503"/>
    <w:rsid w:val="00791BCF"/>
    <w:rsid w:val="008D3D09"/>
    <w:rsid w:val="00904B1C"/>
    <w:rsid w:val="009964A0"/>
    <w:rsid w:val="009A4B66"/>
    <w:rsid w:val="009F1FAB"/>
    <w:rsid w:val="00A60556"/>
    <w:rsid w:val="00A64667"/>
    <w:rsid w:val="00AD4550"/>
    <w:rsid w:val="00B20D48"/>
    <w:rsid w:val="00BE57A8"/>
    <w:rsid w:val="00C03E2B"/>
    <w:rsid w:val="00C14058"/>
    <w:rsid w:val="00C90732"/>
    <w:rsid w:val="00CA5483"/>
    <w:rsid w:val="00CB073B"/>
    <w:rsid w:val="00CF300E"/>
    <w:rsid w:val="00D648DA"/>
    <w:rsid w:val="00D7161D"/>
    <w:rsid w:val="00DA158F"/>
    <w:rsid w:val="00DC1E29"/>
    <w:rsid w:val="00DD1D7B"/>
    <w:rsid w:val="00E20C0F"/>
    <w:rsid w:val="00E61BE7"/>
    <w:rsid w:val="00E72097"/>
    <w:rsid w:val="00E90817"/>
    <w:rsid w:val="00E927B3"/>
    <w:rsid w:val="00EB7EBC"/>
    <w:rsid w:val="00ED0B30"/>
    <w:rsid w:val="00ED7E65"/>
    <w:rsid w:val="00F17C72"/>
    <w:rsid w:val="00F308A9"/>
    <w:rsid w:val="00F94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089B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0F089B"/>
    <w:pPr>
      <w:ind w:left="708"/>
    </w:pPr>
  </w:style>
  <w:style w:type="paragraph" w:styleId="BalloonText">
    <w:name w:val="Balloon Text"/>
    <w:basedOn w:val="Normal"/>
    <w:link w:val="BalloonTextChar"/>
    <w:uiPriority w:val="99"/>
    <w:semiHidden/>
    <w:rsid w:val="000F089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F089B"/>
    <w:rPr>
      <w:rFonts w:ascii="Tahoma" w:hAnsi="Tahoma" w:cs="Tahoma"/>
      <w:sz w:val="16"/>
      <w:szCs w:val="16"/>
      <w:lang w:eastAsia="tr-TR"/>
    </w:rPr>
  </w:style>
  <w:style w:type="table" w:styleId="TableGrid">
    <w:name w:val="Table Grid"/>
    <w:basedOn w:val="TableNormal"/>
    <w:uiPriority w:val="99"/>
    <w:rsid w:val="000F089B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ED7E65"/>
    <w:rPr>
      <w:rFonts w:cs="Times New Roman"/>
      <w:color w:val="808080"/>
    </w:rPr>
  </w:style>
  <w:style w:type="character" w:styleId="Hyperlink">
    <w:name w:val="Hyperlink"/>
    <w:basedOn w:val="DefaultParagraphFont"/>
    <w:uiPriority w:val="99"/>
    <w:rsid w:val="00904B1C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12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image" Target="media/image14.wmf"/><Relationship Id="rId39" Type="http://schemas.openxmlformats.org/officeDocument/2006/relationships/image" Target="media/image24.emf"/><Relationship Id="rId3" Type="http://schemas.openxmlformats.org/officeDocument/2006/relationships/settings" Target="settings.xml"/><Relationship Id="rId21" Type="http://schemas.openxmlformats.org/officeDocument/2006/relationships/image" Target="media/image11.wmf"/><Relationship Id="rId34" Type="http://schemas.openxmlformats.org/officeDocument/2006/relationships/image" Target="media/image19.emf"/><Relationship Id="rId42" Type="http://schemas.openxmlformats.org/officeDocument/2006/relationships/image" Target="media/image27.png"/><Relationship Id="rId47" Type="http://schemas.openxmlformats.org/officeDocument/2006/relationships/image" Target="media/image32.jpeg"/><Relationship Id="rId50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6.wmf"/><Relationship Id="rId17" Type="http://schemas.openxmlformats.org/officeDocument/2006/relationships/image" Target="media/image9.wmf"/><Relationship Id="rId25" Type="http://schemas.openxmlformats.org/officeDocument/2006/relationships/oleObject" Target="embeddings/oleObject8.bin"/><Relationship Id="rId33" Type="http://schemas.openxmlformats.org/officeDocument/2006/relationships/image" Target="media/image18.jpeg"/><Relationship Id="rId38" Type="http://schemas.openxmlformats.org/officeDocument/2006/relationships/image" Target="media/image23.wmf"/><Relationship Id="rId46" Type="http://schemas.openxmlformats.org/officeDocument/2006/relationships/image" Target="media/image31.em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oleObject" Target="embeddings/oleObject6.bin"/><Relationship Id="rId29" Type="http://schemas.openxmlformats.org/officeDocument/2006/relationships/image" Target="media/image16.wmf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2.bin"/><Relationship Id="rId24" Type="http://schemas.openxmlformats.org/officeDocument/2006/relationships/image" Target="media/image13.wmf"/><Relationship Id="rId32" Type="http://schemas.openxmlformats.org/officeDocument/2006/relationships/oleObject" Target="embeddings/oleObject11.bin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openxmlformats.org/officeDocument/2006/relationships/image" Target="media/image15.jpeg"/><Relationship Id="rId36" Type="http://schemas.openxmlformats.org/officeDocument/2006/relationships/image" Target="media/image21.png"/><Relationship Id="rId49" Type="http://schemas.openxmlformats.org/officeDocument/2006/relationships/fontTable" Target="fontTable.xml"/><Relationship Id="rId10" Type="http://schemas.openxmlformats.org/officeDocument/2006/relationships/image" Target="media/image5.wmf"/><Relationship Id="rId19" Type="http://schemas.openxmlformats.org/officeDocument/2006/relationships/image" Target="media/image10.wmf"/><Relationship Id="rId31" Type="http://schemas.openxmlformats.org/officeDocument/2006/relationships/image" Target="media/image17.wmf"/><Relationship Id="rId44" Type="http://schemas.openxmlformats.org/officeDocument/2006/relationships/image" Target="media/image29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wmf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9.bin"/><Relationship Id="rId30" Type="http://schemas.openxmlformats.org/officeDocument/2006/relationships/oleObject" Target="embeddings/oleObject10.bin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hyperlink" Target="http://www.sorubak.com/" TargetMode="External"/><Relationship Id="rId8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3</Pages>
  <Words>439</Words>
  <Characters>2503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Murat</dc:creator>
  <cp:keywords/>
  <dc:description/>
  <cp:lastModifiedBy>edanur</cp:lastModifiedBy>
  <cp:revision>3</cp:revision>
  <dcterms:created xsi:type="dcterms:W3CDTF">2012-11-04T09:05:00Z</dcterms:created>
  <dcterms:modified xsi:type="dcterms:W3CDTF">2012-11-12T10:52:00Z</dcterms:modified>
</cp:coreProperties>
</file>