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6AA" w:rsidRDefault="005846AA" w:rsidP="00B2734C">
      <w:pPr>
        <w:rPr>
          <w:sz w:val="36"/>
          <w:szCs w:val="36"/>
        </w:rPr>
      </w:pPr>
      <w:r>
        <w:rPr>
          <w:noProof/>
        </w:rPr>
        <w:pict>
          <v:rect id="_x0000_s1026" style="position:absolute;margin-left:126pt;margin-top:-18pt;width:3in;height:27pt;z-index:251658240">
            <v:textbox style="mso-next-textbox:#_x0000_s1026">
              <w:txbxContent>
                <w:p w:rsidR="005846AA" w:rsidRDefault="005846AA" w:rsidP="00B2734C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FEN VE TEKNOLOJİ</w:t>
                  </w:r>
                </w:p>
              </w:txbxContent>
            </v:textbox>
          </v:rect>
        </w:pict>
      </w:r>
    </w:p>
    <w:p w:rsidR="005846AA" w:rsidRDefault="005846AA" w:rsidP="00B2734C">
      <w:pPr>
        <w:rPr>
          <w:b/>
        </w:rPr>
        <w:sectPr w:rsidR="005846AA" w:rsidSect="00B2734C">
          <w:pgSz w:w="11906" w:h="16838"/>
          <w:pgMar w:top="1417" w:right="1417" w:bottom="1417" w:left="1417" w:header="510" w:footer="708" w:gutter="0"/>
          <w:cols w:space="708"/>
          <w:docGrid w:linePitch="360"/>
        </w:sectPr>
      </w:pPr>
    </w:p>
    <w:p w:rsidR="005846AA" w:rsidRDefault="005846AA" w:rsidP="00B2734C">
      <w:pPr>
        <w:rPr>
          <w:b/>
        </w:rPr>
      </w:pPr>
      <w:r>
        <w:rPr>
          <w:b/>
        </w:rPr>
        <w:t>1-Kanın vücutta dolaşımını sağlayan yapı ve organlar nelerdir?</w:t>
      </w:r>
    </w:p>
    <w:p w:rsidR="005846AA" w:rsidRDefault="005846AA" w:rsidP="00B2734C">
      <w:pPr>
        <w:ind w:left="-360"/>
        <w:jc w:val="center"/>
        <w:rPr>
          <w:b/>
        </w:rPr>
      </w:pPr>
    </w:p>
    <w:p w:rsidR="005846AA" w:rsidRDefault="005846AA" w:rsidP="00B2734C">
      <w:r>
        <w:t>A)Akciğerler-Damarlar</w:t>
      </w:r>
    </w:p>
    <w:p w:rsidR="005846AA" w:rsidRDefault="005846AA" w:rsidP="00B2734C">
      <w:r>
        <w:t>B)Kalp-Damarlar</w:t>
      </w:r>
    </w:p>
    <w:p w:rsidR="005846AA" w:rsidRDefault="005846AA" w:rsidP="00B2734C">
      <w:r>
        <w:t>C)Akciğerler-Kalp</w:t>
      </w:r>
    </w:p>
    <w:p w:rsidR="005846AA" w:rsidRDefault="005846AA" w:rsidP="00B2734C">
      <w:r>
        <w:t>D)Mide-Damarlar</w:t>
      </w:r>
    </w:p>
    <w:p w:rsidR="005846AA" w:rsidRDefault="005846AA" w:rsidP="00B2734C">
      <w:pPr>
        <w:ind w:left="-360"/>
      </w:pPr>
    </w:p>
    <w:p w:rsidR="005846AA" w:rsidRDefault="005846AA" w:rsidP="00B2734C">
      <w:pPr>
        <w:rPr>
          <w:b/>
        </w:rPr>
      </w:pPr>
      <w:r>
        <w:rPr>
          <w:b/>
        </w:rPr>
        <w:t xml:space="preserve">2-   * Vücudumuzda kemiklerimizi çekerek </w:t>
      </w:r>
      <w:r>
        <w:rPr>
          <w:b/>
          <w:color w:val="000000"/>
        </w:rPr>
        <w:t>hareket</w:t>
      </w:r>
      <w:r>
        <w:rPr>
          <w:b/>
        </w:rPr>
        <w:t xml:space="preserve"> etmemizi sağlar.</w:t>
      </w:r>
    </w:p>
    <w:p w:rsidR="005846AA" w:rsidRDefault="005846AA" w:rsidP="00B2734C">
      <w:r>
        <w:rPr>
          <w:b/>
        </w:rPr>
        <w:t xml:space="preserve">       *İskeletimizi tamamıyla sarar</w:t>
      </w:r>
      <w:r>
        <w:t>.</w:t>
      </w:r>
    </w:p>
    <w:p w:rsidR="005846AA" w:rsidRDefault="005846AA" w:rsidP="00B2734C"/>
    <w:p w:rsidR="005846AA" w:rsidRDefault="005846AA" w:rsidP="00B2734C">
      <w:pPr>
        <w:rPr>
          <w:b/>
        </w:rPr>
      </w:pPr>
      <w:r>
        <w:rPr>
          <w:b/>
        </w:rPr>
        <w:t>Yukarıda özellikleri verilen kısım aşağıdakilerden hangisidir?</w:t>
      </w:r>
    </w:p>
    <w:p w:rsidR="005846AA" w:rsidRDefault="005846AA" w:rsidP="00B2734C"/>
    <w:p w:rsidR="005846AA" w:rsidRDefault="005846AA" w:rsidP="00B2734C">
      <w:r>
        <w:t xml:space="preserve">A)Kemikler          B)Deri                                                      </w:t>
      </w:r>
    </w:p>
    <w:p w:rsidR="005846AA" w:rsidRDefault="005846AA" w:rsidP="00B2734C">
      <w:r>
        <w:t>C)Kaslar               D)Kollar ve Bacaklar</w:t>
      </w: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  <w:u w:val="single"/>
        </w:rPr>
      </w:pPr>
      <w:r>
        <w:rPr>
          <w:b/>
        </w:rPr>
        <w:t xml:space="preserve">3-Aşağıdaki seçeneklerde verilen eşleştirmelerden hangisi </w:t>
      </w:r>
      <w:r>
        <w:rPr>
          <w:b/>
          <w:u w:val="single"/>
        </w:rPr>
        <w:t>yanlıştır.?</w:t>
      </w:r>
    </w:p>
    <w:p w:rsidR="005846AA" w:rsidRDefault="005846AA" w:rsidP="00B2734C">
      <w:pPr>
        <w:rPr>
          <w:b/>
        </w:rPr>
      </w:pPr>
    </w:p>
    <w:p w:rsidR="005846AA" w:rsidRDefault="005846AA" w:rsidP="00B2734C">
      <w:r>
        <w:t>A)Kafatası-Beynimizi korur.</w:t>
      </w:r>
    </w:p>
    <w:p w:rsidR="005846AA" w:rsidRDefault="005846AA" w:rsidP="00B2734C">
      <w:r>
        <w:t>B)Göğüs kafesi-Akciğer ve kalbimizi korur.</w:t>
      </w:r>
    </w:p>
    <w:p w:rsidR="005846AA" w:rsidRDefault="005846AA" w:rsidP="00B2734C">
      <w:r>
        <w:t>C)Omurga-Vücudumuzdaki yükün eşit dağılmasını sağlar.</w:t>
      </w:r>
    </w:p>
    <w:p w:rsidR="005846AA" w:rsidRDefault="005846AA" w:rsidP="00B2734C">
      <w:r>
        <w:t>D)Kollar ve Bacaklar-Nefes alıp vermemize yardımcı olur.</w:t>
      </w: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  <w:r>
        <w:rPr>
          <w:b/>
        </w:rPr>
        <w:t xml:space="preserve">4-Aşağıdakilerden hangisi  iskeletin görevlerinden </w:t>
      </w:r>
      <w:r>
        <w:rPr>
          <w:b/>
          <w:u w:val="single"/>
        </w:rPr>
        <w:t>değildir?</w:t>
      </w:r>
    </w:p>
    <w:p w:rsidR="005846AA" w:rsidRDefault="005846AA" w:rsidP="00B2734C">
      <w:pPr>
        <w:rPr>
          <w:b/>
        </w:rPr>
      </w:pPr>
    </w:p>
    <w:p w:rsidR="005846AA" w:rsidRDefault="005846AA" w:rsidP="00B2734C">
      <w:r>
        <w:t>A)Vücudumuzun dik durmasını sağlar.</w:t>
      </w:r>
    </w:p>
    <w:p w:rsidR="005846AA" w:rsidRDefault="005846AA" w:rsidP="00B2734C">
      <w:r>
        <w:t>B)Vücudumuzu hastalıklardan korur.</w:t>
      </w:r>
    </w:p>
    <w:p w:rsidR="005846AA" w:rsidRDefault="005846AA" w:rsidP="00B2734C">
      <w:r>
        <w:t>C)Vücudumuza şekil verir.</w:t>
      </w:r>
    </w:p>
    <w:p w:rsidR="005846AA" w:rsidRDefault="005846AA" w:rsidP="00B2734C">
      <w:r>
        <w:t>D)Hayati organlarımızı korur.</w:t>
      </w: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  <w:r>
        <w:rPr>
          <w:b/>
        </w:rPr>
        <w:t xml:space="preserve">5-Aşağıdakilerden hangisi soluk alıp verme sıklığımızı </w:t>
      </w:r>
      <w:r>
        <w:rPr>
          <w:b/>
          <w:u w:val="single"/>
        </w:rPr>
        <w:t>arttırmaz?</w:t>
      </w:r>
    </w:p>
    <w:p w:rsidR="005846AA" w:rsidRDefault="005846AA" w:rsidP="00B2734C">
      <w:pPr>
        <w:rPr>
          <w:b/>
        </w:rPr>
      </w:pPr>
    </w:p>
    <w:p w:rsidR="005846AA" w:rsidRDefault="005846AA" w:rsidP="00B2734C">
      <w:r>
        <w:t>A)Konuşmak</w:t>
      </w:r>
    </w:p>
    <w:p w:rsidR="005846AA" w:rsidRDefault="005846AA" w:rsidP="00B2734C">
      <w:r>
        <w:t>B)Egzersiz yapmak</w:t>
      </w:r>
    </w:p>
    <w:p w:rsidR="005846AA" w:rsidRDefault="005846AA" w:rsidP="00B2734C">
      <w:r>
        <w:t>C)Heyecanlanmak</w:t>
      </w:r>
    </w:p>
    <w:p w:rsidR="005846AA" w:rsidRDefault="005846AA" w:rsidP="00B2734C">
      <w:r>
        <w:t>D)Korkmak</w:t>
      </w: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  <w:r>
        <w:rPr>
          <w:b/>
        </w:rPr>
        <w:t xml:space="preserve">6-Aşağıda kalple ilgili özellikler verilmiştir.Buna göre aşağıdakilerden hangisi </w:t>
      </w:r>
      <w:r>
        <w:rPr>
          <w:b/>
          <w:u w:val="single"/>
        </w:rPr>
        <w:t>yanlıştır?</w:t>
      </w:r>
    </w:p>
    <w:p w:rsidR="005846AA" w:rsidRDefault="005846AA" w:rsidP="00B2734C">
      <w:pPr>
        <w:rPr>
          <w:b/>
        </w:rPr>
      </w:pPr>
    </w:p>
    <w:p w:rsidR="005846AA" w:rsidRDefault="005846AA" w:rsidP="00B2734C">
      <w:r>
        <w:t>A)Kalp özel bir kastan oluşmuştur.</w:t>
      </w:r>
    </w:p>
    <w:p w:rsidR="005846AA" w:rsidRDefault="005846AA" w:rsidP="00B2734C">
      <w:r>
        <w:t>B)Kalbe kanı getiren damarlarda bol oksijen bulunur.</w:t>
      </w:r>
    </w:p>
    <w:p w:rsidR="005846AA" w:rsidRDefault="005846AA" w:rsidP="00B2734C">
      <w:r>
        <w:t>C)Kanı damarlara kalp pompalar.</w:t>
      </w:r>
    </w:p>
    <w:p w:rsidR="005846AA" w:rsidRDefault="005846AA" w:rsidP="00B2734C">
      <w:r>
        <w:t>D)Kalp dolaşım sistemi organımızdır.</w:t>
      </w:r>
    </w:p>
    <w:p w:rsidR="005846AA" w:rsidRDefault="005846AA" w:rsidP="00B2734C"/>
    <w:p w:rsidR="005846AA" w:rsidRDefault="005846AA" w:rsidP="00B2734C">
      <w:pPr>
        <w:rPr>
          <w:b/>
        </w:rPr>
      </w:pPr>
      <w:r>
        <w:rPr>
          <w:b/>
        </w:rPr>
        <w:t>7-Diyaframın görevi nedir?</w:t>
      </w:r>
    </w:p>
    <w:p w:rsidR="005846AA" w:rsidRDefault="005846AA" w:rsidP="00B2734C">
      <w:pPr>
        <w:rPr>
          <w:b/>
        </w:rPr>
      </w:pPr>
    </w:p>
    <w:p w:rsidR="005846AA" w:rsidRDefault="005846AA" w:rsidP="00B2734C">
      <w:r>
        <w:t>A)Kanın dolaşmasını sağlar.</w:t>
      </w:r>
    </w:p>
    <w:p w:rsidR="005846AA" w:rsidRDefault="005846AA" w:rsidP="00B2734C">
      <w:r>
        <w:t>B)Hareket etmemizi sağlar.</w:t>
      </w:r>
    </w:p>
    <w:p w:rsidR="005846AA" w:rsidRDefault="005846AA" w:rsidP="00B2734C">
      <w:r>
        <w:t>C)Vücudun dik durmasını sağlar.</w:t>
      </w:r>
    </w:p>
    <w:p w:rsidR="005846AA" w:rsidRDefault="005846AA" w:rsidP="00B2734C">
      <w:r>
        <w:t>D)Soluk alıp vermemize yardımcı olur.</w:t>
      </w:r>
    </w:p>
    <w:p w:rsidR="005846AA" w:rsidRDefault="005846AA" w:rsidP="00B2734C"/>
    <w:p w:rsidR="005846AA" w:rsidRDefault="005846AA" w:rsidP="00B2734C">
      <w:pPr>
        <w:rPr>
          <w:b/>
        </w:rPr>
      </w:pPr>
      <w:r>
        <w:rPr>
          <w:b/>
        </w:rPr>
        <w:t xml:space="preserve">8-Aşağıda kaslarla ilgili bilgiler verilmiştir.Bunlardan hangisi </w:t>
      </w:r>
      <w:r>
        <w:rPr>
          <w:b/>
          <w:u w:val="single"/>
        </w:rPr>
        <w:t>yanlıştır?</w:t>
      </w:r>
    </w:p>
    <w:p w:rsidR="005846AA" w:rsidRDefault="005846AA" w:rsidP="00B2734C">
      <w:pPr>
        <w:rPr>
          <w:b/>
        </w:rPr>
      </w:pPr>
    </w:p>
    <w:p w:rsidR="005846AA" w:rsidRDefault="005846AA" w:rsidP="00B2734C">
      <w:r>
        <w:t>A)Kaslar lifli yapıdadır.</w:t>
      </w:r>
    </w:p>
    <w:p w:rsidR="005846AA" w:rsidRDefault="005846AA" w:rsidP="00B2734C">
      <w:r>
        <w:t>B)Kaslar kasılırken aynı zamanda şişer ve sertleşir.</w:t>
      </w:r>
    </w:p>
    <w:p w:rsidR="005846AA" w:rsidRDefault="005846AA" w:rsidP="00B2734C">
      <w:r>
        <w:t>C)Kaslar iskelet ve eklemlerle hareketi sağlar.</w:t>
      </w:r>
    </w:p>
    <w:p w:rsidR="005846AA" w:rsidRDefault="005846AA" w:rsidP="00B2734C">
      <w:r>
        <w:t>D)Kaslar kasıldıklarında boyları uzar.</w:t>
      </w:r>
    </w:p>
    <w:p w:rsidR="005846AA" w:rsidRDefault="005846AA" w:rsidP="00B2734C"/>
    <w:p w:rsidR="005846AA" w:rsidRDefault="005846AA" w:rsidP="00B2734C">
      <w:pPr>
        <w:rPr>
          <w:b/>
        </w:rPr>
      </w:pPr>
      <w:r>
        <w:rPr>
          <w:b/>
        </w:rPr>
        <w:t>9-Stetoskopla vücudumuzun hangi organları dinlenir?</w:t>
      </w:r>
    </w:p>
    <w:p w:rsidR="005846AA" w:rsidRDefault="005846AA" w:rsidP="00B2734C">
      <w:pPr>
        <w:rPr>
          <w:b/>
        </w:rPr>
      </w:pPr>
    </w:p>
    <w:p w:rsidR="005846AA" w:rsidRDefault="005846AA" w:rsidP="00B2734C">
      <w:r>
        <w:t>A)Kalp-Damarlar</w:t>
      </w:r>
    </w:p>
    <w:p w:rsidR="005846AA" w:rsidRDefault="005846AA" w:rsidP="00B2734C">
      <w:r>
        <w:t>B)Göğüs kafesi-Kalp</w:t>
      </w:r>
    </w:p>
    <w:p w:rsidR="005846AA" w:rsidRDefault="005846AA" w:rsidP="00B2734C">
      <w:r>
        <w:t>C)Kalp-Akciğerler</w:t>
      </w:r>
    </w:p>
    <w:p w:rsidR="005846AA" w:rsidRDefault="005846AA" w:rsidP="00B2734C">
      <w:r>
        <w:t>D)Akciğerler-Böbrekler</w:t>
      </w: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  <w:u w:val="single"/>
        </w:rPr>
      </w:pPr>
      <w:r>
        <w:rPr>
          <w:b/>
        </w:rPr>
        <w:t xml:space="preserve">10-İskelet ve kaslarımızın sağlığı için aşağıdaki verilenlerden hangisi </w:t>
      </w:r>
      <w:r>
        <w:rPr>
          <w:b/>
          <w:u w:val="single"/>
        </w:rPr>
        <w:t>yanlıştır?</w:t>
      </w:r>
    </w:p>
    <w:p w:rsidR="005846AA" w:rsidRDefault="005846AA" w:rsidP="00B2734C">
      <w:pPr>
        <w:rPr>
          <w:b/>
        </w:rPr>
      </w:pPr>
    </w:p>
    <w:p w:rsidR="005846AA" w:rsidRDefault="005846AA" w:rsidP="00B2734C">
      <w:r>
        <w:t>A)Egzersiz öncesi ısınma hareketleri yapmalıyız.</w:t>
      </w:r>
    </w:p>
    <w:p w:rsidR="005846AA" w:rsidRDefault="005846AA" w:rsidP="00B2734C">
      <w:r>
        <w:t>B)Belimizden eğilerek yükü öyle kaldırmalıyız.</w:t>
      </w:r>
    </w:p>
    <w:p w:rsidR="005846AA" w:rsidRDefault="005846AA" w:rsidP="00B2734C">
      <w:r>
        <w:t>C)Sırada dik oturmalıyız.</w:t>
      </w:r>
    </w:p>
    <w:p w:rsidR="005846AA" w:rsidRDefault="005846AA" w:rsidP="00B2734C">
      <w:r>
        <w:t>D)Yük kaldırırken ani hareketlerden kaçınmalıyız.</w:t>
      </w: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  <w:r>
        <w:rPr>
          <w:b/>
        </w:rPr>
        <w:t>11-Kalbin pompaladığı kanın damarlara yaptığı etkiye………………denir.</w:t>
      </w: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  <w:r>
        <w:rPr>
          <w:b/>
        </w:rPr>
        <w:t>Yukarıda boş bırakılan yere aşağıdakilerden hangisi gelmelidir?</w:t>
      </w:r>
    </w:p>
    <w:p w:rsidR="005846AA" w:rsidRDefault="005846AA" w:rsidP="00B2734C">
      <w:pPr>
        <w:rPr>
          <w:b/>
        </w:rPr>
      </w:pPr>
    </w:p>
    <w:p w:rsidR="005846AA" w:rsidRDefault="005846AA" w:rsidP="00B2734C">
      <w:r>
        <w:t>A)Nabız               B)Damar</w:t>
      </w:r>
    </w:p>
    <w:p w:rsidR="005846AA" w:rsidRDefault="005846AA" w:rsidP="00B2734C">
      <w:r>
        <w:t>C)Stetoskop         D)Kas</w:t>
      </w: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  <w:r>
        <w:rPr>
          <w:b/>
        </w:rPr>
        <w:t xml:space="preserve">12-Aşağıdaki eşleştirmelerden hangisi </w:t>
      </w:r>
      <w:r>
        <w:rPr>
          <w:b/>
          <w:u w:val="single"/>
        </w:rPr>
        <w:t>yanlıştır?</w:t>
      </w:r>
    </w:p>
    <w:p w:rsidR="005846AA" w:rsidRDefault="005846AA" w:rsidP="00B2734C">
      <w:pPr>
        <w:rPr>
          <w:b/>
        </w:rPr>
      </w:pPr>
    </w:p>
    <w:p w:rsidR="005846AA" w:rsidRDefault="005846AA" w:rsidP="00B2734C">
      <w:r>
        <w:t>A)Vücudumuza oksijen girer.-Soluk Alma</w:t>
      </w:r>
    </w:p>
    <w:p w:rsidR="005846AA" w:rsidRDefault="005846AA" w:rsidP="00B2734C">
      <w:r>
        <w:t>B)Vücudumuzdan karbon dioksit çıkar.-Soluk Verme</w:t>
      </w:r>
    </w:p>
    <w:p w:rsidR="005846AA" w:rsidRDefault="005846AA" w:rsidP="00B2734C">
      <w:r>
        <w:t>C)Hava ısıtılır ve nemlendirilir.-Soluk Alma</w:t>
      </w:r>
    </w:p>
    <w:p w:rsidR="005846AA" w:rsidRDefault="005846AA" w:rsidP="00B2734C">
      <w:r>
        <w:t>D)Göğüs kafesi genişler.-Soluk Verme</w:t>
      </w:r>
    </w:p>
    <w:p w:rsidR="005846AA" w:rsidRDefault="005846AA" w:rsidP="00B2734C"/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  <w:r>
        <w:rPr>
          <w:b/>
        </w:rPr>
        <w:t>13-Vücudumuzdaki damarların bazılarında dolaşan kan bol miktarda oksijen içerir.Bazılarında ise yüksek oranda karbon dioksit bulunur.</w:t>
      </w:r>
    </w:p>
    <w:p w:rsidR="005846AA" w:rsidRDefault="005846AA" w:rsidP="00B2734C">
      <w:pPr>
        <w:rPr>
          <w:b/>
        </w:rPr>
      </w:pPr>
      <w:r>
        <w:rPr>
          <w:b/>
        </w:rPr>
        <w:t>Oksijen içeren kanın rengi……………,</w:t>
      </w:r>
    </w:p>
    <w:p w:rsidR="005846AA" w:rsidRDefault="005846AA" w:rsidP="00B2734C">
      <w:pPr>
        <w:rPr>
          <w:b/>
        </w:rPr>
      </w:pPr>
      <w:r>
        <w:rPr>
          <w:b/>
        </w:rPr>
        <w:t>Karbon dioksit içeren kanın rengi……………………….dır.</w:t>
      </w: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  <w:r>
        <w:rPr>
          <w:b/>
        </w:rPr>
        <w:t>Yukarıda boş bırakılan yerlere sırasıyla aşağıdakilerden hangisi gelmelidir?</w:t>
      </w:r>
    </w:p>
    <w:p w:rsidR="005846AA" w:rsidRDefault="005846AA" w:rsidP="00B2734C">
      <w:pPr>
        <w:rPr>
          <w:b/>
        </w:rPr>
      </w:pPr>
    </w:p>
    <w:p w:rsidR="005846AA" w:rsidRDefault="005846AA" w:rsidP="00B2734C">
      <w:r>
        <w:t>A)Koyu kırmızı-Parlak kırmızı</w:t>
      </w:r>
    </w:p>
    <w:p w:rsidR="005846AA" w:rsidRDefault="005846AA" w:rsidP="00B2734C">
      <w:r>
        <w:t>B)Koyu kırmızı-Koyu kırmızı</w:t>
      </w:r>
    </w:p>
    <w:p w:rsidR="005846AA" w:rsidRDefault="005846AA" w:rsidP="00B2734C">
      <w:r>
        <w:t>C)Parlak kırmızı-Koyu kırmızı</w:t>
      </w:r>
    </w:p>
    <w:p w:rsidR="005846AA" w:rsidRDefault="005846AA" w:rsidP="00B2734C">
      <w:r>
        <w:t>D)Parlak kırmızı-Parlak kırmızı</w:t>
      </w:r>
    </w:p>
    <w:p w:rsidR="005846AA" w:rsidRDefault="005846AA" w:rsidP="00B2734C">
      <w:r>
        <w:t xml:space="preserve">    </w:t>
      </w: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  <w:r>
        <w:rPr>
          <w:b/>
        </w:rPr>
        <w:t>14-Göğüs kafesinde hangi organlar bulunur?</w:t>
      </w:r>
    </w:p>
    <w:p w:rsidR="005846AA" w:rsidRDefault="005846AA" w:rsidP="00B2734C"/>
    <w:p w:rsidR="005846AA" w:rsidRDefault="005846AA" w:rsidP="00B2734C">
      <w:pPr>
        <w:rPr>
          <w:color w:val="000000"/>
        </w:rPr>
      </w:pPr>
      <w:r>
        <w:rPr>
          <w:color w:val="000000"/>
        </w:rPr>
        <w:t>A)akciğer-kalp          B)mide-karaciğer</w:t>
      </w:r>
    </w:p>
    <w:p w:rsidR="005846AA" w:rsidRDefault="005846AA" w:rsidP="00B2734C">
      <w:pPr>
        <w:rPr>
          <w:color w:val="000000"/>
        </w:rPr>
      </w:pPr>
    </w:p>
    <w:p w:rsidR="005846AA" w:rsidRDefault="005846AA" w:rsidP="00B2734C">
      <w:pPr>
        <w:rPr>
          <w:color w:val="000000"/>
        </w:rPr>
      </w:pPr>
      <w:r>
        <w:rPr>
          <w:color w:val="000000"/>
        </w:rPr>
        <w:t>C)akciğer-karaciğer    D)mide-böbrekler</w:t>
      </w:r>
    </w:p>
    <w:p w:rsidR="005846AA" w:rsidRDefault="005846AA" w:rsidP="00B2734C"/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  <w:r>
        <w:rPr>
          <w:b/>
        </w:rPr>
        <w:t>15-Kanın vücudumuzdaki en önemli görevi nedir?</w:t>
      </w:r>
    </w:p>
    <w:p w:rsidR="005846AA" w:rsidRDefault="005846AA" w:rsidP="00B2734C">
      <w:pPr>
        <w:rPr>
          <w:b/>
        </w:rPr>
      </w:pPr>
    </w:p>
    <w:p w:rsidR="005846AA" w:rsidRDefault="005846AA" w:rsidP="00B2734C">
      <w:r>
        <w:t>A)Oluşan atık maddelerin atılması</w:t>
      </w:r>
    </w:p>
    <w:p w:rsidR="005846AA" w:rsidRDefault="005846AA" w:rsidP="00B2734C">
      <w:r>
        <w:t>B)Vücuda besin ve oksijen taşımak</w:t>
      </w:r>
    </w:p>
    <w:p w:rsidR="005846AA" w:rsidRDefault="005846AA" w:rsidP="00B2734C">
      <w:r>
        <w:t>C)Nefes alıp vermemize yardımcı olmak</w:t>
      </w:r>
    </w:p>
    <w:p w:rsidR="005846AA" w:rsidRDefault="005846AA" w:rsidP="00B2734C">
      <w:r>
        <w:t>D)Vücudumuzun dik durmasını sağlamak</w:t>
      </w: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  <w:r>
        <w:rPr>
          <w:b/>
        </w:rPr>
        <w:t>16-Aşağıdaki sıralamalardan hangisi doğrudur?</w:t>
      </w:r>
    </w:p>
    <w:p w:rsidR="005846AA" w:rsidRDefault="005846AA" w:rsidP="00B2734C">
      <w:pPr>
        <w:rPr>
          <w:b/>
        </w:rPr>
      </w:pPr>
    </w:p>
    <w:p w:rsidR="005846AA" w:rsidRDefault="005846AA" w:rsidP="00B2734C">
      <w:r>
        <w:t>A)İpliksi yapı-Kas lifi-Kas demeti-Kas</w:t>
      </w:r>
    </w:p>
    <w:p w:rsidR="005846AA" w:rsidRDefault="005846AA" w:rsidP="00B2734C">
      <w:r>
        <w:t>B)Kas demeti-Kas lifi-İpliksi yapı-Kas</w:t>
      </w:r>
    </w:p>
    <w:p w:rsidR="005846AA" w:rsidRDefault="005846AA" w:rsidP="00B2734C">
      <w:r>
        <w:t>C)Kas-İpliksi yapı-Kas lifi-Kas demeti</w:t>
      </w:r>
    </w:p>
    <w:p w:rsidR="005846AA" w:rsidRDefault="005846AA" w:rsidP="00B2734C">
      <w:r>
        <w:t>D)Kas lifi-Kas-Kas demeti-İpliksi yapı</w:t>
      </w:r>
    </w:p>
    <w:p w:rsidR="005846AA" w:rsidRDefault="005846AA" w:rsidP="00B2734C"/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  <w:r>
        <w:rPr>
          <w:b/>
        </w:rPr>
        <w:t>17-Aşağıdakilerden hangisi kanın vücutta dolaşımını sağlayan yapı ve organlardandır?</w:t>
      </w:r>
    </w:p>
    <w:p w:rsidR="005846AA" w:rsidRDefault="005846AA" w:rsidP="00B2734C">
      <w:pPr>
        <w:rPr>
          <w:b/>
        </w:rPr>
      </w:pPr>
    </w:p>
    <w:p w:rsidR="005846AA" w:rsidRDefault="005846AA" w:rsidP="00B2734C">
      <w:r>
        <w:t xml:space="preserve">A)karaciğer                  B)kalp                                               </w:t>
      </w:r>
    </w:p>
    <w:p w:rsidR="005846AA" w:rsidRDefault="005846AA" w:rsidP="00B2734C"/>
    <w:p w:rsidR="005846AA" w:rsidRDefault="005846AA" w:rsidP="00B2734C">
      <w:r>
        <w:t>C)akciğer                      D)beyin</w:t>
      </w: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  <w:r>
        <w:rPr>
          <w:b/>
        </w:rPr>
        <w:t>18-Yetişkin bir insanın nabzı dakikada ne kadar atar?</w:t>
      </w:r>
    </w:p>
    <w:p w:rsidR="005846AA" w:rsidRDefault="005846AA" w:rsidP="00B2734C">
      <w:pPr>
        <w:rPr>
          <w:b/>
        </w:rPr>
      </w:pPr>
    </w:p>
    <w:p w:rsidR="005846AA" w:rsidRDefault="005846AA" w:rsidP="00B2734C">
      <w:r>
        <w:t xml:space="preserve">A)100-140      B)80-100    C)70-80    </w:t>
      </w:r>
    </w:p>
    <w:p w:rsidR="005846AA" w:rsidRDefault="005846AA" w:rsidP="00B2734C"/>
    <w:p w:rsidR="005846AA" w:rsidRDefault="005846AA" w:rsidP="00B2734C">
      <w:r>
        <w:t>D)80-120</w:t>
      </w:r>
    </w:p>
    <w:p w:rsidR="005846AA" w:rsidRDefault="005846AA" w:rsidP="00B2734C"/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  <w:r>
        <w:rPr>
          <w:b/>
        </w:rPr>
        <w:t xml:space="preserve">19-Aşağıdakilerden hangisi kas gücü gerektiren bir meslek </w:t>
      </w:r>
      <w:r>
        <w:rPr>
          <w:b/>
          <w:u w:val="single"/>
        </w:rPr>
        <w:t>değildir?</w:t>
      </w:r>
    </w:p>
    <w:p w:rsidR="005846AA" w:rsidRDefault="005846AA" w:rsidP="00B2734C">
      <w:pPr>
        <w:rPr>
          <w:b/>
        </w:rPr>
      </w:pPr>
    </w:p>
    <w:p w:rsidR="005846AA" w:rsidRDefault="005846AA" w:rsidP="00B2734C">
      <w:r>
        <w:t>A)Hamal                   B)İnşaat işçisi</w:t>
      </w:r>
    </w:p>
    <w:p w:rsidR="005846AA" w:rsidRDefault="005846AA" w:rsidP="00B2734C">
      <w:r>
        <w:t>C)İnşaat mühendisi   D)Sporcu</w:t>
      </w:r>
    </w:p>
    <w:p w:rsidR="005846AA" w:rsidRDefault="005846AA" w:rsidP="00B2734C">
      <w:pPr>
        <w:rPr>
          <w:b/>
        </w:rPr>
      </w:pPr>
    </w:p>
    <w:p w:rsidR="005846AA" w:rsidRDefault="005846AA" w:rsidP="00B2734C">
      <w:pPr>
        <w:rPr>
          <w:b/>
        </w:rPr>
      </w:pPr>
      <w:r>
        <w:rPr>
          <w:b/>
        </w:rPr>
        <w:t>20-Aşağıdakilerden hangisinin düzenli yapılması kas ve kemik gelişimini olumlu etkiler?</w:t>
      </w:r>
    </w:p>
    <w:p w:rsidR="005846AA" w:rsidRDefault="005846AA" w:rsidP="00B2734C">
      <w:r>
        <w:t>A</w:t>
      </w:r>
      <w:r>
        <w:rPr>
          <w:b/>
        </w:rPr>
        <w:t>)</w:t>
      </w:r>
      <w:r>
        <w:t>Aşırı yemek yemek</w:t>
      </w:r>
    </w:p>
    <w:p w:rsidR="005846AA" w:rsidRDefault="005846AA" w:rsidP="00B2734C">
      <w:r>
        <w:t>B)Egzersiz</w:t>
      </w:r>
    </w:p>
    <w:p w:rsidR="005846AA" w:rsidRDefault="005846AA" w:rsidP="00B2734C">
      <w:r>
        <w:t>C)Bol su içmek</w:t>
      </w:r>
    </w:p>
    <w:p w:rsidR="005846AA" w:rsidRDefault="005846AA" w:rsidP="00B2734C">
      <w:r>
        <w:t>D)Ağır yükler kaldırmak</w:t>
      </w:r>
    </w:p>
    <w:p w:rsidR="005846AA" w:rsidRDefault="005846AA" w:rsidP="00B2734C">
      <w:pPr>
        <w:rPr>
          <w:b/>
        </w:rPr>
        <w:sectPr w:rsidR="005846AA" w:rsidSect="00B2734C">
          <w:type w:val="continuous"/>
          <w:pgSz w:w="11906" w:h="16838"/>
          <w:pgMar w:top="1417" w:right="1417" w:bottom="1417" w:left="1417" w:header="708" w:footer="708" w:gutter="0"/>
          <w:cols w:num="2" w:sep="1" w:space="708"/>
          <w:docGrid w:linePitch="360"/>
        </w:sectPr>
      </w:pPr>
    </w:p>
    <w:p w:rsidR="005846AA" w:rsidRDefault="005846AA" w:rsidP="00B2734C">
      <w:pPr>
        <w:rPr>
          <w:b/>
        </w:rPr>
      </w:pPr>
      <w:hyperlink r:id="rId6" w:history="1">
        <w:r w:rsidRPr="005C2071"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sectPr w:rsidR="005846AA" w:rsidSect="00B2734C">
      <w:type w:val="continuous"/>
      <w:pgSz w:w="11906" w:h="16838"/>
      <w:pgMar w:top="1417" w:right="1417" w:bottom="1417" w:left="1417" w:header="708" w:footer="708" w:gutter="0"/>
      <w:cols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6AA" w:rsidRDefault="005846AA" w:rsidP="00B2734C">
      <w:r>
        <w:separator/>
      </w:r>
    </w:p>
  </w:endnote>
  <w:endnote w:type="continuationSeparator" w:id="0">
    <w:p w:rsidR="005846AA" w:rsidRDefault="005846AA" w:rsidP="00B27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6AA" w:rsidRDefault="005846AA" w:rsidP="00B2734C">
      <w:r>
        <w:separator/>
      </w:r>
    </w:p>
  </w:footnote>
  <w:footnote w:type="continuationSeparator" w:id="0">
    <w:p w:rsidR="005846AA" w:rsidRDefault="005846AA" w:rsidP="00B273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34C"/>
    <w:rsid w:val="001C3371"/>
    <w:rsid w:val="003A3542"/>
    <w:rsid w:val="005846AA"/>
    <w:rsid w:val="005C2071"/>
    <w:rsid w:val="008C0D53"/>
    <w:rsid w:val="00B2734C"/>
    <w:rsid w:val="00DB067B"/>
    <w:rsid w:val="00FF0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34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73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734C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B273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734C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FF046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02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609</Words>
  <Characters>3472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Pc</dc:creator>
  <cp:keywords>www.sorubak.com</cp:keywords>
  <dc:description>www.sorubak.com</dc:description>
  <cp:lastModifiedBy>edanur</cp:lastModifiedBy>
  <cp:revision>3</cp:revision>
  <dcterms:created xsi:type="dcterms:W3CDTF">2012-11-07T16:20:00Z</dcterms:created>
  <dcterms:modified xsi:type="dcterms:W3CDTF">2012-11-13T18:58:00Z</dcterms:modified>
  <cp:category>www.sorubak.com</cp:category>
</cp:coreProperties>
</file>