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90" w:type="dxa"/>
        <w:jc w:val="center"/>
        <w:tblInd w:w="108" w:type="dxa"/>
        <w:tblBorders>
          <w:top w:val="thinThickLargeGap" w:sz="24" w:space="0" w:color="auto"/>
          <w:left w:val="thinThickLargeGap" w:sz="24" w:space="0" w:color="auto"/>
          <w:bottom w:val="thickThinLargeGap" w:sz="24" w:space="0" w:color="auto"/>
          <w:right w:val="thickThinLarge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2467"/>
        <w:gridCol w:w="8423"/>
      </w:tblGrid>
      <w:tr w:rsidR="008E561F" w:rsidTr="0059191E">
        <w:trPr>
          <w:trHeight w:val="279"/>
          <w:jc w:val="center"/>
        </w:trPr>
        <w:tc>
          <w:tcPr>
            <w:tcW w:w="2467" w:type="dxa"/>
            <w:vMerge w:val="restart"/>
            <w:tcBorders>
              <w:top w:val="thinThickLargeGap" w:sz="24" w:space="0" w:color="auto"/>
            </w:tcBorders>
          </w:tcPr>
          <w:p w:rsidR="008E561F" w:rsidRDefault="008E561F" w:rsidP="0059191E">
            <w:pPr>
              <w:pStyle w:val="Header"/>
              <w:rPr>
                <w:rFonts w:ascii="Monotype Corsiva" w:hAnsi="Monotype Corsiva"/>
                <w:sz w:val="26"/>
                <w:szCs w:val="26"/>
              </w:rPr>
            </w:pPr>
          </w:p>
          <w:p w:rsidR="008E561F" w:rsidRDefault="008E561F" w:rsidP="0059191E">
            <w:pPr>
              <w:pStyle w:val="Header"/>
              <w:rPr>
                <w:rFonts w:ascii="Monotype Corsiva" w:hAnsi="Monotype Corsiva"/>
                <w:sz w:val="26"/>
                <w:szCs w:val="26"/>
              </w:rPr>
            </w:pPr>
            <w:r>
              <w:rPr>
                <w:rFonts w:ascii="Monotype Corsiva" w:hAnsi="Monotype Corsiva"/>
                <w:sz w:val="26"/>
                <w:szCs w:val="26"/>
              </w:rPr>
              <w:t xml:space="preserve">     Aldığı Not:</w:t>
            </w:r>
          </w:p>
          <w:p w:rsidR="008E561F" w:rsidRDefault="008E561F" w:rsidP="0059191E">
            <w:pPr>
              <w:pStyle w:val="Header"/>
              <w:rPr>
                <w:rFonts w:ascii="Monotype Corsiva" w:hAnsi="Monotype Corsiva"/>
                <w:sz w:val="26"/>
                <w:szCs w:val="26"/>
              </w:rPr>
            </w:pPr>
          </w:p>
          <w:p w:rsidR="008E561F" w:rsidRDefault="008E561F" w:rsidP="0059191E">
            <w:pPr>
              <w:pStyle w:val="Header"/>
              <w:rPr>
                <w:rFonts w:ascii="Monotype Corsiva" w:hAnsi="Monotype Corsiva"/>
                <w:sz w:val="26"/>
                <w:szCs w:val="26"/>
              </w:rPr>
            </w:pPr>
          </w:p>
          <w:p w:rsidR="008E561F" w:rsidRPr="005E5CDD" w:rsidRDefault="008E561F" w:rsidP="0059191E">
            <w:pPr>
              <w:pStyle w:val="Header"/>
              <w:rPr>
                <w:rFonts w:ascii="Hand writing Mutlu" w:hAnsi="Hand writing Mutlu"/>
                <w:b/>
                <w:sz w:val="26"/>
                <w:szCs w:val="26"/>
              </w:rPr>
            </w:pPr>
            <w:r>
              <w:rPr>
                <w:rFonts w:ascii="Monotype Corsiva" w:hAnsi="Monotype Corsiva"/>
                <w:sz w:val="26"/>
                <w:szCs w:val="26"/>
              </w:rPr>
              <w:t>……………………..</w:t>
            </w:r>
          </w:p>
        </w:tc>
        <w:tc>
          <w:tcPr>
            <w:tcW w:w="8423" w:type="dxa"/>
            <w:tcBorders>
              <w:top w:val="thinThickLargeGap" w:sz="24" w:space="0" w:color="auto"/>
            </w:tcBorders>
          </w:tcPr>
          <w:p w:rsidR="008E561F" w:rsidRPr="0093688A" w:rsidRDefault="008E561F" w:rsidP="0059191E">
            <w:pPr>
              <w:pStyle w:val="Header"/>
              <w:jc w:val="center"/>
              <w:rPr>
                <w:rFonts w:ascii="Monotype Corsiva" w:hAnsi="Monotype Corsiva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6" o:spid="_x0000_s1026" type="#_x0000_t75" alt="meb" style="position:absolute;left:0;text-align:left;margin-left:7pt;margin-top:3.75pt;width:37.5pt;height:19.1pt;z-index:-251660800;visibility:visible;mso-position-horizontal-relative:text;mso-position-vertical-relative:text" wrapcoords="-432 0 -432 20736 21600 20736 21600 0 -432 0">
                  <v:imagedata r:id="rId5" o:title=""/>
                  <w10:wrap type="tight"/>
                </v:shape>
              </w:pict>
            </w:r>
            <w:r w:rsidRPr="0093688A">
              <w:rPr>
                <w:rFonts w:ascii="Monotype Corsiva" w:hAnsi="Monotype Corsiva"/>
                <w:sz w:val="28"/>
                <w:szCs w:val="28"/>
              </w:rPr>
              <w:t>FARUK DEMİRBAĞ İLKÖĞRETİM   OKULU</w:t>
            </w:r>
            <w:r w:rsidRPr="0093688A">
              <w:rPr>
                <w:rFonts w:ascii="Monotype Corsiva" w:hAnsi="Monotype Corsiva"/>
              </w:rPr>
              <w:t xml:space="preserve">                      </w:t>
            </w:r>
            <w:r w:rsidRPr="00A42FB8">
              <w:rPr>
                <w:rFonts w:ascii="Monotype Corsiva" w:hAnsi="Monotype Corsiva"/>
                <w:noProof/>
              </w:rPr>
              <w:pict>
                <v:shape id="Resim 7" o:spid="_x0000_i1025" type="#_x0000_t75" alt="avatar38184132il" style="width:20.25pt;height:20.25pt;visibility:visible">
                  <v:imagedata r:id="rId6" o:title=""/>
                </v:shape>
              </w:pict>
            </w:r>
          </w:p>
        </w:tc>
      </w:tr>
      <w:tr w:rsidR="008E561F" w:rsidTr="0059191E">
        <w:trPr>
          <w:trHeight w:val="287"/>
          <w:jc w:val="center"/>
        </w:trPr>
        <w:tc>
          <w:tcPr>
            <w:tcW w:w="2467" w:type="dxa"/>
            <w:vMerge/>
          </w:tcPr>
          <w:p w:rsidR="008E561F" w:rsidRDefault="008E561F" w:rsidP="0059191E">
            <w:pPr>
              <w:pStyle w:val="Header"/>
            </w:pPr>
          </w:p>
        </w:tc>
        <w:tc>
          <w:tcPr>
            <w:tcW w:w="8423" w:type="dxa"/>
          </w:tcPr>
          <w:p w:rsidR="008E561F" w:rsidRPr="00BB09F8" w:rsidRDefault="008E561F" w:rsidP="00BB09F8">
            <w:pPr>
              <w:pStyle w:val="Header"/>
              <w:jc w:val="center"/>
              <w:rPr>
                <w:rFonts w:ascii="Monotype Corsiva" w:hAnsi="Monotype Corsiva" w:cs="Tahoma"/>
                <w:color w:val="000000"/>
                <w:sz w:val="28"/>
                <w:szCs w:val="28"/>
              </w:rPr>
            </w:pPr>
            <w:r>
              <w:rPr>
                <w:rFonts w:ascii="Monotype Corsiva" w:hAnsi="Monotype Corsiva" w:cs="Tahoma"/>
                <w:color w:val="000000"/>
                <w:sz w:val="28"/>
                <w:szCs w:val="28"/>
              </w:rPr>
              <w:t>4. SINIFLAR  SOSYAL BİLGİLER DERSİ 1. DEĞERLENDİRME SINAVI</w:t>
            </w:r>
          </w:p>
        </w:tc>
      </w:tr>
      <w:tr w:rsidR="008E561F" w:rsidTr="0059191E">
        <w:trPr>
          <w:trHeight w:val="165"/>
          <w:jc w:val="center"/>
        </w:trPr>
        <w:tc>
          <w:tcPr>
            <w:tcW w:w="2467" w:type="dxa"/>
            <w:vMerge/>
          </w:tcPr>
          <w:p w:rsidR="008E561F" w:rsidRDefault="008E561F" w:rsidP="0059191E">
            <w:pPr>
              <w:pStyle w:val="Header"/>
            </w:pPr>
          </w:p>
        </w:tc>
        <w:tc>
          <w:tcPr>
            <w:tcW w:w="8423" w:type="dxa"/>
          </w:tcPr>
          <w:p w:rsidR="008E561F" w:rsidRPr="00D777F5" w:rsidRDefault="008E561F" w:rsidP="0059191E">
            <w:pPr>
              <w:pStyle w:val="Header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8E561F" w:rsidTr="0059191E">
        <w:trPr>
          <w:trHeight w:val="614"/>
          <w:jc w:val="center"/>
        </w:trPr>
        <w:tc>
          <w:tcPr>
            <w:tcW w:w="2467" w:type="dxa"/>
            <w:vMerge/>
            <w:tcBorders>
              <w:bottom w:val="thickThinLargeGap" w:sz="24" w:space="0" w:color="auto"/>
            </w:tcBorders>
          </w:tcPr>
          <w:p w:rsidR="008E561F" w:rsidRDefault="008E561F" w:rsidP="0059191E">
            <w:pPr>
              <w:pStyle w:val="Header"/>
            </w:pPr>
          </w:p>
        </w:tc>
        <w:tc>
          <w:tcPr>
            <w:tcW w:w="8423" w:type="dxa"/>
            <w:tcBorders>
              <w:bottom w:val="thickThinLargeGap" w:sz="24" w:space="0" w:color="auto"/>
            </w:tcBorders>
          </w:tcPr>
          <w:p w:rsidR="008E561F" w:rsidRDefault="008E561F" w:rsidP="0059191E">
            <w:pPr>
              <w:pStyle w:val="Header"/>
              <w:rPr>
                <w:rFonts w:ascii="Monotype Corsiva" w:hAnsi="Monotype Corsiva"/>
                <w:b/>
              </w:rPr>
            </w:pPr>
          </w:p>
          <w:p w:rsidR="008E561F" w:rsidRPr="00747402" w:rsidRDefault="008E561F" w:rsidP="0059191E">
            <w:pPr>
              <w:pStyle w:val="Header"/>
              <w:rPr>
                <w:rFonts w:ascii="Monotype Corsiva" w:hAnsi="Monotype Corsiva"/>
                <w:b/>
              </w:rPr>
            </w:pPr>
            <w:r w:rsidRPr="00747402">
              <w:rPr>
                <w:rFonts w:ascii="Monotype Corsiva" w:hAnsi="Monotype Corsiva"/>
                <w:b/>
                <w:sz w:val="22"/>
                <w:szCs w:val="22"/>
              </w:rPr>
              <w:t>ADI</w:t>
            </w:r>
            <w:r>
              <w:rPr>
                <w:rFonts w:ascii="Monotype Corsiva" w:hAnsi="Monotype Corsiva"/>
                <w:b/>
                <w:sz w:val="22"/>
                <w:szCs w:val="22"/>
              </w:rPr>
              <w:t xml:space="preserve"> </w:t>
            </w:r>
            <w:r w:rsidRPr="00747402">
              <w:rPr>
                <w:rFonts w:ascii="Monotype Corsiva" w:hAnsi="Monotype Corsiva"/>
                <w:b/>
                <w:sz w:val="22"/>
                <w:szCs w:val="22"/>
              </w:rPr>
              <w:t>-</w:t>
            </w:r>
            <w:r>
              <w:rPr>
                <w:rFonts w:ascii="Monotype Corsiva" w:hAnsi="Monotype Corsiva"/>
                <w:b/>
                <w:sz w:val="22"/>
                <w:szCs w:val="22"/>
              </w:rPr>
              <w:t xml:space="preserve"> </w:t>
            </w:r>
            <w:r w:rsidRPr="00747402">
              <w:rPr>
                <w:rFonts w:ascii="Monotype Corsiva" w:hAnsi="Monotype Corsiva"/>
                <w:b/>
                <w:sz w:val="22"/>
                <w:szCs w:val="22"/>
              </w:rPr>
              <w:t>SOYADI</w:t>
            </w:r>
            <w:r>
              <w:rPr>
                <w:rFonts w:ascii="Monotype Corsiva" w:hAnsi="Monotype Corsiva"/>
                <w:b/>
                <w:sz w:val="22"/>
                <w:szCs w:val="22"/>
              </w:rPr>
              <w:t xml:space="preserve">          </w:t>
            </w:r>
            <w:r w:rsidRPr="00747402">
              <w:rPr>
                <w:rFonts w:ascii="Monotype Corsiva" w:hAnsi="Monotype Corsiva"/>
                <w:b/>
                <w:sz w:val="22"/>
                <w:szCs w:val="22"/>
              </w:rPr>
              <w:t xml:space="preserve">:…………………………………………….                        </w:t>
            </w:r>
            <w:r>
              <w:rPr>
                <w:rFonts w:ascii="Monotype Corsiva" w:hAnsi="Monotype Corsiva"/>
                <w:b/>
                <w:sz w:val="22"/>
                <w:szCs w:val="22"/>
              </w:rPr>
              <w:t xml:space="preserve">  </w:t>
            </w:r>
          </w:p>
          <w:p w:rsidR="008E561F" w:rsidRPr="00D777F5" w:rsidRDefault="008E561F" w:rsidP="0059191E">
            <w:pPr>
              <w:pStyle w:val="Header"/>
              <w:rPr>
                <w:rFonts w:ascii="ALFABET98" w:hAnsi="ALFABET98"/>
                <w:b/>
              </w:rPr>
            </w:pPr>
            <w:r>
              <w:rPr>
                <w:rFonts w:ascii="Monotype Corsiva" w:hAnsi="Monotype Corsiva"/>
                <w:b/>
                <w:sz w:val="22"/>
                <w:szCs w:val="22"/>
              </w:rPr>
              <w:t xml:space="preserve">SINIFI  : …………………     </w:t>
            </w:r>
            <w:r w:rsidRPr="00747402">
              <w:rPr>
                <w:rFonts w:ascii="Monotype Corsiva" w:hAnsi="Monotype Corsiva"/>
                <w:b/>
                <w:sz w:val="22"/>
                <w:szCs w:val="22"/>
              </w:rPr>
              <w:t>NO           :……</w:t>
            </w:r>
            <w:r>
              <w:rPr>
                <w:rFonts w:ascii="Monotype Corsiva" w:hAnsi="Monotype Corsiva"/>
                <w:b/>
                <w:sz w:val="22"/>
                <w:szCs w:val="22"/>
              </w:rPr>
              <w:t>…………</w:t>
            </w:r>
            <w:r w:rsidRPr="00747402">
              <w:rPr>
                <w:rFonts w:ascii="Monotype Corsiva" w:hAnsi="Monotype Corsiva"/>
                <w:b/>
                <w:sz w:val="22"/>
                <w:szCs w:val="22"/>
              </w:rPr>
              <w:t>………..</w:t>
            </w:r>
          </w:p>
        </w:tc>
      </w:tr>
    </w:tbl>
    <w:p w:rsidR="008E561F" w:rsidRDefault="008E561F"/>
    <w:p w:rsidR="008E561F" w:rsidRPr="00BB09F8" w:rsidRDefault="008E561F" w:rsidP="002745ED">
      <w:pPr>
        <w:pStyle w:val="ListParagraph"/>
        <w:numPr>
          <w:ilvl w:val="0"/>
          <w:numId w:val="6"/>
        </w:numPr>
        <w:rPr>
          <w:rFonts w:ascii="Kayra" w:hAnsi="Kayra"/>
          <w:b/>
          <w:sz w:val="22"/>
          <w:szCs w:val="22"/>
          <w:u w:val="single"/>
        </w:rPr>
      </w:pPr>
      <w:r w:rsidRPr="00BB09F8">
        <w:rPr>
          <w:rFonts w:ascii="Kayra" w:hAnsi="Kayra"/>
          <w:b/>
          <w:sz w:val="22"/>
          <w:szCs w:val="22"/>
          <w:u w:val="single"/>
        </w:rPr>
        <w:t xml:space="preserve">Aşağıdaki soruları dikkatle okuyunuz. Doğru olan seçeneği işaretleyiniz. </w:t>
      </w:r>
      <w:r w:rsidRPr="00BB09F8">
        <w:rPr>
          <w:rFonts w:ascii="Kayra" w:hAnsi="Kayra" w:cs="Arial"/>
          <w:b/>
          <w:sz w:val="22"/>
          <w:szCs w:val="22"/>
          <w:u w:val="single"/>
        </w:rPr>
        <w:t xml:space="preserve">.( Her  doğru  yanıt  </w:t>
      </w:r>
      <w:r>
        <w:rPr>
          <w:rFonts w:ascii="Kayra" w:hAnsi="Kayra" w:cs="Arial"/>
          <w:b/>
          <w:sz w:val="22"/>
          <w:szCs w:val="22"/>
          <w:u w:val="single"/>
        </w:rPr>
        <w:t>5</w:t>
      </w:r>
      <w:r w:rsidRPr="00BB09F8">
        <w:rPr>
          <w:rFonts w:ascii="Kayra" w:hAnsi="Kayra" w:cs="Arial"/>
          <w:b/>
          <w:sz w:val="22"/>
          <w:szCs w:val="22"/>
          <w:u w:val="single"/>
        </w:rPr>
        <w:t xml:space="preserve">  puan  )</w:t>
      </w:r>
    </w:p>
    <w:p w:rsidR="008E561F" w:rsidRPr="00BB09F8" w:rsidRDefault="008E561F" w:rsidP="002745ED">
      <w:pPr>
        <w:pStyle w:val="ListParagraph"/>
        <w:rPr>
          <w:rFonts w:ascii="Kayra" w:hAnsi="Kayra"/>
          <w:sz w:val="22"/>
          <w:szCs w:val="22"/>
        </w:rPr>
      </w:pPr>
    </w:p>
    <w:p w:rsidR="008E561F" w:rsidRPr="00BB09F8" w:rsidRDefault="008E561F" w:rsidP="002745ED">
      <w:pPr>
        <w:spacing w:after="120"/>
        <w:rPr>
          <w:rFonts w:ascii="Kayra" w:hAnsi="Kayra"/>
          <w:sz w:val="22"/>
          <w:szCs w:val="22"/>
        </w:rPr>
      </w:pPr>
      <w:r w:rsidRPr="00BB09F8">
        <w:rPr>
          <w:rFonts w:ascii="Kayra" w:hAnsi="Kayra"/>
          <w:sz w:val="22"/>
          <w:szCs w:val="22"/>
        </w:rPr>
        <w:t xml:space="preserve">1.Ahmet yeni tanıştığı Hüseyin’in fiziksel, duygusal ve zihinsel özelliklerini öğrenmek için ona çeşitli sorular sorar. Aşağıdakilerden hangisi Ahmet’in  sorularından biri </w:t>
      </w:r>
      <w:r w:rsidRPr="00BB09F8">
        <w:rPr>
          <w:rFonts w:ascii="Kayra" w:hAnsi="Kayra"/>
          <w:b/>
          <w:sz w:val="22"/>
          <w:szCs w:val="22"/>
          <w:u w:val="single"/>
        </w:rPr>
        <w:t>olamaz?</w:t>
      </w:r>
    </w:p>
    <w:p w:rsidR="008E561F" w:rsidRPr="00BB09F8" w:rsidRDefault="008E561F" w:rsidP="002745ED">
      <w:pPr>
        <w:pStyle w:val="ListParagraph"/>
        <w:numPr>
          <w:ilvl w:val="0"/>
          <w:numId w:val="2"/>
        </w:numPr>
        <w:spacing w:after="120"/>
        <w:rPr>
          <w:rFonts w:ascii="Kayra" w:hAnsi="Kayra"/>
          <w:sz w:val="22"/>
          <w:szCs w:val="22"/>
        </w:rPr>
      </w:pPr>
      <w:r w:rsidRPr="00BB09F8">
        <w:rPr>
          <w:rFonts w:ascii="Kayra" w:hAnsi="Kayra"/>
          <w:sz w:val="22"/>
          <w:szCs w:val="22"/>
        </w:rPr>
        <w:t xml:space="preserve">Boş vakitlerinde neler yaparsın?                                </w:t>
      </w:r>
      <w:r>
        <w:rPr>
          <w:rFonts w:ascii="Kayra" w:hAnsi="Kayra"/>
          <w:sz w:val="22"/>
          <w:szCs w:val="22"/>
        </w:rPr>
        <w:t xml:space="preserve"> </w:t>
      </w:r>
      <w:r w:rsidRPr="00BB09F8">
        <w:rPr>
          <w:rFonts w:ascii="Kayra" w:hAnsi="Kayra"/>
          <w:sz w:val="22"/>
          <w:szCs w:val="22"/>
        </w:rPr>
        <w:t>C) Kaç kardeşin var ?</w:t>
      </w:r>
    </w:p>
    <w:p w:rsidR="008E561F" w:rsidRPr="00620CC4" w:rsidRDefault="008E561F" w:rsidP="002745ED">
      <w:pPr>
        <w:pStyle w:val="ListParagraph"/>
        <w:numPr>
          <w:ilvl w:val="0"/>
          <w:numId w:val="2"/>
        </w:numPr>
        <w:spacing w:after="120"/>
        <w:rPr>
          <w:rFonts w:ascii="Kayra" w:hAnsi="Kayra"/>
          <w:sz w:val="22"/>
          <w:szCs w:val="22"/>
        </w:rPr>
      </w:pPr>
      <w:r w:rsidRPr="00BB09F8">
        <w:rPr>
          <w:rFonts w:ascii="Kayra" w:hAnsi="Kayra"/>
          <w:sz w:val="22"/>
          <w:szCs w:val="22"/>
        </w:rPr>
        <w:t xml:space="preserve">Futbol oynamayı sever misin?                                    </w:t>
      </w:r>
      <w:r>
        <w:rPr>
          <w:rFonts w:ascii="Kayra" w:hAnsi="Kayra"/>
          <w:sz w:val="22"/>
          <w:szCs w:val="22"/>
        </w:rPr>
        <w:t xml:space="preserve"> </w:t>
      </w:r>
      <w:r w:rsidRPr="00BB09F8">
        <w:rPr>
          <w:rFonts w:ascii="Kayra" w:hAnsi="Kayra"/>
          <w:sz w:val="22"/>
          <w:szCs w:val="22"/>
        </w:rPr>
        <w:t>D) Kaç numara ayakkabı giyiyorsun?</w:t>
      </w:r>
    </w:p>
    <w:p w:rsidR="008E561F" w:rsidRPr="00BB09F8" w:rsidRDefault="008E561F" w:rsidP="002745ED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Kayra" w:hAnsi="Kayra"/>
          <w:sz w:val="22"/>
          <w:szCs w:val="22"/>
        </w:rPr>
      </w:pPr>
      <w:r>
        <w:rPr>
          <w:noProof/>
        </w:rPr>
        <w:pict>
          <v:rect id="_x0000_s1027" style="position:absolute;margin-left:465.5pt;margin-top:15.55pt;width:87.05pt;height:75.95pt;z-index:251657728" stroked="f">
            <v:fill r:id="rId7" o:title="" recolor="t" rotate="t" type="frame"/>
          </v:rect>
        </w:pict>
      </w:r>
      <w:r>
        <w:rPr>
          <w:rFonts w:ascii="Kayra" w:hAnsi="Kayra"/>
          <w:sz w:val="22"/>
          <w:szCs w:val="22"/>
        </w:rPr>
        <w:t>2</w:t>
      </w:r>
      <w:r w:rsidRPr="00BB09F8">
        <w:rPr>
          <w:rFonts w:ascii="Kayra" w:hAnsi="Kayra"/>
          <w:sz w:val="22"/>
          <w:szCs w:val="22"/>
        </w:rPr>
        <w:t xml:space="preserve">. Ne zaman </w:t>
      </w:r>
      <w:r w:rsidRPr="005A1FFD">
        <w:rPr>
          <w:rFonts w:ascii="Kayra" w:hAnsi="Kayra"/>
          <w:i/>
          <w:sz w:val="22"/>
          <w:szCs w:val="22"/>
        </w:rPr>
        <w:t>nüfus cüzdanı</w:t>
      </w:r>
      <w:r w:rsidRPr="00BB09F8">
        <w:rPr>
          <w:rFonts w:ascii="Kayra" w:hAnsi="Kayra"/>
          <w:sz w:val="22"/>
          <w:szCs w:val="22"/>
        </w:rPr>
        <w:t xml:space="preserve"> sahibi olma hakkına kavuşuruz? </w:t>
      </w:r>
    </w:p>
    <w:p w:rsidR="008E561F" w:rsidRPr="00BB09F8" w:rsidRDefault="008E561F" w:rsidP="002745ED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Kayra" w:hAnsi="Kayra"/>
          <w:sz w:val="22"/>
          <w:szCs w:val="22"/>
        </w:rPr>
      </w:pPr>
      <w:r w:rsidRPr="00BB09F8">
        <w:rPr>
          <w:rFonts w:ascii="Kayra" w:hAnsi="Kayra"/>
          <w:sz w:val="22"/>
          <w:szCs w:val="22"/>
        </w:rPr>
        <w:t xml:space="preserve">     </w:t>
      </w:r>
      <w:r>
        <w:rPr>
          <w:rFonts w:ascii="Kayra" w:hAnsi="Kayra"/>
          <w:sz w:val="22"/>
          <w:szCs w:val="22"/>
        </w:rPr>
        <w:t xml:space="preserve">A) </w:t>
      </w:r>
      <w:r w:rsidRPr="00BB09F8">
        <w:rPr>
          <w:rFonts w:ascii="Kayra" w:hAnsi="Kayra"/>
          <w:sz w:val="22"/>
          <w:szCs w:val="22"/>
        </w:rPr>
        <w:t>18</w:t>
      </w:r>
      <w:r>
        <w:rPr>
          <w:rFonts w:ascii="Kayra" w:hAnsi="Kayra"/>
          <w:sz w:val="22"/>
          <w:szCs w:val="22"/>
        </w:rPr>
        <w:t xml:space="preserve"> yaşına gelince           B) Doğar doğmaz.   C) 6 yaşına gelince         D</w:t>
      </w:r>
      <w:r w:rsidRPr="00BB09F8">
        <w:rPr>
          <w:rFonts w:ascii="Kayra" w:hAnsi="Kayra"/>
          <w:sz w:val="22"/>
          <w:szCs w:val="22"/>
        </w:rPr>
        <w:t>) Evlenince</w:t>
      </w:r>
    </w:p>
    <w:p w:rsidR="008E561F" w:rsidRPr="00BB09F8" w:rsidRDefault="008E561F" w:rsidP="002745ED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Kayra" w:hAnsi="Kayra"/>
          <w:sz w:val="22"/>
          <w:szCs w:val="22"/>
        </w:rPr>
      </w:pPr>
    </w:p>
    <w:p w:rsidR="008E561F" w:rsidRPr="00BB09F8" w:rsidRDefault="008E561F" w:rsidP="002745ED">
      <w:pPr>
        <w:shd w:val="clear" w:color="auto" w:fill="FFFFFF"/>
        <w:jc w:val="both"/>
        <w:rPr>
          <w:rFonts w:ascii="Kayra" w:hAnsi="Kayra"/>
          <w:color w:val="000000"/>
          <w:sz w:val="22"/>
          <w:szCs w:val="22"/>
        </w:rPr>
      </w:pPr>
      <w:r>
        <w:rPr>
          <w:rFonts w:ascii="Kayra" w:hAnsi="Kayra"/>
          <w:sz w:val="22"/>
          <w:szCs w:val="22"/>
        </w:rPr>
        <w:t>3</w:t>
      </w:r>
      <w:r w:rsidRPr="00BB09F8">
        <w:rPr>
          <w:rFonts w:ascii="Kayra" w:hAnsi="Kayra"/>
          <w:sz w:val="22"/>
          <w:szCs w:val="22"/>
        </w:rPr>
        <w:t xml:space="preserve">. </w:t>
      </w:r>
      <w:r w:rsidRPr="00BB09F8">
        <w:rPr>
          <w:rFonts w:ascii="Kayra" w:hAnsi="Kayra"/>
          <w:color w:val="000000"/>
          <w:sz w:val="22"/>
          <w:szCs w:val="22"/>
        </w:rPr>
        <w:t xml:space="preserve">Soy ağacında kimlere yer </w:t>
      </w:r>
      <w:r w:rsidRPr="005A1FFD">
        <w:rPr>
          <w:rFonts w:ascii="Kayra" w:hAnsi="Kayra"/>
          <w:b/>
          <w:color w:val="000000"/>
          <w:sz w:val="22"/>
          <w:szCs w:val="22"/>
          <w:u w:val="single"/>
        </w:rPr>
        <w:t>verilmez</w:t>
      </w:r>
      <w:r w:rsidRPr="005A1FFD">
        <w:rPr>
          <w:rFonts w:ascii="Kayra" w:hAnsi="Kayra"/>
          <w:b/>
          <w:color w:val="000000"/>
          <w:sz w:val="22"/>
          <w:szCs w:val="22"/>
        </w:rPr>
        <w:t xml:space="preserve"> ?</w:t>
      </w:r>
      <w:r w:rsidRPr="00BB09F8">
        <w:rPr>
          <w:rFonts w:ascii="Kayra" w:hAnsi="Kayra"/>
          <w:sz w:val="22"/>
          <w:szCs w:val="22"/>
        </w:rPr>
        <w:t xml:space="preserve"> </w:t>
      </w:r>
    </w:p>
    <w:p w:rsidR="008E561F" w:rsidRDefault="008E561F" w:rsidP="002745ED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Kayra" w:hAnsi="Kayra"/>
          <w:color w:val="000000"/>
          <w:sz w:val="22"/>
          <w:szCs w:val="22"/>
        </w:rPr>
      </w:pPr>
      <w:r w:rsidRPr="00BB09F8">
        <w:rPr>
          <w:rFonts w:ascii="Kayra" w:hAnsi="Kayra"/>
          <w:color w:val="000000"/>
          <w:sz w:val="22"/>
          <w:szCs w:val="22"/>
        </w:rPr>
        <w:t xml:space="preserve">     A) komşu                         </w:t>
      </w:r>
      <w:r>
        <w:rPr>
          <w:rFonts w:ascii="Kayra" w:hAnsi="Kayra"/>
          <w:color w:val="000000"/>
          <w:sz w:val="22"/>
          <w:szCs w:val="22"/>
        </w:rPr>
        <w:t xml:space="preserve">   </w:t>
      </w:r>
      <w:r w:rsidRPr="00BB09F8">
        <w:rPr>
          <w:rFonts w:ascii="Kayra" w:hAnsi="Kayra"/>
          <w:color w:val="000000"/>
          <w:sz w:val="22"/>
          <w:szCs w:val="22"/>
        </w:rPr>
        <w:t xml:space="preserve"> B</w:t>
      </w:r>
      <w:r>
        <w:rPr>
          <w:rFonts w:ascii="Kayra" w:hAnsi="Kayra"/>
          <w:color w:val="000000"/>
          <w:sz w:val="22"/>
          <w:szCs w:val="22"/>
        </w:rPr>
        <w:t xml:space="preserve">) baba                  </w:t>
      </w:r>
      <w:r w:rsidRPr="00BB09F8">
        <w:rPr>
          <w:rFonts w:ascii="Kayra" w:hAnsi="Kayra"/>
          <w:color w:val="000000"/>
          <w:sz w:val="22"/>
          <w:szCs w:val="22"/>
        </w:rPr>
        <w:t xml:space="preserve"> C) anne                           D) dede</w:t>
      </w:r>
    </w:p>
    <w:p w:rsidR="008E561F" w:rsidRPr="00BB09F8" w:rsidRDefault="008E561F" w:rsidP="002745ED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Kayra" w:hAnsi="Kayra"/>
          <w:sz w:val="22"/>
          <w:szCs w:val="22"/>
        </w:rPr>
      </w:pPr>
    </w:p>
    <w:p w:rsidR="008E561F" w:rsidRPr="00BB09F8" w:rsidRDefault="008E561F" w:rsidP="00C21359">
      <w:pPr>
        <w:rPr>
          <w:rFonts w:ascii="Kayra" w:hAnsi="Kayra"/>
          <w:sz w:val="22"/>
          <w:szCs w:val="22"/>
        </w:rPr>
      </w:pPr>
      <w:r>
        <w:rPr>
          <w:rFonts w:ascii="Kayra" w:hAnsi="Kayra"/>
          <w:sz w:val="22"/>
          <w:szCs w:val="22"/>
        </w:rPr>
        <w:t>4</w:t>
      </w:r>
      <w:r w:rsidRPr="00BB09F8">
        <w:rPr>
          <w:rFonts w:ascii="Kayra" w:hAnsi="Kayra"/>
          <w:sz w:val="22"/>
          <w:szCs w:val="22"/>
        </w:rPr>
        <w:t xml:space="preserve">. İnsanları  ilk  bakışta  birbirinden  ayıran dış  görünüşleridir.Aşağıdakilerden  hangisi  insanları  birbirinden  ayıran </w:t>
      </w:r>
      <w:r w:rsidRPr="005A1FFD">
        <w:rPr>
          <w:rFonts w:ascii="Kayra" w:hAnsi="Kayra"/>
          <w:i/>
          <w:sz w:val="22"/>
          <w:szCs w:val="22"/>
          <w:u w:val="single"/>
        </w:rPr>
        <w:t>fiziki  bir  özelliktir</w:t>
      </w:r>
      <w:r w:rsidRPr="00BB09F8">
        <w:rPr>
          <w:rFonts w:ascii="Kayra" w:hAnsi="Kayra"/>
          <w:sz w:val="22"/>
          <w:szCs w:val="22"/>
        </w:rPr>
        <w:t xml:space="preserve"> ?</w:t>
      </w:r>
    </w:p>
    <w:p w:rsidR="008E561F" w:rsidRDefault="008E561F" w:rsidP="00C21359">
      <w:pPr>
        <w:rPr>
          <w:rFonts w:ascii="Kayra" w:hAnsi="Kayra"/>
          <w:sz w:val="22"/>
          <w:szCs w:val="22"/>
        </w:rPr>
      </w:pPr>
      <w:r w:rsidRPr="00BB09F8">
        <w:rPr>
          <w:rFonts w:ascii="Kayra" w:hAnsi="Kayra"/>
          <w:sz w:val="22"/>
          <w:szCs w:val="22"/>
        </w:rPr>
        <w:t xml:space="preserve">    </w:t>
      </w:r>
      <w:r>
        <w:rPr>
          <w:rFonts w:ascii="Kayra" w:hAnsi="Kayra"/>
          <w:sz w:val="22"/>
          <w:szCs w:val="22"/>
        </w:rPr>
        <w:t xml:space="preserve"> </w:t>
      </w:r>
      <w:r w:rsidRPr="00BB09F8">
        <w:rPr>
          <w:rFonts w:ascii="Kayra" w:hAnsi="Kayra"/>
          <w:sz w:val="22"/>
          <w:szCs w:val="22"/>
        </w:rPr>
        <w:t>A</w:t>
      </w:r>
      <w:r>
        <w:rPr>
          <w:rFonts w:ascii="Kayra" w:hAnsi="Kayra"/>
          <w:sz w:val="22"/>
          <w:szCs w:val="22"/>
        </w:rPr>
        <w:t>)</w:t>
      </w:r>
      <w:r w:rsidRPr="00BB09F8">
        <w:rPr>
          <w:rFonts w:ascii="Kayra" w:hAnsi="Kayra"/>
          <w:sz w:val="22"/>
          <w:szCs w:val="22"/>
        </w:rPr>
        <w:t xml:space="preserve"> Zeka                           </w:t>
      </w:r>
      <w:r>
        <w:rPr>
          <w:rFonts w:ascii="Kayra" w:hAnsi="Kayra"/>
          <w:sz w:val="22"/>
          <w:szCs w:val="22"/>
        </w:rPr>
        <w:t xml:space="preserve">   </w:t>
      </w:r>
      <w:r w:rsidRPr="00BB09F8">
        <w:rPr>
          <w:rFonts w:ascii="Kayra" w:hAnsi="Kayra"/>
          <w:sz w:val="22"/>
          <w:szCs w:val="22"/>
        </w:rPr>
        <w:t>B</w:t>
      </w:r>
      <w:r>
        <w:rPr>
          <w:rFonts w:ascii="Kayra" w:hAnsi="Kayra"/>
          <w:sz w:val="22"/>
          <w:szCs w:val="22"/>
        </w:rPr>
        <w:t>)</w:t>
      </w:r>
      <w:r w:rsidRPr="00BB09F8">
        <w:rPr>
          <w:rFonts w:ascii="Kayra" w:hAnsi="Kayra"/>
          <w:sz w:val="22"/>
          <w:szCs w:val="22"/>
        </w:rPr>
        <w:t xml:space="preserve"> Duygu              </w:t>
      </w:r>
      <w:r>
        <w:rPr>
          <w:rFonts w:ascii="Kayra" w:hAnsi="Kayra"/>
          <w:sz w:val="22"/>
          <w:szCs w:val="22"/>
        </w:rPr>
        <w:t xml:space="preserve">    </w:t>
      </w:r>
      <w:r w:rsidRPr="00BB09F8">
        <w:rPr>
          <w:rFonts w:ascii="Kayra" w:hAnsi="Kayra"/>
          <w:sz w:val="22"/>
          <w:szCs w:val="22"/>
        </w:rPr>
        <w:t>C</w:t>
      </w:r>
      <w:r>
        <w:rPr>
          <w:rFonts w:ascii="Kayra" w:hAnsi="Kayra"/>
          <w:sz w:val="22"/>
          <w:szCs w:val="22"/>
        </w:rPr>
        <w:t xml:space="preserve">) Düşünce                   </w:t>
      </w:r>
      <w:r w:rsidRPr="00BB09F8">
        <w:rPr>
          <w:rFonts w:ascii="Kayra" w:hAnsi="Kayra"/>
          <w:sz w:val="22"/>
          <w:szCs w:val="22"/>
        </w:rPr>
        <w:t>D</w:t>
      </w:r>
      <w:r>
        <w:rPr>
          <w:rFonts w:ascii="Kayra" w:hAnsi="Kayra"/>
          <w:sz w:val="22"/>
          <w:szCs w:val="22"/>
        </w:rPr>
        <w:t>)</w:t>
      </w:r>
      <w:r w:rsidRPr="00BB09F8">
        <w:rPr>
          <w:rFonts w:ascii="Kayra" w:hAnsi="Kayra"/>
          <w:sz w:val="22"/>
          <w:szCs w:val="22"/>
        </w:rPr>
        <w:t xml:space="preserve"> Göz  rengi</w:t>
      </w:r>
    </w:p>
    <w:p w:rsidR="008E561F" w:rsidRPr="00BB09F8" w:rsidRDefault="008E561F" w:rsidP="00C21359">
      <w:pPr>
        <w:rPr>
          <w:rFonts w:ascii="Kayra" w:hAnsi="Kayra"/>
          <w:sz w:val="22"/>
          <w:szCs w:val="22"/>
        </w:rPr>
      </w:pPr>
    </w:p>
    <w:p w:rsidR="008E561F" w:rsidRPr="00620CC4" w:rsidRDefault="008E561F" w:rsidP="004B5313">
      <w:pPr>
        <w:rPr>
          <w:rFonts w:ascii="Kayra" w:hAnsi="Kayra"/>
          <w:sz w:val="22"/>
          <w:szCs w:val="22"/>
        </w:rPr>
      </w:pPr>
      <w:r>
        <w:rPr>
          <w:rFonts w:ascii="Kayra" w:hAnsi="Kayra"/>
          <w:sz w:val="22"/>
          <w:szCs w:val="22"/>
        </w:rPr>
        <w:t>5</w:t>
      </w:r>
      <w:r w:rsidRPr="00620CC4">
        <w:rPr>
          <w:rFonts w:ascii="Kayra" w:hAnsi="Kayra"/>
          <w:sz w:val="22"/>
          <w:szCs w:val="22"/>
        </w:rPr>
        <w:t xml:space="preserve">. Aşağıdakilerden hangisi bir kimsenin nüfus cüzdanında </w:t>
      </w:r>
      <w:r w:rsidRPr="005A1FFD">
        <w:rPr>
          <w:rFonts w:ascii="Kayra" w:hAnsi="Kayra"/>
          <w:b/>
          <w:sz w:val="22"/>
          <w:szCs w:val="22"/>
          <w:u w:val="single"/>
        </w:rPr>
        <w:t>yer almaz</w:t>
      </w:r>
      <w:r w:rsidRPr="005A1FFD">
        <w:rPr>
          <w:rFonts w:ascii="Kayra" w:hAnsi="Kayra"/>
          <w:b/>
          <w:sz w:val="22"/>
          <w:szCs w:val="22"/>
        </w:rPr>
        <w:t>?</w:t>
      </w:r>
      <w:r w:rsidRPr="00620CC4">
        <w:rPr>
          <w:rFonts w:ascii="Kayra" w:hAnsi="Kayra"/>
          <w:sz w:val="22"/>
          <w:szCs w:val="22"/>
        </w:rPr>
        <w:t xml:space="preserve"> </w:t>
      </w:r>
    </w:p>
    <w:p w:rsidR="008E561F" w:rsidRPr="00BB09F8" w:rsidRDefault="008E561F" w:rsidP="004B5313">
      <w:pPr>
        <w:ind w:left="360"/>
        <w:rPr>
          <w:rFonts w:ascii="Kayra" w:hAnsi="Kayra"/>
          <w:sz w:val="22"/>
          <w:szCs w:val="22"/>
        </w:rPr>
      </w:pPr>
      <w:r w:rsidRPr="00620CC4">
        <w:rPr>
          <w:rFonts w:ascii="Kayra" w:hAnsi="Kayra"/>
          <w:sz w:val="22"/>
          <w:szCs w:val="22"/>
        </w:rPr>
        <w:t xml:space="preserve">A) Doğum yeri              </w:t>
      </w:r>
      <w:r>
        <w:rPr>
          <w:rFonts w:ascii="Kayra" w:hAnsi="Kayra"/>
          <w:sz w:val="22"/>
          <w:szCs w:val="22"/>
        </w:rPr>
        <w:t xml:space="preserve">    </w:t>
      </w:r>
      <w:r w:rsidRPr="00620CC4">
        <w:rPr>
          <w:rFonts w:ascii="Kayra" w:hAnsi="Kayra"/>
          <w:sz w:val="22"/>
          <w:szCs w:val="22"/>
        </w:rPr>
        <w:t xml:space="preserve"> B) Baba adı</w:t>
      </w:r>
      <w:r>
        <w:rPr>
          <w:rFonts w:ascii="Kayra" w:hAnsi="Kayra"/>
          <w:sz w:val="22"/>
          <w:szCs w:val="22"/>
        </w:rPr>
        <w:t xml:space="preserve">              C) Kan grubu                </w:t>
      </w:r>
      <w:r w:rsidRPr="00BB09F8">
        <w:rPr>
          <w:rFonts w:ascii="Kayra" w:hAnsi="Kayra"/>
          <w:sz w:val="22"/>
          <w:szCs w:val="22"/>
        </w:rPr>
        <w:t>D ) Boyu / Kilosu</w:t>
      </w:r>
    </w:p>
    <w:p w:rsidR="008E561F" w:rsidRPr="00BB09F8" w:rsidRDefault="008E561F" w:rsidP="00C21359">
      <w:pPr>
        <w:rPr>
          <w:rFonts w:ascii="Kayra" w:hAnsi="Kayra"/>
          <w:sz w:val="22"/>
          <w:szCs w:val="22"/>
        </w:rPr>
      </w:pPr>
      <w:r>
        <w:rPr>
          <w:noProof/>
        </w:rPr>
        <w:pict>
          <v:rect id="_x0000_s1028" style="position:absolute;margin-left:416.55pt;margin-top:10.75pt;width:90pt;height:63pt;z-index:251656704" stroked="f">
            <v:fill r:id="rId8" o:title="" recolor="t" rotate="t" type="frame"/>
          </v:rect>
        </w:pict>
      </w:r>
    </w:p>
    <w:p w:rsidR="008E561F" w:rsidRPr="00BB09F8" w:rsidRDefault="008E561F" w:rsidP="00C21359">
      <w:pPr>
        <w:rPr>
          <w:rFonts w:ascii="Kayra" w:hAnsi="Kayra"/>
          <w:sz w:val="22"/>
          <w:szCs w:val="22"/>
        </w:rPr>
      </w:pPr>
      <w:r w:rsidRPr="00BB09F8">
        <w:rPr>
          <w:rFonts w:ascii="Kayra" w:hAnsi="Kayra"/>
          <w:sz w:val="22"/>
          <w:szCs w:val="22"/>
        </w:rPr>
        <w:t xml:space="preserve">6. </w:t>
      </w:r>
      <w:r w:rsidRPr="00BB09F8">
        <w:rPr>
          <w:rFonts w:ascii="Kayra" w:hAnsi="Kayra"/>
          <w:b/>
          <w:sz w:val="22"/>
          <w:szCs w:val="22"/>
        </w:rPr>
        <w:t xml:space="preserve">.  I.   </w:t>
      </w:r>
      <w:r w:rsidRPr="00BB09F8">
        <w:rPr>
          <w:rFonts w:ascii="Kayra" w:hAnsi="Kayra"/>
          <w:sz w:val="22"/>
          <w:szCs w:val="22"/>
        </w:rPr>
        <w:t>7  yaşında  okula  başladım.</w:t>
      </w:r>
    </w:p>
    <w:p w:rsidR="008E561F" w:rsidRPr="00BB09F8" w:rsidRDefault="008E561F" w:rsidP="00C21359">
      <w:pPr>
        <w:rPr>
          <w:rFonts w:ascii="Kayra" w:hAnsi="Kayra"/>
          <w:sz w:val="22"/>
          <w:szCs w:val="22"/>
        </w:rPr>
      </w:pPr>
      <w:r w:rsidRPr="00BB09F8">
        <w:rPr>
          <w:rFonts w:ascii="Kayra" w:hAnsi="Kayra"/>
          <w:sz w:val="22"/>
          <w:szCs w:val="22"/>
        </w:rPr>
        <w:t xml:space="preserve">      </w:t>
      </w:r>
      <w:r w:rsidRPr="00BB09F8">
        <w:rPr>
          <w:rFonts w:ascii="Kayra" w:hAnsi="Kayra"/>
          <w:b/>
          <w:sz w:val="22"/>
          <w:szCs w:val="22"/>
        </w:rPr>
        <w:t xml:space="preserve">II.  </w:t>
      </w:r>
      <w:r w:rsidRPr="00BB09F8">
        <w:rPr>
          <w:rFonts w:ascii="Kayra" w:hAnsi="Kayra"/>
          <w:sz w:val="22"/>
          <w:szCs w:val="22"/>
        </w:rPr>
        <w:t>2002 yılında  doğdum.</w:t>
      </w:r>
    </w:p>
    <w:p w:rsidR="008E561F" w:rsidRPr="00BB09F8" w:rsidRDefault="008E561F" w:rsidP="00C21359">
      <w:pPr>
        <w:rPr>
          <w:rFonts w:ascii="Kayra" w:hAnsi="Kayra"/>
          <w:sz w:val="22"/>
          <w:szCs w:val="22"/>
        </w:rPr>
      </w:pPr>
      <w:r w:rsidRPr="00BB09F8">
        <w:rPr>
          <w:rFonts w:ascii="Kayra" w:hAnsi="Kayra"/>
          <w:sz w:val="22"/>
          <w:szCs w:val="22"/>
        </w:rPr>
        <w:t xml:space="preserve">      </w:t>
      </w:r>
      <w:r w:rsidRPr="00BB09F8">
        <w:rPr>
          <w:rFonts w:ascii="Kayra" w:hAnsi="Kayra"/>
          <w:b/>
          <w:sz w:val="22"/>
          <w:szCs w:val="22"/>
        </w:rPr>
        <w:t xml:space="preserve">III. </w:t>
      </w:r>
      <w:r w:rsidRPr="00BB09F8">
        <w:rPr>
          <w:rFonts w:ascii="Kayra" w:hAnsi="Kayra"/>
          <w:sz w:val="22"/>
          <w:szCs w:val="22"/>
        </w:rPr>
        <w:t>Bu  yıl  4.  sınıf  öğrencisiyim.</w:t>
      </w:r>
    </w:p>
    <w:p w:rsidR="008E561F" w:rsidRPr="00BB09F8" w:rsidRDefault="008E561F" w:rsidP="00C21359">
      <w:pPr>
        <w:rPr>
          <w:rFonts w:ascii="Kayra" w:hAnsi="Kayra"/>
          <w:sz w:val="22"/>
          <w:szCs w:val="22"/>
        </w:rPr>
      </w:pPr>
      <w:r w:rsidRPr="00BB09F8">
        <w:rPr>
          <w:rFonts w:ascii="Kayra" w:hAnsi="Kayra"/>
          <w:sz w:val="22"/>
          <w:szCs w:val="22"/>
        </w:rPr>
        <w:t xml:space="preserve">      </w:t>
      </w:r>
      <w:r w:rsidRPr="00BB09F8">
        <w:rPr>
          <w:rFonts w:ascii="Kayra" w:hAnsi="Kayra"/>
          <w:b/>
          <w:sz w:val="22"/>
          <w:szCs w:val="22"/>
        </w:rPr>
        <w:t xml:space="preserve">IV.  </w:t>
      </w:r>
      <w:r w:rsidRPr="00BB09F8">
        <w:rPr>
          <w:rFonts w:ascii="Kayra" w:hAnsi="Kayra"/>
          <w:sz w:val="22"/>
          <w:szCs w:val="22"/>
        </w:rPr>
        <w:t>Annem ve  babam  2000  yılında  evlenmiş.</w:t>
      </w:r>
    </w:p>
    <w:p w:rsidR="008E561F" w:rsidRPr="005A1FFD" w:rsidRDefault="008E561F" w:rsidP="00C21359">
      <w:pPr>
        <w:rPr>
          <w:rFonts w:ascii="Kayra" w:hAnsi="Kayra"/>
          <w:sz w:val="22"/>
          <w:szCs w:val="22"/>
        </w:rPr>
      </w:pPr>
      <w:r w:rsidRPr="005A1FFD">
        <w:rPr>
          <w:rFonts w:ascii="Kayra" w:hAnsi="Kayra"/>
          <w:sz w:val="22"/>
          <w:szCs w:val="22"/>
        </w:rPr>
        <w:t xml:space="preserve">Yukarıdaki   olayların  kronolojik  sıralaması   hangi  seçenekte  </w:t>
      </w:r>
      <w:r w:rsidRPr="005A1FFD">
        <w:rPr>
          <w:rFonts w:ascii="Kayra" w:hAnsi="Kayra"/>
          <w:b/>
          <w:sz w:val="22"/>
          <w:szCs w:val="22"/>
          <w:u w:val="single"/>
        </w:rPr>
        <w:t>doğru</w:t>
      </w:r>
      <w:r w:rsidRPr="005A1FFD">
        <w:rPr>
          <w:rFonts w:ascii="Kayra" w:hAnsi="Kayra"/>
          <w:sz w:val="22"/>
          <w:szCs w:val="22"/>
        </w:rPr>
        <w:t xml:space="preserve">  verilmiştir ?</w:t>
      </w:r>
    </w:p>
    <w:p w:rsidR="008E561F" w:rsidRPr="005A1FFD" w:rsidRDefault="008E561F" w:rsidP="00C21359">
      <w:pPr>
        <w:rPr>
          <w:rFonts w:ascii="Kayra" w:hAnsi="Kayra"/>
          <w:sz w:val="22"/>
          <w:szCs w:val="22"/>
        </w:rPr>
      </w:pPr>
      <w:r w:rsidRPr="005A1FFD">
        <w:rPr>
          <w:rFonts w:ascii="Kayra" w:hAnsi="Kayra"/>
          <w:sz w:val="22"/>
          <w:szCs w:val="22"/>
        </w:rPr>
        <w:t xml:space="preserve"> </w:t>
      </w:r>
      <w:r>
        <w:rPr>
          <w:rFonts w:ascii="Kayra" w:hAnsi="Kayra"/>
          <w:sz w:val="22"/>
          <w:szCs w:val="22"/>
        </w:rPr>
        <w:t xml:space="preserve">              </w:t>
      </w:r>
      <w:r w:rsidRPr="005A1FFD">
        <w:rPr>
          <w:rFonts w:ascii="Kayra" w:hAnsi="Kayra"/>
          <w:sz w:val="22"/>
          <w:szCs w:val="22"/>
        </w:rPr>
        <w:t xml:space="preserve">  </w:t>
      </w:r>
      <w:r>
        <w:rPr>
          <w:rFonts w:ascii="Kayra" w:hAnsi="Kayra"/>
          <w:sz w:val="22"/>
          <w:szCs w:val="22"/>
        </w:rPr>
        <w:t>A)</w:t>
      </w:r>
      <w:r w:rsidRPr="005A1FFD">
        <w:rPr>
          <w:rFonts w:ascii="Kayra" w:hAnsi="Kayra"/>
          <w:sz w:val="22"/>
          <w:szCs w:val="22"/>
        </w:rPr>
        <w:t xml:space="preserve"> I – II –III – IV                                        </w:t>
      </w:r>
      <w:r>
        <w:rPr>
          <w:rFonts w:ascii="Kayra" w:hAnsi="Kayra"/>
          <w:sz w:val="22"/>
          <w:szCs w:val="22"/>
        </w:rPr>
        <w:t xml:space="preserve">  </w:t>
      </w:r>
      <w:r w:rsidRPr="005A1FFD">
        <w:rPr>
          <w:rFonts w:ascii="Kayra" w:hAnsi="Kayra"/>
          <w:sz w:val="22"/>
          <w:szCs w:val="22"/>
        </w:rPr>
        <w:t xml:space="preserve">  </w:t>
      </w:r>
      <w:r>
        <w:rPr>
          <w:rFonts w:ascii="Kayra" w:hAnsi="Kayra"/>
          <w:sz w:val="22"/>
          <w:szCs w:val="22"/>
        </w:rPr>
        <w:t>B)</w:t>
      </w:r>
      <w:r w:rsidRPr="005A1FFD">
        <w:rPr>
          <w:rFonts w:ascii="Kayra" w:hAnsi="Kayra"/>
          <w:sz w:val="22"/>
          <w:szCs w:val="22"/>
        </w:rPr>
        <w:t xml:space="preserve"> II- I –III – IV </w:t>
      </w:r>
    </w:p>
    <w:p w:rsidR="008E561F" w:rsidRPr="005A1FFD" w:rsidRDefault="008E561F" w:rsidP="00C21359">
      <w:pPr>
        <w:rPr>
          <w:rFonts w:ascii="Kayra" w:hAnsi="Kayra"/>
          <w:sz w:val="22"/>
          <w:szCs w:val="22"/>
        </w:rPr>
      </w:pPr>
      <w:r w:rsidRPr="005A1FFD">
        <w:rPr>
          <w:rFonts w:ascii="Kayra" w:hAnsi="Kayra"/>
          <w:sz w:val="22"/>
          <w:szCs w:val="22"/>
        </w:rPr>
        <w:t xml:space="preserve">   </w:t>
      </w:r>
      <w:r>
        <w:rPr>
          <w:rFonts w:ascii="Kayra" w:hAnsi="Kayra"/>
          <w:sz w:val="22"/>
          <w:szCs w:val="22"/>
        </w:rPr>
        <w:t xml:space="preserve">              </w:t>
      </w:r>
      <w:r w:rsidRPr="005A1FFD">
        <w:rPr>
          <w:rFonts w:ascii="Kayra" w:hAnsi="Kayra"/>
          <w:sz w:val="22"/>
          <w:szCs w:val="22"/>
        </w:rPr>
        <w:t>C</w:t>
      </w:r>
      <w:r>
        <w:rPr>
          <w:rFonts w:ascii="Kayra" w:hAnsi="Kayra"/>
          <w:sz w:val="22"/>
          <w:szCs w:val="22"/>
        </w:rPr>
        <w:t>)</w:t>
      </w:r>
      <w:r w:rsidRPr="005A1FFD">
        <w:rPr>
          <w:rFonts w:ascii="Kayra" w:hAnsi="Kayra"/>
          <w:sz w:val="22"/>
          <w:szCs w:val="22"/>
        </w:rPr>
        <w:t xml:space="preserve"> III – II – I –IV                                           </w:t>
      </w:r>
      <w:r>
        <w:rPr>
          <w:rFonts w:ascii="Kayra" w:hAnsi="Kayra"/>
          <w:sz w:val="22"/>
          <w:szCs w:val="22"/>
        </w:rPr>
        <w:t>D)</w:t>
      </w:r>
      <w:r w:rsidRPr="005A1FFD">
        <w:rPr>
          <w:rFonts w:ascii="Kayra" w:hAnsi="Kayra"/>
          <w:sz w:val="22"/>
          <w:szCs w:val="22"/>
        </w:rPr>
        <w:t xml:space="preserve"> IV – II – I - III</w:t>
      </w:r>
    </w:p>
    <w:p w:rsidR="008E561F" w:rsidRPr="00BB09F8" w:rsidRDefault="008E561F" w:rsidP="002745ED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Kayra" w:hAnsi="Kayra"/>
          <w:sz w:val="22"/>
          <w:szCs w:val="22"/>
        </w:rPr>
      </w:pPr>
      <w:r w:rsidRPr="00BB09F8">
        <w:rPr>
          <w:rFonts w:ascii="Kayra" w:hAnsi="Kayra"/>
          <w:sz w:val="22"/>
          <w:szCs w:val="22"/>
        </w:rPr>
        <w:t xml:space="preserve"> </w:t>
      </w:r>
    </w:p>
    <w:p w:rsidR="008E561F" w:rsidRPr="00620CC4" w:rsidRDefault="008E561F" w:rsidP="00C21359">
      <w:pPr>
        <w:tabs>
          <w:tab w:val="left" w:pos="7380"/>
        </w:tabs>
        <w:rPr>
          <w:rFonts w:ascii="Kayra" w:hAnsi="Kayra"/>
          <w:sz w:val="22"/>
          <w:szCs w:val="22"/>
        </w:rPr>
      </w:pPr>
      <w:r w:rsidRPr="00620CC4">
        <w:rPr>
          <w:rFonts w:ascii="Kayra" w:hAnsi="Kayra"/>
          <w:sz w:val="22"/>
          <w:szCs w:val="22"/>
        </w:rPr>
        <w:t xml:space="preserve">7. Aşağıdakilerden  hangisi  her  bireyde  kesinlikle  </w:t>
      </w:r>
      <w:r w:rsidRPr="005A1FFD">
        <w:rPr>
          <w:rFonts w:ascii="Kayra" w:hAnsi="Kayra"/>
          <w:b/>
          <w:sz w:val="22"/>
          <w:szCs w:val="22"/>
          <w:u w:val="single"/>
        </w:rPr>
        <w:t>farklıdır ?</w:t>
      </w:r>
    </w:p>
    <w:p w:rsidR="008E561F" w:rsidRPr="00620CC4" w:rsidRDefault="008E561F" w:rsidP="00C21359">
      <w:pPr>
        <w:tabs>
          <w:tab w:val="left" w:pos="7380"/>
        </w:tabs>
        <w:rPr>
          <w:rFonts w:ascii="Kayra" w:hAnsi="Kayra"/>
          <w:sz w:val="22"/>
          <w:szCs w:val="22"/>
        </w:rPr>
      </w:pPr>
      <w:r w:rsidRPr="00620CC4">
        <w:rPr>
          <w:rFonts w:ascii="Kayra" w:hAnsi="Kayra"/>
          <w:sz w:val="22"/>
          <w:szCs w:val="22"/>
        </w:rPr>
        <w:t xml:space="preserve">   </w:t>
      </w:r>
      <w:r>
        <w:rPr>
          <w:rFonts w:ascii="Kayra" w:hAnsi="Kayra"/>
          <w:sz w:val="22"/>
          <w:szCs w:val="22"/>
        </w:rPr>
        <w:t xml:space="preserve">  </w:t>
      </w:r>
      <w:r w:rsidRPr="00620CC4">
        <w:rPr>
          <w:rFonts w:ascii="Kayra" w:hAnsi="Kayra"/>
          <w:sz w:val="22"/>
          <w:szCs w:val="22"/>
        </w:rPr>
        <w:t xml:space="preserve">A)  Parmak izi           </w:t>
      </w:r>
      <w:r>
        <w:rPr>
          <w:rFonts w:ascii="Kayra" w:hAnsi="Kayra"/>
          <w:sz w:val="22"/>
          <w:szCs w:val="22"/>
        </w:rPr>
        <w:t xml:space="preserve">           </w:t>
      </w:r>
      <w:r w:rsidRPr="00620CC4">
        <w:rPr>
          <w:rFonts w:ascii="Kayra" w:hAnsi="Kayra"/>
          <w:sz w:val="22"/>
          <w:szCs w:val="22"/>
        </w:rPr>
        <w:t xml:space="preserve">B) Boy                  </w:t>
      </w:r>
      <w:r>
        <w:rPr>
          <w:rFonts w:ascii="Kayra" w:hAnsi="Kayra"/>
          <w:sz w:val="22"/>
          <w:szCs w:val="22"/>
        </w:rPr>
        <w:t xml:space="preserve"> </w:t>
      </w:r>
      <w:r w:rsidRPr="00620CC4">
        <w:rPr>
          <w:rFonts w:ascii="Kayra" w:hAnsi="Kayra"/>
          <w:sz w:val="22"/>
          <w:szCs w:val="22"/>
        </w:rPr>
        <w:t xml:space="preserve">  C)  Kilo              </w:t>
      </w:r>
      <w:r>
        <w:rPr>
          <w:rFonts w:ascii="Kayra" w:hAnsi="Kayra"/>
          <w:sz w:val="22"/>
          <w:szCs w:val="22"/>
        </w:rPr>
        <w:t xml:space="preserve">       </w:t>
      </w:r>
      <w:r w:rsidRPr="00620CC4">
        <w:rPr>
          <w:rFonts w:ascii="Kayra" w:hAnsi="Kayra"/>
          <w:sz w:val="22"/>
          <w:szCs w:val="22"/>
        </w:rPr>
        <w:t xml:space="preserve">  D) Göz rengi</w:t>
      </w:r>
    </w:p>
    <w:p w:rsidR="008E561F" w:rsidRPr="00BB09F8" w:rsidRDefault="008E561F" w:rsidP="00DB6601">
      <w:pPr>
        <w:rPr>
          <w:rFonts w:ascii="Kayra" w:hAnsi="Kayra"/>
          <w:sz w:val="22"/>
          <w:szCs w:val="22"/>
        </w:rPr>
      </w:pPr>
    </w:p>
    <w:p w:rsidR="008E561F" w:rsidRPr="00BB09F8" w:rsidRDefault="008E561F" w:rsidP="00DB6601">
      <w:pPr>
        <w:rPr>
          <w:rFonts w:ascii="Kayra" w:hAnsi="Kayra"/>
          <w:sz w:val="22"/>
          <w:szCs w:val="22"/>
        </w:rPr>
      </w:pPr>
      <w:r w:rsidRPr="00BB09F8">
        <w:rPr>
          <w:rFonts w:ascii="Kayra" w:hAnsi="Kayra"/>
          <w:sz w:val="22"/>
          <w:szCs w:val="22"/>
        </w:rPr>
        <w:t xml:space="preserve">8. . ‘’  Ne  mutlu Türküm  diyene .’’  sözü Atatürk ‘ ün  hangi </w:t>
      </w:r>
      <w:r w:rsidRPr="005A1FFD">
        <w:rPr>
          <w:rFonts w:ascii="Kayra" w:hAnsi="Kayra"/>
          <w:i/>
          <w:sz w:val="22"/>
          <w:szCs w:val="22"/>
        </w:rPr>
        <w:t>kişisel özelliğini</w:t>
      </w:r>
      <w:r w:rsidRPr="00BB09F8">
        <w:rPr>
          <w:rFonts w:ascii="Kayra" w:hAnsi="Kayra"/>
          <w:sz w:val="22"/>
          <w:szCs w:val="22"/>
        </w:rPr>
        <w:t xml:space="preserve"> yansıtır ?</w:t>
      </w:r>
    </w:p>
    <w:p w:rsidR="008E561F" w:rsidRPr="00BB09F8" w:rsidRDefault="008E561F" w:rsidP="00DB6601">
      <w:pPr>
        <w:rPr>
          <w:rFonts w:ascii="Kayra" w:hAnsi="Kayra"/>
          <w:sz w:val="22"/>
          <w:szCs w:val="22"/>
        </w:rPr>
      </w:pPr>
      <w:r>
        <w:rPr>
          <w:rFonts w:ascii="Kayra" w:hAnsi="Kayra"/>
          <w:sz w:val="22"/>
          <w:szCs w:val="22"/>
        </w:rPr>
        <w:t xml:space="preserve">    A)</w:t>
      </w:r>
      <w:r w:rsidRPr="00BB09F8">
        <w:rPr>
          <w:rFonts w:ascii="Kayra" w:hAnsi="Kayra"/>
          <w:sz w:val="22"/>
          <w:szCs w:val="22"/>
        </w:rPr>
        <w:t xml:space="preserve"> İle</w:t>
      </w:r>
      <w:r>
        <w:rPr>
          <w:rFonts w:ascii="Kayra" w:hAnsi="Kayra"/>
          <w:sz w:val="22"/>
          <w:szCs w:val="22"/>
        </w:rPr>
        <w:t xml:space="preserve">ri görüşlülüğü                </w:t>
      </w:r>
      <w:r w:rsidRPr="00BB09F8">
        <w:rPr>
          <w:rFonts w:ascii="Kayra" w:hAnsi="Kayra"/>
          <w:sz w:val="22"/>
          <w:szCs w:val="22"/>
        </w:rPr>
        <w:t>B</w:t>
      </w:r>
      <w:r>
        <w:rPr>
          <w:rFonts w:ascii="Kayra" w:hAnsi="Kayra"/>
          <w:sz w:val="22"/>
          <w:szCs w:val="22"/>
        </w:rPr>
        <w:t xml:space="preserve">) </w:t>
      </w:r>
      <w:r w:rsidRPr="00BB09F8">
        <w:rPr>
          <w:rFonts w:ascii="Kayra" w:hAnsi="Kayra"/>
          <w:sz w:val="22"/>
          <w:szCs w:val="22"/>
        </w:rPr>
        <w:t>Yöneticiliği</w:t>
      </w:r>
      <w:r>
        <w:rPr>
          <w:rFonts w:ascii="Kayra" w:hAnsi="Kayra"/>
          <w:sz w:val="22"/>
          <w:szCs w:val="22"/>
        </w:rPr>
        <w:t xml:space="preserve">          C)</w:t>
      </w:r>
      <w:r w:rsidRPr="00BB09F8">
        <w:rPr>
          <w:rFonts w:ascii="Kayra" w:hAnsi="Kayra"/>
          <w:sz w:val="22"/>
          <w:szCs w:val="22"/>
        </w:rPr>
        <w:t xml:space="preserve"> Sanatseverliğ</w:t>
      </w:r>
      <w:r>
        <w:rPr>
          <w:rFonts w:ascii="Kayra" w:hAnsi="Kayra"/>
          <w:sz w:val="22"/>
          <w:szCs w:val="22"/>
        </w:rPr>
        <w:t>i         D)</w:t>
      </w:r>
      <w:r w:rsidRPr="00BB09F8">
        <w:rPr>
          <w:rFonts w:ascii="Kayra" w:hAnsi="Kayra"/>
          <w:sz w:val="22"/>
          <w:szCs w:val="22"/>
        </w:rPr>
        <w:t xml:space="preserve"> Vatan ve millet sevg</w:t>
      </w:r>
      <w:r>
        <w:rPr>
          <w:rFonts w:ascii="Kayra" w:hAnsi="Kayra"/>
          <w:sz w:val="22"/>
          <w:szCs w:val="22"/>
        </w:rPr>
        <w:t>i</w:t>
      </w:r>
    </w:p>
    <w:p w:rsidR="008E561F" w:rsidRPr="00BB09F8" w:rsidRDefault="008E561F" w:rsidP="00DB6601">
      <w:pPr>
        <w:tabs>
          <w:tab w:val="left" w:pos="7380"/>
        </w:tabs>
        <w:rPr>
          <w:rFonts w:ascii="Kayra" w:hAnsi="Kayra"/>
          <w:sz w:val="22"/>
          <w:szCs w:val="22"/>
        </w:rPr>
      </w:pPr>
    </w:p>
    <w:p w:rsidR="008E561F" w:rsidRPr="00BB09F8" w:rsidRDefault="008E561F" w:rsidP="00DB6601">
      <w:pPr>
        <w:rPr>
          <w:rFonts w:ascii="Kayra" w:hAnsi="Kayra" w:cs="Arial"/>
          <w:bCs/>
          <w:sz w:val="22"/>
          <w:szCs w:val="22"/>
        </w:rPr>
      </w:pPr>
      <w:r>
        <w:rPr>
          <w:rFonts w:ascii="Kayra" w:hAnsi="Kayra"/>
          <w:sz w:val="22"/>
          <w:szCs w:val="22"/>
        </w:rPr>
        <w:t xml:space="preserve">9 </w:t>
      </w:r>
      <w:r w:rsidRPr="00BB09F8">
        <w:rPr>
          <w:rFonts w:ascii="Kayra" w:hAnsi="Kayra"/>
          <w:sz w:val="22"/>
          <w:szCs w:val="22"/>
        </w:rPr>
        <w:t xml:space="preserve">. </w:t>
      </w:r>
      <w:r>
        <w:rPr>
          <w:rFonts w:ascii="Kayra" w:hAnsi="Kayra" w:cs="Arial"/>
          <w:sz w:val="22"/>
          <w:szCs w:val="22"/>
        </w:rPr>
        <w:t xml:space="preserve"> </w:t>
      </w:r>
      <w:r w:rsidRPr="00BB09F8">
        <w:rPr>
          <w:rFonts w:ascii="Kayra" w:hAnsi="Kayra" w:cs="Arial"/>
          <w:bCs/>
          <w:sz w:val="22"/>
          <w:szCs w:val="22"/>
        </w:rPr>
        <w:t>“Atatürk çağının olaylarını çok iyi değerlendirdi. 2. Dünya Savaşı’nın çıkacağını, Sovyetler Birliği’nin dağılacağını önceden görmüş bir liderdir.”  Atatürk ile ilgili anlatılanlar O’nun hangi özelliği ile ilgilidir?</w:t>
      </w:r>
    </w:p>
    <w:p w:rsidR="008E561F" w:rsidRDefault="008E561F" w:rsidP="002745ED">
      <w:pPr>
        <w:rPr>
          <w:rFonts w:ascii="Kayra" w:hAnsi="Kayra" w:cs="Arial"/>
          <w:bCs/>
          <w:sz w:val="22"/>
          <w:szCs w:val="22"/>
        </w:rPr>
      </w:pPr>
      <w:r>
        <w:rPr>
          <w:rFonts w:ascii="Kayra" w:hAnsi="Kayra" w:cs="Arial"/>
          <w:bCs/>
          <w:sz w:val="22"/>
          <w:szCs w:val="22"/>
        </w:rPr>
        <w:t xml:space="preserve">     </w:t>
      </w:r>
      <w:r w:rsidRPr="00BB09F8">
        <w:rPr>
          <w:rFonts w:ascii="Kayra" w:hAnsi="Kayra" w:cs="Arial"/>
          <w:bCs/>
          <w:sz w:val="22"/>
          <w:szCs w:val="22"/>
        </w:rPr>
        <w:t xml:space="preserve">A) Açık sözlü olması  </w:t>
      </w:r>
      <w:r>
        <w:rPr>
          <w:rFonts w:ascii="Kayra" w:hAnsi="Kayra" w:cs="Arial"/>
          <w:bCs/>
          <w:sz w:val="22"/>
          <w:szCs w:val="22"/>
        </w:rPr>
        <w:t xml:space="preserve">          </w:t>
      </w:r>
      <w:r w:rsidRPr="00BB09F8">
        <w:rPr>
          <w:rFonts w:ascii="Kayra" w:hAnsi="Kayra" w:cs="Arial"/>
          <w:bCs/>
          <w:sz w:val="22"/>
          <w:szCs w:val="22"/>
        </w:rPr>
        <w:t xml:space="preserve"> B) Dürüst olması   </w:t>
      </w:r>
      <w:r>
        <w:rPr>
          <w:rFonts w:ascii="Kayra" w:hAnsi="Kayra" w:cs="Arial"/>
          <w:bCs/>
          <w:sz w:val="22"/>
          <w:szCs w:val="22"/>
        </w:rPr>
        <w:t xml:space="preserve">  </w:t>
      </w:r>
      <w:r w:rsidRPr="00BB09F8">
        <w:rPr>
          <w:rFonts w:ascii="Kayra" w:hAnsi="Kayra" w:cs="Arial"/>
          <w:bCs/>
          <w:sz w:val="22"/>
          <w:szCs w:val="22"/>
        </w:rPr>
        <w:t xml:space="preserve">C) Barışçıllığı   </w:t>
      </w:r>
      <w:r>
        <w:rPr>
          <w:rFonts w:ascii="Kayra" w:hAnsi="Kayra" w:cs="Arial"/>
          <w:bCs/>
          <w:sz w:val="22"/>
          <w:szCs w:val="22"/>
        </w:rPr>
        <w:t xml:space="preserve">            </w:t>
      </w:r>
      <w:r w:rsidRPr="00BB09F8">
        <w:rPr>
          <w:rFonts w:ascii="Kayra" w:hAnsi="Kayra" w:cs="Arial"/>
          <w:bCs/>
          <w:sz w:val="22"/>
          <w:szCs w:val="22"/>
        </w:rPr>
        <w:t xml:space="preserve"> D) İleri görüşlü olması</w:t>
      </w:r>
    </w:p>
    <w:p w:rsidR="008E561F" w:rsidRDefault="008E561F" w:rsidP="004B5313">
      <w:pPr>
        <w:rPr>
          <w:rFonts w:ascii="Kayra" w:hAnsi="Kayra" w:cs="Arial"/>
          <w:bCs/>
          <w:sz w:val="22"/>
          <w:szCs w:val="22"/>
        </w:rPr>
      </w:pPr>
    </w:p>
    <w:p w:rsidR="008E561F" w:rsidRPr="00100901" w:rsidRDefault="008E561F" w:rsidP="004B5313">
      <w:pPr>
        <w:rPr>
          <w:rFonts w:ascii="Kayra" w:hAnsi="Kayra"/>
          <w:color w:val="000000"/>
          <w:sz w:val="22"/>
          <w:szCs w:val="22"/>
        </w:rPr>
      </w:pPr>
      <w:r>
        <w:rPr>
          <w:rFonts w:ascii="Kayra" w:hAnsi="Kayra" w:cs="Arial"/>
          <w:bCs/>
          <w:sz w:val="22"/>
          <w:szCs w:val="22"/>
        </w:rPr>
        <w:t xml:space="preserve">10. </w:t>
      </w:r>
      <w:r w:rsidRPr="00100901">
        <w:rPr>
          <w:rFonts w:ascii="Kayra" w:hAnsi="Kayra"/>
          <w:color w:val="000000"/>
          <w:sz w:val="22"/>
          <w:szCs w:val="22"/>
        </w:rPr>
        <w:t xml:space="preserve">Aşağıdakilerden hangisi </w:t>
      </w:r>
      <w:r>
        <w:rPr>
          <w:rFonts w:ascii="Kayra" w:hAnsi="Kayra"/>
          <w:color w:val="000000"/>
          <w:sz w:val="22"/>
          <w:szCs w:val="22"/>
        </w:rPr>
        <w:t>sözlü tarih çalışması yapılırken mutlaka bulunması gereken araçlardan değildir?</w:t>
      </w:r>
    </w:p>
    <w:p w:rsidR="008E561F" w:rsidRDefault="008E561F" w:rsidP="004B5313">
      <w:pPr>
        <w:rPr>
          <w:rFonts w:ascii="Kayra" w:hAnsi="Kayra"/>
          <w:color w:val="000000"/>
          <w:sz w:val="22"/>
          <w:szCs w:val="22"/>
        </w:rPr>
      </w:pPr>
      <w:r>
        <w:rPr>
          <w:rFonts w:ascii="Kayra" w:hAnsi="Kayra"/>
          <w:color w:val="000000"/>
          <w:sz w:val="22"/>
          <w:szCs w:val="22"/>
        </w:rPr>
        <w:t xml:space="preserve">    A) Fotoğraf makinesi            B) Kalem</w:t>
      </w:r>
      <w:r>
        <w:rPr>
          <w:rFonts w:ascii="Kayra" w:hAnsi="Kayra"/>
          <w:color w:val="000000"/>
          <w:sz w:val="22"/>
          <w:szCs w:val="22"/>
        </w:rPr>
        <w:tab/>
        <w:t xml:space="preserve">          </w:t>
      </w:r>
      <w:r w:rsidRPr="00100901">
        <w:rPr>
          <w:rFonts w:ascii="Kayra" w:hAnsi="Kayra"/>
          <w:color w:val="000000"/>
          <w:sz w:val="22"/>
          <w:szCs w:val="22"/>
        </w:rPr>
        <w:t xml:space="preserve"> C) </w:t>
      </w:r>
      <w:r>
        <w:rPr>
          <w:rFonts w:ascii="Kayra" w:hAnsi="Kayra"/>
          <w:color w:val="000000"/>
          <w:sz w:val="22"/>
          <w:szCs w:val="22"/>
        </w:rPr>
        <w:t>Not defteri               D) Ses kayıt cihazı</w:t>
      </w:r>
    </w:p>
    <w:p w:rsidR="008E561F" w:rsidRDefault="008E561F" w:rsidP="004B5313">
      <w:pPr>
        <w:rPr>
          <w:rFonts w:ascii="Kayra" w:hAnsi="Kayra"/>
          <w:color w:val="000000"/>
          <w:sz w:val="22"/>
          <w:szCs w:val="22"/>
        </w:rPr>
      </w:pPr>
    </w:p>
    <w:p w:rsidR="008E561F" w:rsidRPr="00BB09F8" w:rsidRDefault="008E561F" w:rsidP="004B5313">
      <w:pPr>
        <w:tabs>
          <w:tab w:val="left" w:pos="7380"/>
        </w:tabs>
        <w:rPr>
          <w:rFonts w:ascii="Kayra" w:hAnsi="Kayra"/>
          <w:sz w:val="22"/>
          <w:szCs w:val="22"/>
        </w:rPr>
      </w:pPr>
      <w:r>
        <w:rPr>
          <w:rFonts w:ascii="Kayra" w:hAnsi="Kayra"/>
          <w:sz w:val="22"/>
          <w:szCs w:val="22"/>
        </w:rPr>
        <w:t xml:space="preserve">11. </w:t>
      </w:r>
      <w:r w:rsidRPr="00BB09F8">
        <w:rPr>
          <w:rFonts w:ascii="Kayra" w:hAnsi="Kayra"/>
          <w:sz w:val="22"/>
          <w:szCs w:val="22"/>
        </w:rPr>
        <w:t xml:space="preserve"> ‘’ Gel  ne  olursan  ol  gel  ‘’  sözüyle   bize  </w:t>
      </w:r>
      <w:r w:rsidRPr="005A1FFD">
        <w:rPr>
          <w:rFonts w:ascii="Kayra" w:hAnsi="Kayra"/>
          <w:i/>
          <w:sz w:val="22"/>
          <w:szCs w:val="22"/>
        </w:rPr>
        <w:t>hoşgörünü</w:t>
      </w:r>
      <w:r w:rsidRPr="00BB09F8">
        <w:rPr>
          <w:rFonts w:ascii="Kayra" w:hAnsi="Kayra"/>
          <w:sz w:val="22"/>
          <w:szCs w:val="22"/>
        </w:rPr>
        <w:t>n  en  güzel  örneğini  veren  düşünür  kimdir ?</w:t>
      </w:r>
    </w:p>
    <w:p w:rsidR="008E561F" w:rsidRPr="00BB09F8" w:rsidRDefault="008E561F" w:rsidP="004B5313">
      <w:pPr>
        <w:tabs>
          <w:tab w:val="left" w:pos="7380"/>
        </w:tabs>
        <w:rPr>
          <w:rFonts w:ascii="Kayra" w:hAnsi="Kayra"/>
          <w:sz w:val="22"/>
          <w:szCs w:val="22"/>
        </w:rPr>
      </w:pPr>
      <w:r>
        <w:rPr>
          <w:rFonts w:ascii="Kayra" w:hAnsi="Kayra"/>
          <w:sz w:val="22"/>
          <w:szCs w:val="22"/>
        </w:rPr>
        <w:t xml:space="preserve">    A)</w:t>
      </w:r>
      <w:r w:rsidRPr="00BB09F8">
        <w:rPr>
          <w:rFonts w:ascii="Kayra" w:hAnsi="Kayra"/>
          <w:sz w:val="22"/>
          <w:szCs w:val="22"/>
        </w:rPr>
        <w:t xml:space="preserve"> M. Akif  ERSOY         </w:t>
      </w:r>
      <w:r>
        <w:rPr>
          <w:rFonts w:ascii="Kayra" w:hAnsi="Kayra"/>
          <w:sz w:val="22"/>
          <w:szCs w:val="22"/>
        </w:rPr>
        <w:t xml:space="preserve">    </w:t>
      </w:r>
      <w:r w:rsidRPr="00BB09F8">
        <w:rPr>
          <w:rFonts w:ascii="Kayra" w:hAnsi="Kayra"/>
          <w:sz w:val="22"/>
          <w:szCs w:val="22"/>
        </w:rPr>
        <w:t>B</w:t>
      </w:r>
      <w:r>
        <w:rPr>
          <w:rFonts w:ascii="Kayra" w:hAnsi="Kayra"/>
          <w:sz w:val="22"/>
          <w:szCs w:val="22"/>
        </w:rPr>
        <w:t xml:space="preserve">) </w:t>
      </w:r>
      <w:r w:rsidRPr="00BB09F8">
        <w:rPr>
          <w:rFonts w:ascii="Kayra" w:hAnsi="Kayra"/>
          <w:sz w:val="22"/>
          <w:szCs w:val="22"/>
        </w:rPr>
        <w:t>Mevlana</w:t>
      </w:r>
      <w:r>
        <w:rPr>
          <w:rFonts w:ascii="Kayra" w:hAnsi="Kayra"/>
          <w:sz w:val="22"/>
          <w:szCs w:val="22"/>
        </w:rPr>
        <w:t xml:space="preserve">            </w:t>
      </w:r>
      <w:r w:rsidRPr="00BB09F8">
        <w:rPr>
          <w:rFonts w:ascii="Kayra" w:hAnsi="Kayra"/>
          <w:sz w:val="22"/>
          <w:szCs w:val="22"/>
        </w:rPr>
        <w:t xml:space="preserve"> C</w:t>
      </w:r>
      <w:r>
        <w:rPr>
          <w:rFonts w:ascii="Kayra" w:hAnsi="Kayra"/>
          <w:sz w:val="22"/>
          <w:szCs w:val="22"/>
        </w:rPr>
        <w:t>)</w:t>
      </w:r>
      <w:r w:rsidRPr="00BB09F8">
        <w:rPr>
          <w:rFonts w:ascii="Kayra" w:hAnsi="Kayra"/>
          <w:sz w:val="22"/>
          <w:szCs w:val="22"/>
        </w:rPr>
        <w:t xml:space="preserve"> Aşık  Veysel             </w:t>
      </w:r>
      <w:r>
        <w:rPr>
          <w:rFonts w:ascii="Kayra" w:hAnsi="Kayra"/>
          <w:sz w:val="22"/>
          <w:szCs w:val="22"/>
        </w:rPr>
        <w:t xml:space="preserve"> </w:t>
      </w:r>
      <w:r w:rsidRPr="00BB09F8">
        <w:rPr>
          <w:rFonts w:ascii="Kayra" w:hAnsi="Kayra"/>
          <w:sz w:val="22"/>
          <w:szCs w:val="22"/>
        </w:rPr>
        <w:t>D</w:t>
      </w:r>
      <w:r>
        <w:rPr>
          <w:rFonts w:ascii="Kayra" w:hAnsi="Kayra"/>
          <w:sz w:val="22"/>
          <w:szCs w:val="22"/>
        </w:rPr>
        <w:t>)</w:t>
      </w:r>
      <w:r w:rsidRPr="00BB09F8">
        <w:rPr>
          <w:rFonts w:ascii="Kayra" w:hAnsi="Kayra"/>
          <w:sz w:val="22"/>
          <w:szCs w:val="22"/>
        </w:rPr>
        <w:t xml:space="preserve"> Nasreddin  Hoca       </w:t>
      </w:r>
    </w:p>
    <w:p w:rsidR="008E561F" w:rsidRDefault="008E561F" w:rsidP="004B5313">
      <w:pPr>
        <w:rPr>
          <w:rFonts w:ascii="Kayra" w:hAnsi="Kayra"/>
          <w:color w:val="000000"/>
          <w:sz w:val="22"/>
          <w:szCs w:val="22"/>
        </w:rPr>
      </w:pPr>
    </w:p>
    <w:p w:rsidR="008E561F" w:rsidRPr="00045AFB" w:rsidRDefault="008E561F" w:rsidP="004B5313">
      <w:pPr>
        <w:rPr>
          <w:rFonts w:ascii="Kayra" w:hAnsi="Kayra" w:cs="Arial"/>
          <w:bCs/>
          <w:sz w:val="22"/>
          <w:szCs w:val="22"/>
        </w:rPr>
      </w:pPr>
    </w:p>
    <w:p w:rsidR="008E561F" w:rsidRPr="00BB09F8" w:rsidRDefault="008E561F" w:rsidP="000E33AD">
      <w:pPr>
        <w:pStyle w:val="ListParagraph"/>
        <w:numPr>
          <w:ilvl w:val="0"/>
          <w:numId w:val="6"/>
        </w:numPr>
        <w:rPr>
          <w:rFonts w:ascii="Kayra" w:hAnsi="Kayra" w:cs="Arial"/>
          <w:b/>
          <w:sz w:val="22"/>
          <w:szCs w:val="22"/>
          <w:u w:val="single"/>
        </w:rPr>
      </w:pPr>
      <w:r>
        <w:rPr>
          <w:rFonts w:ascii="Kayra" w:hAnsi="Kayra" w:cs="Arial"/>
          <w:b/>
          <w:sz w:val="22"/>
          <w:szCs w:val="22"/>
          <w:u w:val="single"/>
        </w:rPr>
        <w:t>D</w:t>
      </w:r>
      <w:r w:rsidRPr="00BB09F8">
        <w:rPr>
          <w:rFonts w:ascii="Kayra" w:hAnsi="Kayra" w:cs="Arial"/>
          <w:b/>
          <w:sz w:val="22"/>
          <w:szCs w:val="22"/>
          <w:u w:val="single"/>
        </w:rPr>
        <w:t>oğru olan  ifadeye ( D ) ,yanlış olana  ( Y )  harfi     yazınız.( Her  doğru  yanıt  2  puan  )</w:t>
      </w:r>
    </w:p>
    <w:p w:rsidR="008E561F" w:rsidRPr="00BB09F8" w:rsidRDefault="008E561F" w:rsidP="000E33AD">
      <w:pPr>
        <w:pStyle w:val="ListParagraph"/>
        <w:rPr>
          <w:rFonts w:ascii="Kayra" w:hAnsi="Kayra" w:cs="Arial"/>
          <w:sz w:val="22"/>
          <w:szCs w:val="22"/>
        </w:rPr>
      </w:pPr>
    </w:p>
    <w:p w:rsidR="008E561F" w:rsidRPr="00BB09F8" w:rsidRDefault="008E561F" w:rsidP="000E33AD">
      <w:pPr>
        <w:pStyle w:val="NoSpacing"/>
        <w:rPr>
          <w:rStyle w:val="Strong"/>
          <w:rFonts w:ascii="Kayra" w:hAnsi="Kayra"/>
          <w:b w:val="0"/>
          <w:sz w:val="22"/>
          <w:szCs w:val="22"/>
        </w:rPr>
      </w:pPr>
      <w:r w:rsidRPr="00BB09F8">
        <w:rPr>
          <w:rStyle w:val="Strong"/>
          <w:rFonts w:ascii="Kayra" w:hAnsi="Kayra"/>
          <w:b w:val="0"/>
          <w:sz w:val="22"/>
          <w:szCs w:val="22"/>
        </w:rPr>
        <w:t xml:space="preserve">1.  (     )  Olayların oluş tarihine göre sıralanmasına kronoloji denir. </w:t>
      </w:r>
    </w:p>
    <w:p w:rsidR="008E561F" w:rsidRPr="00BB09F8" w:rsidRDefault="008E561F" w:rsidP="000E33AD">
      <w:pPr>
        <w:pStyle w:val="NoSpacing"/>
        <w:rPr>
          <w:rStyle w:val="Strong"/>
          <w:rFonts w:ascii="Kayra" w:hAnsi="Kayra"/>
          <w:b w:val="0"/>
          <w:sz w:val="22"/>
          <w:szCs w:val="22"/>
        </w:rPr>
      </w:pPr>
      <w:r w:rsidRPr="00BB09F8">
        <w:rPr>
          <w:rStyle w:val="Strong"/>
          <w:rFonts w:ascii="Kayra" w:hAnsi="Kayra"/>
          <w:b w:val="0"/>
          <w:sz w:val="22"/>
          <w:szCs w:val="22"/>
        </w:rPr>
        <w:t xml:space="preserve">2.  (     )  </w:t>
      </w:r>
      <w:r w:rsidRPr="00BB09F8">
        <w:rPr>
          <w:rFonts w:ascii="Kayra" w:hAnsi="Kayra"/>
          <w:sz w:val="22"/>
          <w:szCs w:val="22"/>
        </w:rPr>
        <w:t>Herkesin TC kimlik numarası aynıdır.</w:t>
      </w:r>
    </w:p>
    <w:p w:rsidR="008E561F" w:rsidRPr="00BB09F8" w:rsidRDefault="008E561F" w:rsidP="000E33AD">
      <w:pPr>
        <w:pStyle w:val="NoSpacing"/>
        <w:rPr>
          <w:rStyle w:val="Strong"/>
          <w:rFonts w:ascii="Kayra" w:hAnsi="Kayra"/>
          <w:b w:val="0"/>
          <w:sz w:val="22"/>
          <w:szCs w:val="22"/>
        </w:rPr>
      </w:pPr>
      <w:r w:rsidRPr="00BB09F8">
        <w:rPr>
          <w:rStyle w:val="Strong"/>
          <w:rFonts w:ascii="Kayra" w:hAnsi="Kayra"/>
          <w:b w:val="0"/>
          <w:sz w:val="22"/>
          <w:szCs w:val="22"/>
        </w:rPr>
        <w:t>3.  (     )  Hızlı okuma duygusal bir özelliktir.</w:t>
      </w:r>
      <w:r>
        <w:rPr>
          <w:rStyle w:val="Strong"/>
          <w:rFonts w:ascii="Kayra" w:hAnsi="Kayra"/>
          <w:b w:val="0"/>
          <w:sz w:val="22"/>
          <w:szCs w:val="22"/>
        </w:rPr>
        <w:t xml:space="preserve">                                                                        </w:t>
      </w:r>
      <w:r w:rsidRPr="004B5313">
        <w:rPr>
          <w:rFonts w:ascii="Arial" w:hAnsi="Arial" w:cs="Arial"/>
          <w:sz w:val="22"/>
          <w:szCs w:val="22"/>
        </w:rPr>
        <w:t xml:space="preserve"> </w:t>
      </w:r>
      <w:r>
        <w:rPr>
          <w:noProof/>
        </w:rPr>
        <w:pict>
          <v:shape id="Resim 4" o:spid="_x0000_s1029" type="#_x0000_t75" alt="http://www.google.com.tr/images?q=tbn:ANd9GcS2ftE5-774OSnVRpXG-U1KxSnnxxD0Jmp07vwSWRSQG4czIWdC33bPyw" href="http://www.google.com.tr/imgres?imgurl=http://www.mevlana.com/wp-content/uploads/derviscizili.jpg&amp;imgrefurl=http://www.mevlana.com/&amp;h=221&amp;w=242&amp;sz=18&amp;tbnid=nxbH4Kh-aJWZHM:&amp;tbnh=77&amp;tbnw=84&amp;prev=/search?q=mevlana&amp;tbm=isch&amp;tbo=u&amp;zoom=1&amp;q=mevlana&amp;usg=__a4K13_7XAD7mcxV173FNhbb0aHs=&amp;hl=tr&amp;sa=X&amp;ei=Q9uYUOXkOo7EtAaZiIC4BQ&amp;ved=0CCAQ9QEw" style="position:absolute;margin-left:440.2pt;margin-top:-10.7pt;width:84.75pt;height:77.85pt;z-index:-251657728;visibility:visible;mso-position-horizontal-relative:text;mso-position-vertical-relative:text" o:button="t">
            <v:fill o:detectmouseclick="t"/>
            <v:imagedata r:id="rId9" o:title=""/>
          </v:shape>
        </w:pict>
      </w:r>
    </w:p>
    <w:p w:rsidR="008E561F" w:rsidRPr="00BB09F8" w:rsidRDefault="008E561F" w:rsidP="000E33AD">
      <w:pPr>
        <w:pStyle w:val="NoSpacing"/>
        <w:rPr>
          <w:rStyle w:val="Strong"/>
          <w:rFonts w:ascii="Kayra" w:hAnsi="Kayra"/>
          <w:b w:val="0"/>
          <w:sz w:val="22"/>
          <w:szCs w:val="22"/>
        </w:rPr>
      </w:pPr>
      <w:r w:rsidRPr="00BB09F8">
        <w:rPr>
          <w:rStyle w:val="Strong"/>
          <w:rFonts w:ascii="Kayra" w:hAnsi="Kayra"/>
          <w:b w:val="0"/>
          <w:sz w:val="22"/>
          <w:szCs w:val="22"/>
        </w:rPr>
        <w:t>4.  (     )  Üzgün bir kişinin karşısında gülersek onun duygularına saygı göstermiş oluruz.</w:t>
      </w:r>
    </w:p>
    <w:p w:rsidR="008E561F" w:rsidRPr="00BB09F8" w:rsidRDefault="008E561F" w:rsidP="000E33AD">
      <w:pPr>
        <w:pStyle w:val="NoSpacing"/>
        <w:rPr>
          <w:rStyle w:val="Strong"/>
          <w:rFonts w:ascii="Kayra" w:hAnsi="Kayra"/>
          <w:b w:val="0"/>
          <w:sz w:val="22"/>
          <w:szCs w:val="22"/>
        </w:rPr>
      </w:pPr>
      <w:r w:rsidRPr="00BB09F8">
        <w:rPr>
          <w:rStyle w:val="Strong"/>
          <w:rFonts w:ascii="Kayra" w:hAnsi="Kayra"/>
          <w:b w:val="0"/>
          <w:sz w:val="22"/>
          <w:szCs w:val="22"/>
        </w:rPr>
        <w:t>5.  (     )  T.C kimlik numarası sadece erkeklerin nüfus cüzdanında bulunur.</w:t>
      </w:r>
    </w:p>
    <w:p w:rsidR="008E561F" w:rsidRPr="00BB09F8" w:rsidRDefault="008E561F" w:rsidP="000E33AD">
      <w:pPr>
        <w:pStyle w:val="NoSpacing"/>
        <w:rPr>
          <w:rStyle w:val="Strong"/>
          <w:rFonts w:ascii="Kayra" w:hAnsi="Kayra"/>
          <w:b w:val="0"/>
          <w:sz w:val="22"/>
          <w:szCs w:val="22"/>
        </w:rPr>
      </w:pPr>
      <w:r w:rsidRPr="00BB09F8">
        <w:rPr>
          <w:rStyle w:val="Strong"/>
          <w:rFonts w:ascii="Kayra" w:hAnsi="Kayra"/>
          <w:b w:val="0"/>
          <w:sz w:val="22"/>
          <w:szCs w:val="22"/>
        </w:rPr>
        <w:t xml:space="preserve">6.  (     )  </w:t>
      </w:r>
      <w:r w:rsidRPr="00BB09F8">
        <w:rPr>
          <w:rFonts w:ascii="Kayra" w:hAnsi="Kayra"/>
          <w:sz w:val="22"/>
          <w:szCs w:val="22"/>
        </w:rPr>
        <w:t>Farklılıklara saygı göstermek hoşgörünün gereğidir.</w:t>
      </w:r>
    </w:p>
    <w:p w:rsidR="008E561F" w:rsidRPr="00BB09F8" w:rsidRDefault="008E561F" w:rsidP="000E33AD">
      <w:pPr>
        <w:pStyle w:val="NoSpacing"/>
        <w:rPr>
          <w:rStyle w:val="Strong"/>
          <w:rFonts w:ascii="Kayra" w:hAnsi="Kayra"/>
          <w:b w:val="0"/>
          <w:sz w:val="22"/>
          <w:szCs w:val="22"/>
        </w:rPr>
      </w:pPr>
      <w:r w:rsidRPr="00BB09F8">
        <w:rPr>
          <w:rStyle w:val="Strong"/>
          <w:rFonts w:ascii="Kayra" w:hAnsi="Kayra"/>
          <w:b w:val="0"/>
          <w:sz w:val="22"/>
          <w:szCs w:val="22"/>
        </w:rPr>
        <w:t>7.  (     )  Ehliyet ve Pasaport resmi kimlik belgesi olarak kullanılmaz.</w:t>
      </w:r>
    </w:p>
    <w:p w:rsidR="008E561F" w:rsidRPr="00BB09F8" w:rsidRDefault="008E561F" w:rsidP="000E33AD">
      <w:pPr>
        <w:pStyle w:val="NoSpacing"/>
        <w:rPr>
          <w:rStyle w:val="Strong"/>
          <w:rFonts w:ascii="Kayra" w:hAnsi="Kayra"/>
          <w:b w:val="0"/>
          <w:sz w:val="22"/>
          <w:szCs w:val="22"/>
        </w:rPr>
      </w:pPr>
      <w:r w:rsidRPr="00BB09F8">
        <w:rPr>
          <w:rStyle w:val="Strong"/>
          <w:rFonts w:ascii="Kayra" w:hAnsi="Kayra"/>
          <w:b w:val="0"/>
          <w:sz w:val="22"/>
          <w:szCs w:val="22"/>
        </w:rPr>
        <w:t>8.  (     )  T.C numaramız sayesinde kimlik bilgilerimize kolayca ulaşırız.</w:t>
      </w:r>
    </w:p>
    <w:p w:rsidR="008E561F" w:rsidRPr="00BB09F8" w:rsidRDefault="008E561F" w:rsidP="000E33AD">
      <w:pPr>
        <w:pStyle w:val="NoSpacing"/>
        <w:rPr>
          <w:rStyle w:val="Strong"/>
          <w:rFonts w:ascii="Kayra" w:hAnsi="Kayra"/>
          <w:b w:val="0"/>
          <w:sz w:val="22"/>
          <w:szCs w:val="22"/>
        </w:rPr>
      </w:pPr>
      <w:r w:rsidRPr="00BB09F8">
        <w:rPr>
          <w:rStyle w:val="Strong"/>
          <w:rFonts w:ascii="Kayra" w:hAnsi="Kayra"/>
          <w:b w:val="0"/>
          <w:sz w:val="22"/>
          <w:szCs w:val="22"/>
        </w:rPr>
        <w:t>9.  (     )  Her bireyde farklı olan göz rengi, boy, kilo, parmak izi duygusal özelliklerdir.</w:t>
      </w:r>
    </w:p>
    <w:p w:rsidR="008E561F" w:rsidRPr="00BB09F8" w:rsidRDefault="008E561F" w:rsidP="000E33AD">
      <w:pPr>
        <w:pStyle w:val="NoSpacing"/>
        <w:rPr>
          <w:rStyle w:val="Strong"/>
          <w:rFonts w:ascii="Kayra" w:hAnsi="Kayra"/>
          <w:b w:val="0"/>
          <w:sz w:val="22"/>
          <w:szCs w:val="22"/>
        </w:rPr>
      </w:pPr>
      <w:r w:rsidRPr="00BB09F8">
        <w:rPr>
          <w:rStyle w:val="Strong"/>
          <w:rFonts w:ascii="Kayra" w:hAnsi="Kayra"/>
          <w:b w:val="0"/>
          <w:sz w:val="22"/>
          <w:szCs w:val="22"/>
        </w:rPr>
        <w:t>10.(     )  Parmak izi, bir kanıttır.</w:t>
      </w:r>
    </w:p>
    <w:p w:rsidR="008E561F" w:rsidRPr="002745ED" w:rsidRDefault="008E561F" w:rsidP="002745ED">
      <w:pPr>
        <w:rPr>
          <w:rFonts w:ascii="Kayra" w:hAnsi="Kayra"/>
        </w:rPr>
      </w:pPr>
    </w:p>
    <w:p w:rsidR="008E561F" w:rsidRPr="00BB09F8" w:rsidRDefault="008E561F" w:rsidP="00BB09F8">
      <w:pPr>
        <w:pStyle w:val="ListParagraph"/>
        <w:numPr>
          <w:ilvl w:val="0"/>
          <w:numId w:val="6"/>
        </w:numPr>
        <w:spacing w:after="120"/>
        <w:rPr>
          <w:rFonts w:ascii="Kayra" w:hAnsi="Kayra"/>
          <w:b/>
        </w:rPr>
      </w:pPr>
      <w:r w:rsidRPr="00BB09F8">
        <w:rPr>
          <w:rFonts w:ascii="Kayra" w:hAnsi="Kayra" w:cs="Arial"/>
          <w:b/>
          <w:sz w:val="22"/>
          <w:szCs w:val="22"/>
        </w:rPr>
        <w:t>Nüfus cüzdanımıza bakarak hangi bilgileri öğrenebiliriz,</w:t>
      </w:r>
      <w:r>
        <w:rPr>
          <w:rFonts w:ascii="Kayra" w:hAnsi="Kayra" w:cs="Arial"/>
          <w:b/>
          <w:sz w:val="22"/>
          <w:szCs w:val="22"/>
        </w:rPr>
        <w:t xml:space="preserve"> 5</w:t>
      </w:r>
      <w:r w:rsidRPr="00BB09F8">
        <w:rPr>
          <w:rFonts w:ascii="Kayra" w:hAnsi="Kayra" w:cs="Arial"/>
          <w:b/>
          <w:sz w:val="22"/>
          <w:szCs w:val="22"/>
        </w:rPr>
        <w:t xml:space="preserve"> tanesini yazar mısınız?</w:t>
      </w:r>
      <w:r>
        <w:rPr>
          <w:rFonts w:ascii="Kayra" w:hAnsi="Kayra" w:cs="Arial"/>
          <w:b/>
          <w:sz w:val="22"/>
          <w:szCs w:val="22"/>
        </w:rPr>
        <w:t>(5 puan)</w:t>
      </w:r>
    </w:p>
    <w:p w:rsidR="008E561F" w:rsidRPr="00BB09F8" w:rsidRDefault="008E561F" w:rsidP="00BB09F8">
      <w:pPr>
        <w:pStyle w:val="ListParagraph"/>
        <w:numPr>
          <w:ilvl w:val="0"/>
          <w:numId w:val="8"/>
        </w:numPr>
        <w:spacing w:after="120"/>
        <w:rPr>
          <w:rFonts w:ascii="Kayra" w:hAnsi="Kayra"/>
        </w:rPr>
      </w:pPr>
      <w:r w:rsidRPr="00BB09F8">
        <w:rPr>
          <w:rFonts w:ascii="Kayra" w:hAnsi="Kayra"/>
        </w:rPr>
        <w:t>……………………………</w:t>
      </w:r>
      <w:r>
        <w:rPr>
          <w:rFonts w:ascii="Kayra" w:hAnsi="Kayra"/>
        </w:rPr>
        <w:tab/>
      </w:r>
      <w:r>
        <w:rPr>
          <w:rFonts w:ascii="Kayra" w:hAnsi="Kayra"/>
        </w:rPr>
        <w:tab/>
        <w:t>4 …………………………………….</w:t>
      </w:r>
    </w:p>
    <w:p w:rsidR="008E561F" w:rsidRPr="00BB09F8" w:rsidRDefault="008E561F" w:rsidP="00BB09F8">
      <w:pPr>
        <w:pStyle w:val="ListParagraph"/>
        <w:numPr>
          <w:ilvl w:val="0"/>
          <w:numId w:val="8"/>
        </w:numPr>
        <w:spacing w:after="120"/>
        <w:rPr>
          <w:rFonts w:ascii="Kayra" w:hAnsi="Kayra"/>
        </w:rPr>
      </w:pPr>
      <w:r w:rsidRPr="00BB09F8">
        <w:rPr>
          <w:rFonts w:ascii="Kayra" w:hAnsi="Kayra"/>
        </w:rPr>
        <w:t>……………………………</w:t>
      </w:r>
      <w:r>
        <w:rPr>
          <w:rFonts w:ascii="Kayra" w:hAnsi="Kayra"/>
        </w:rPr>
        <w:tab/>
      </w:r>
      <w:r>
        <w:rPr>
          <w:rFonts w:ascii="Kayra" w:hAnsi="Kayra"/>
        </w:rPr>
        <w:tab/>
        <w:t>5. ……………………………………..</w:t>
      </w:r>
    </w:p>
    <w:p w:rsidR="008E561F" w:rsidRDefault="008E561F" w:rsidP="00BB09F8">
      <w:pPr>
        <w:pStyle w:val="ListParagraph"/>
        <w:numPr>
          <w:ilvl w:val="0"/>
          <w:numId w:val="8"/>
        </w:numPr>
        <w:spacing w:after="120"/>
        <w:rPr>
          <w:rFonts w:ascii="Kayra" w:hAnsi="Kayra"/>
        </w:rPr>
      </w:pPr>
      <w:r w:rsidRPr="00BB09F8">
        <w:rPr>
          <w:rFonts w:ascii="Kayra" w:hAnsi="Kayra"/>
        </w:rPr>
        <w:t>……………………………</w:t>
      </w:r>
      <w:r>
        <w:rPr>
          <w:rFonts w:ascii="Kayra" w:hAnsi="Kayra"/>
        </w:rPr>
        <w:tab/>
      </w:r>
      <w:r>
        <w:rPr>
          <w:rFonts w:ascii="Kayra" w:hAnsi="Kayra"/>
        </w:rPr>
        <w:tab/>
      </w:r>
    </w:p>
    <w:p w:rsidR="008E561F" w:rsidRPr="00BB09F8" w:rsidRDefault="008E561F" w:rsidP="00BB09F8">
      <w:pPr>
        <w:pStyle w:val="ListParagraph"/>
        <w:spacing w:after="120"/>
        <w:rPr>
          <w:rFonts w:ascii="Kayra" w:hAnsi="Kayra"/>
        </w:rPr>
      </w:pPr>
    </w:p>
    <w:p w:rsidR="008E561F" w:rsidRDefault="008E561F" w:rsidP="00BB09F8">
      <w:pPr>
        <w:pStyle w:val="ListParagraph"/>
        <w:numPr>
          <w:ilvl w:val="0"/>
          <w:numId w:val="6"/>
        </w:numPr>
        <w:rPr>
          <w:rFonts w:ascii="Kayra" w:hAnsi="Kayra" w:cs="Arial"/>
          <w:b/>
          <w:sz w:val="22"/>
          <w:szCs w:val="22"/>
        </w:rPr>
      </w:pPr>
      <w:r w:rsidRPr="00BB09F8">
        <w:rPr>
          <w:rFonts w:ascii="Kayra" w:hAnsi="Kayra" w:cs="Arial"/>
          <w:b/>
          <w:i/>
          <w:sz w:val="22"/>
          <w:szCs w:val="22"/>
        </w:rPr>
        <w:t>Aşağıdaki boşluklara uygun kelimeleri getiriniz</w:t>
      </w:r>
      <w:r w:rsidRPr="00702ED3">
        <w:rPr>
          <w:rFonts w:ascii="Kayra" w:hAnsi="Kayra" w:cs="Arial"/>
          <w:b/>
          <w:sz w:val="22"/>
          <w:szCs w:val="22"/>
        </w:rPr>
        <w:t>. .( Her  doğru  yanıt  2  puan 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48"/>
        <w:gridCol w:w="2062"/>
        <w:gridCol w:w="2067"/>
        <w:gridCol w:w="2044"/>
        <w:gridCol w:w="2037"/>
      </w:tblGrid>
      <w:tr w:rsidR="008E561F" w:rsidTr="00A42FB8">
        <w:tc>
          <w:tcPr>
            <w:tcW w:w="2048" w:type="dxa"/>
          </w:tcPr>
          <w:p w:rsidR="008E561F" w:rsidRPr="00A42FB8" w:rsidRDefault="008E561F" w:rsidP="00A42FB8">
            <w:pPr>
              <w:pStyle w:val="ListParagraph"/>
              <w:ind w:left="0"/>
              <w:rPr>
                <w:rFonts w:ascii="Kayra" w:hAnsi="Kayra" w:cs="Arial"/>
                <w:b/>
                <w:sz w:val="22"/>
                <w:szCs w:val="22"/>
              </w:rPr>
            </w:pPr>
            <w:r w:rsidRPr="00A42FB8">
              <w:rPr>
                <w:rFonts w:ascii="Kayra" w:hAnsi="Kayra" w:cs="Arial"/>
                <w:b/>
                <w:sz w:val="22"/>
                <w:szCs w:val="22"/>
              </w:rPr>
              <w:t>mavi--pembe</w:t>
            </w:r>
          </w:p>
        </w:tc>
        <w:tc>
          <w:tcPr>
            <w:tcW w:w="2062" w:type="dxa"/>
          </w:tcPr>
          <w:p w:rsidR="008E561F" w:rsidRPr="00A42FB8" w:rsidRDefault="008E561F" w:rsidP="00A42FB8">
            <w:pPr>
              <w:pStyle w:val="ListParagraph"/>
              <w:ind w:left="0"/>
              <w:rPr>
                <w:rFonts w:ascii="Kayra" w:hAnsi="Kayra" w:cs="Arial"/>
                <w:b/>
                <w:sz w:val="22"/>
                <w:szCs w:val="22"/>
              </w:rPr>
            </w:pPr>
            <w:r w:rsidRPr="00A42FB8">
              <w:rPr>
                <w:rFonts w:ascii="Kayra" w:hAnsi="Kayra" w:cs="Arial"/>
                <w:b/>
                <w:sz w:val="22"/>
                <w:szCs w:val="22"/>
              </w:rPr>
              <w:t>sevinç</w:t>
            </w:r>
          </w:p>
        </w:tc>
        <w:tc>
          <w:tcPr>
            <w:tcW w:w="2067" w:type="dxa"/>
          </w:tcPr>
          <w:p w:rsidR="008E561F" w:rsidRPr="00A42FB8" w:rsidRDefault="008E561F" w:rsidP="00A42FB8">
            <w:pPr>
              <w:pStyle w:val="ListParagraph"/>
              <w:ind w:left="0"/>
              <w:rPr>
                <w:rFonts w:ascii="Kayra" w:hAnsi="Kayra" w:cs="Arial"/>
                <w:b/>
                <w:sz w:val="22"/>
                <w:szCs w:val="22"/>
              </w:rPr>
            </w:pPr>
            <w:r w:rsidRPr="00A42FB8">
              <w:rPr>
                <w:rFonts w:ascii="Kayra" w:hAnsi="Kayra" w:cs="Arial"/>
                <w:b/>
                <w:sz w:val="22"/>
                <w:szCs w:val="22"/>
              </w:rPr>
              <w:t>cirit</w:t>
            </w:r>
          </w:p>
        </w:tc>
        <w:tc>
          <w:tcPr>
            <w:tcW w:w="2044" w:type="dxa"/>
          </w:tcPr>
          <w:p w:rsidR="008E561F" w:rsidRPr="00A42FB8" w:rsidRDefault="008E561F" w:rsidP="00A42FB8">
            <w:pPr>
              <w:pStyle w:val="ListParagraph"/>
              <w:ind w:left="0"/>
              <w:rPr>
                <w:rFonts w:ascii="Kayra" w:hAnsi="Kayra" w:cs="Arial"/>
                <w:b/>
                <w:sz w:val="22"/>
                <w:szCs w:val="22"/>
              </w:rPr>
            </w:pPr>
            <w:r w:rsidRPr="00A42FB8">
              <w:rPr>
                <w:rFonts w:ascii="Kayra" w:hAnsi="Kayra" w:cs="Arial"/>
                <w:b/>
                <w:sz w:val="22"/>
                <w:szCs w:val="22"/>
              </w:rPr>
              <w:t>soy ağacı</w:t>
            </w:r>
          </w:p>
        </w:tc>
        <w:tc>
          <w:tcPr>
            <w:tcW w:w="2037" w:type="dxa"/>
          </w:tcPr>
          <w:p w:rsidR="008E561F" w:rsidRPr="00A42FB8" w:rsidRDefault="008E561F" w:rsidP="00A42FB8">
            <w:pPr>
              <w:pStyle w:val="ListParagraph"/>
              <w:ind w:left="0"/>
              <w:rPr>
                <w:rFonts w:ascii="Kayra" w:hAnsi="Kayra" w:cs="Arial"/>
                <w:b/>
                <w:sz w:val="22"/>
                <w:szCs w:val="22"/>
              </w:rPr>
            </w:pPr>
            <w:r w:rsidRPr="00A42FB8">
              <w:rPr>
                <w:rFonts w:ascii="Kayra" w:hAnsi="Kayra" w:cs="Arial"/>
                <w:b/>
                <w:sz w:val="22"/>
                <w:szCs w:val="22"/>
              </w:rPr>
              <w:t>bencil</w:t>
            </w:r>
          </w:p>
        </w:tc>
      </w:tr>
      <w:tr w:rsidR="008E561F" w:rsidTr="00A42FB8">
        <w:tc>
          <w:tcPr>
            <w:tcW w:w="2048" w:type="dxa"/>
          </w:tcPr>
          <w:p w:rsidR="008E561F" w:rsidRPr="00A42FB8" w:rsidRDefault="008E561F" w:rsidP="00A42FB8">
            <w:pPr>
              <w:pStyle w:val="ListParagraph"/>
              <w:ind w:left="0"/>
              <w:rPr>
                <w:rFonts w:ascii="Kayra" w:hAnsi="Kayra" w:cs="Arial"/>
                <w:b/>
                <w:sz w:val="22"/>
                <w:szCs w:val="22"/>
              </w:rPr>
            </w:pPr>
            <w:r w:rsidRPr="00A42FB8">
              <w:rPr>
                <w:rFonts w:ascii="Kayra" w:hAnsi="Kayra" w:cs="Arial"/>
                <w:b/>
                <w:sz w:val="22"/>
                <w:szCs w:val="22"/>
              </w:rPr>
              <w:t>akraba</w:t>
            </w:r>
          </w:p>
        </w:tc>
        <w:tc>
          <w:tcPr>
            <w:tcW w:w="2062" w:type="dxa"/>
          </w:tcPr>
          <w:p w:rsidR="008E561F" w:rsidRPr="00A42FB8" w:rsidRDefault="008E561F" w:rsidP="00A42FB8">
            <w:pPr>
              <w:pStyle w:val="ListParagraph"/>
              <w:ind w:left="0"/>
              <w:rPr>
                <w:rFonts w:ascii="Kayra" w:hAnsi="Kayra" w:cs="Arial"/>
                <w:b/>
                <w:sz w:val="22"/>
                <w:szCs w:val="22"/>
              </w:rPr>
            </w:pPr>
            <w:r w:rsidRPr="00A42FB8">
              <w:rPr>
                <w:rFonts w:ascii="Kayra" w:hAnsi="Kayra" w:cs="Arial"/>
                <w:b/>
                <w:sz w:val="22"/>
                <w:szCs w:val="22"/>
              </w:rPr>
              <w:t>kronoloji</w:t>
            </w:r>
          </w:p>
        </w:tc>
        <w:tc>
          <w:tcPr>
            <w:tcW w:w="2067" w:type="dxa"/>
          </w:tcPr>
          <w:p w:rsidR="008E561F" w:rsidRPr="00A42FB8" w:rsidRDefault="008E561F" w:rsidP="00A42FB8">
            <w:pPr>
              <w:pStyle w:val="ListParagraph"/>
              <w:ind w:left="0"/>
              <w:rPr>
                <w:rFonts w:ascii="Kayra" w:hAnsi="Kayra" w:cs="Arial"/>
                <w:b/>
                <w:sz w:val="22"/>
                <w:szCs w:val="22"/>
              </w:rPr>
            </w:pPr>
            <w:r w:rsidRPr="00A42FB8">
              <w:rPr>
                <w:rFonts w:ascii="Kayra" w:hAnsi="Kayra" w:cs="Arial"/>
                <w:b/>
                <w:sz w:val="22"/>
                <w:szCs w:val="22"/>
              </w:rPr>
              <w:t>pasaport</w:t>
            </w:r>
          </w:p>
        </w:tc>
        <w:tc>
          <w:tcPr>
            <w:tcW w:w="2044" w:type="dxa"/>
          </w:tcPr>
          <w:p w:rsidR="008E561F" w:rsidRPr="00A42FB8" w:rsidRDefault="008E561F" w:rsidP="00A42FB8">
            <w:pPr>
              <w:pStyle w:val="ListParagraph"/>
              <w:ind w:left="0"/>
              <w:rPr>
                <w:rFonts w:ascii="Kayra" w:hAnsi="Kayra" w:cs="Arial"/>
                <w:b/>
                <w:sz w:val="22"/>
                <w:szCs w:val="22"/>
              </w:rPr>
            </w:pPr>
            <w:r w:rsidRPr="00A42FB8">
              <w:rPr>
                <w:rFonts w:ascii="Kayra" w:hAnsi="Kayra" w:cs="Arial"/>
                <w:b/>
                <w:sz w:val="22"/>
                <w:szCs w:val="22"/>
              </w:rPr>
              <w:t>fiziksel</w:t>
            </w:r>
          </w:p>
        </w:tc>
        <w:tc>
          <w:tcPr>
            <w:tcW w:w="2037" w:type="dxa"/>
          </w:tcPr>
          <w:p w:rsidR="008E561F" w:rsidRPr="00A42FB8" w:rsidRDefault="008E561F" w:rsidP="00A42FB8">
            <w:pPr>
              <w:pStyle w:val="ListParagraph"/>
              <w:ind w:left="0"/>
              <w:rPr>
                <w:rFonts w:ascii="Kayra" w:hAnsi="Kayra" w:cs="Arial"/>
                <w:b/>
                <w:sz w:val="22"/>
                <w:szCs w:val="22"/>
              </w:rPr>
            </w:pPr>
            <w:r w:rsidRPr="00A42FB8">
              <w:rPr>
                <w:rFonts w:ascii="Kayra" w:hAnsi="Kayra" w:cs="Arial"/>
                <w:b/>
                <w:sz w:val="22"/>
                <w:szCs w:val="22"/>
              </w:rPr>
              <w:t>kültür</w:t>
            </w:r>
          </w:p>
        </w:tc>
      </w:tr>
    </w:tbl>
    <w:p w:rsidR="008E561F" w:rsidRPr="00BB09F8" w:rsidRDefault="008E561F" w:rsidP="00077EED">
      <w:pPr>
        <w:pStyle w:val="ListParagraph"/>
        <w:rPr>
          <w:rFonts w:ascii="Kayra" w:hAnsi="Kayra" w:cs="Arial"/>
          <w:b/>
          <w:sz w:val="22"/>
          <w:szCs w:val="22"/>
        </w:rPr>
      </w:pPr>
    </w:p>
    <w:p w:rsidR="008E561F" w:rsidRDefault="008E561F" w:rsidP="00BB09F8">
      <w:pPr>
        <w:spacing w:after="120"/>
        <w:rPr>
          <w:rFonts w:ascii="Kayra" w:hAnsi="Kayra"/>
          <w:sz w:val="22"/>
          <w:szCs w:val="22"/>
        </w:rPr>
      </w:pPr>
      <w:r>
        <w:rPr>
          <w:rFonts w:ascii="Kayra" w:hAnsi="Kayra"/>
          <w:sz w:val="22"/>
          <w:szCs w:val="22"/>
        </w:rPr>
        <w:t>1.</w:t>
      </w:r>
      <w:r w:rsidRPr="008D0608">
        <w:rPr>
          <w:rFonts w:ascii="Kayra" w:hAnsi="Kayra"/>
          <w:sz w:val="22"/>
          <w:szCs w:val="22"/>
        </w:rPr>
        <w:t>Boyumuzun uzunluğu, göz rengimiz, saç rengimiz, kilomuz ………….……….. özelliklerimizdir.</w:t>
      </w:r>
    </w:p>
    <w:p w:rsidR="008E561F" w:rsidRDefault="008E561F" w:rsidP="00BB09F8">
      <w:pPr>
        <w:spacing w:after="120"/>
        <w:rPr>
          <w:rFonts w:ascii="Kayra" w:hAnsi="Kayra"/>
          <w:sz w:val="22"/>
          <w:szCs w:val="22"/>
        </w:rPr>
      </w:pPr>
      <w:r>
        <w:rPr>
          <w:rFonts w:ascii="Kayra" w:hAnsi="Kayra"/>
          <w:sz w:val="22"/>
          <w:szCs w:val="22"/>
        </w:rPr>
        <w:t>2.</w:t>
      </w:r>
      <w:r w:rsidRPr="008D0608">
        <w:rPr>
          <w:rFonts w:ascii="Kayra" w:hAnsi="Kayra"/>
          <w:sz w:val="22"/>
          <w:szCs w:val="22"/>
        </w:rPr>
        <w:t xml:space="preserve">Bayanların nüfus cüzdanı………………….,   </w:t>
      </w:r>
      <w:r>
        <w:rPr>
          <w:rFonts w:ascii="Kayra" w:hAnsi="Kayra"/>
          <w:sz w:val="22"/>
          <w:szCs w:val="22"/>
        </w:rPr>
        <w:t>,</w:t>
      </w:r>
      <w:r w:rsidRPr="008D0608">
        <w:rPr>
          <w:rFonts w:ascii="Kayra" w:hAnsi="Kayra"/>
          <w:sz w:val="22"/>
          <w:szCs w:val="22"/>
        </w:rPr>
        <w:t>erkeklerin nüfus cüzdanı ise…………..renklidir.</w:t>
      </w:r>
    </w:p>
    <w:p w:rsidR="008E561F" w:rsidRDefault="008E561F" w:rsidP="00BB09F8">
      <w:pPr>
        <w:spacing w:after="120"/>
        <w:rPr>
          <w:rFonts w:ascii="Kayra" w:hAnsi="Kayra" w:cs="Arial"/>
          <w:sz w:val="22"/>
          <w:szCs w:val="22"/>
        </w:rPr>
      </w:pPr>
      <w:r>
        <w:rPr>
          <w:rFonts w:ascii="Kayra" w:hAnsi="Kayra"/>
          <w:sz w:val="22"/>
          <w:szCs w:val="22"/>
        </w:rPr>
        <w:t>3.</w:t>
      </w:r>
      <w:r w:rsidRPr="0027409C">
        <w:rPr>
          <w:rFonts w:ascii="Kayra" w:hAnsi="Kayra" w:cs="Arial"/>
          <w:sz w:val="22"/>
          <w:szCs w:val="22"/>
        </w:rPr>
        <w:t xml:space="preserve"> </w:t>
      </w:r>
      <w:r w:rsidRPr="00FC3FD8">
        <w:rPr>
          <w:rFonts w:ascii="Kayra" w:hAnsi="Kayra" w:cs="Arial"/>
          <w:sz w:val="22"/>
          <w:szCs w:val="22"/>
        </w:rPr>
        <w:t xml:space="preserve">Aralarında kan bağı olan insanlara </w:t>
      </w:r>
      <w:r w:rsidRPr="00FC3FD8">
        <w:rPr>
          <w:rFonts w:ascii="Kayra" w:hAnsi="Kayra" w:cs="Arial"/>
          <w:b/>
          <w:sz w:val="22"/>
          <w:szCs w:val="22"/>
        </w:rPr>
        <w:t>.....................................</w:t>
      </w:r>
      <w:r w:rsidRPr="00FC3FD8">
        <w:rPr>
          <w:rFonts w:ascii="Kayra" w:hAnsi="Kayra" w:cs="Arial"/>
          <w:sz w:val="22"/>
          <w:szCs w:val="22"/>
        </w:rPr>
        <w:t xml:space="preserve"> denir.</w:t>
      </w:r>
    </w:p>
    <w:p w:rsidR="008E561F" w:rsidRDefault="008E561F" w:rsidP="00BB09F8">
      <w:pPr>
        <w:spacing w:after="120"/>
        <w:rPr>
          <w:rFonts w:ascii="Kayra" w:hAnsi="Kayra" w:cs="Arial"/>
          <w:sz w:val="22"/>
          <w:szCs w:val="22"/>
        </w:rPr>
      </w:pPr>
      <w:r>
        <w:rPr>
          <w:rFonts w:ascii="Kayra" w:hAnsi="Kayra" w:cs="Arial"/>
          <w:sz w:val="22"/>
          <w:szCs w:val="22"/>
        </w:rPr>
        <w:t xml:space="preserve">4. </w:t>
      </w:r>
      <w:r w:rsidRPr="00FC3FD8">
        <w:rPr>
          <w:rFonts w:ascii="Kayra" w:hAnsi="Kayra" w:cs="Arial"/>
          <w:sz w:val="22"/>
          <w:szCs w:val="22"/>
        </w:rPr>
        <w:t>Ailemizin geçmişinde yaşayan kişilerin gösterildiği çizelgelere ……………</w:t>
      </w:r>
      <w:r>
        <w:rPr>
          <w:rFonts w:ascii="Kayra" w:hAnsi="Kayra" w:cs="Arial"/>
          <w:sz w:val="22"/>
          <w:szCs w:val="22"/>
        </w:rPr>
        <w:t>……</w:t>
      </w:r>
      <w:r w:rsidRPr="00FC3FD8">
        <w:rPr>
          <w:rFonts w:ascii="Kayra" w:hAnsi="Kayra" w:cs="Arial"/>
          <w:sz w:val="22"/>
          <w:szCs w:val="22"/>
        </w:rPr>
        <w:t>……….denir.</w:t>
      </w:r>
    </w:p>
    <w:p w:rsidR="008E561F" w:rsidRDefault="008E561F" w:rsidP="004B5313">
      <w:pPr>
        <w:rPr>
          <w:rFonts w:ascii="Kayra" w:hAnsi="Kayra"/>
          <w:sz w:val="22"/>
          <w:szCs w:val="22"/>
        </w:rPr>
      </w:pPr>
      <w:r>
        <w:rPr>
          <w:rFonts w:ascii="Kayra" w:hAnsi="Kayra" w:cs="Arial"/>
          <w:sz w:val="22"/>
          <w:szCs w:val="22"/>
        </w:rPr>
        <w:t xml:space="preserve">5. </w:t>
      </w:r>
      <w:r w:rsidRPr="00100901">
        <w:rPr>
          <w:rFonts w:ascii="Kayra" w:hAnsi="Kayra"/>
          <w:sz w:val="22"/>
          <w:szCs w:val="22"/>
        </w:rPr>
        <w:t>Bir kişi başka bir ülkeye giderken yanında mutlaka …...................... olmalı</w:t>
      </w:r>
      <w:r>
        <w:rPr>
          <w:rFonts w:ascii="Kayra" w:hAnsi="Kayra"/>
          <w:sz w:val="22"/>
          <w:szCs w:val="22"/>
        </w:rPr>
        <w:t>dır.</w:t>
      </w:r>
    </w:p>
    <w:p w:rsidR="008E561F" w:rsidRDefault="008E561F" w:rsidP="004B5313">
      <w:pPr>
        <w:rPr>
          <w:rFonts w:ascii="Kayra" w:hAnsi="Kayra"/>
          <w:sz w:val="22"/>
          <w:szCs w:val="22"/>
        </w:rPr>
      </w:pPr>
      <w:r w:rsidRPr="0027409C">
        <w:rPr>
          <w:rFonts w:ascii="Kayra" w:hAnsi="Kayra"/>
        </w:rPr>
        <w:t>6</w:t>
      </w:r>
      <w:r>
        <w:rPr>
          <w:rFonts w:ascii="Kayra" w:hAnsi="Kayra"/>
        </w:rPr>
        <w:t xml:space="preserve">. </w:t>
      </w:r>
      <w:r w:rsidRPr="00100901">
        <w:rPr>
          <w:rFonts w:ascii="Kayra" w:hAnsi="Kayra"/>
          <w:sz w:val="22"/>
          <w:szCs w:val="22"/>
        </w:rPr>
        <w:t>Önemli olayların tarih sırasına göre yazılmasına.................................denir.</w:t>
      </w:r>
    </w:p>
    <w:p w:rsidR="008E561F" w:rsidRDefault="008E561F" w:rsidP="00BB09F8">
      <w:pPr>
        <w:spacing w:after="120"/>
        <w:rPr>
          <w:rFonts w:ascii="Kayra" w:hAnsi="Kayra"/>
          <w:sz w:val="22"/>
          <w:szCs w:val="22"/>
        </w:rPr>
      </w:pPr>
      <w:r>
        <w:rPr>
          <w:rFonts w:ascii="Kayra" w:hAnsi="Kayra"/>
          <w:sz w:val="22"/>
          <w:szCs w:val="22"/>
        </w:rPr>
        <w:t xml:space="preserve">7. </w:t>
      </w:r>
      <w:r w:rsidRPr="00100901">
        <w:rPr>
          <w:rFonts w:ascii="Kayra" w:hAnsi="Kayra"/>
          <w:sz w:val="22"/>
          <w:szCs w:val="22"/>
        </w:rPr>
        <w:t xml:space="preserve">Yöresel kıyafetlerimiz, yemeklerimiz ve eski eşyalar </w:t>
      </w:r>
      <w:r w:rsidRPr="00100901">
        <w:rPr>
          <w:rFonts w:ascii="Kayra" w:hAnsi="Kayra"/>
          <w:b/>
          <w:sz w:val="22"/>
          <w:szCs w:val="22"/>
        </w:rPr>
        <w:t>…………………………..</w:t>
      </w:r>
      <w:r w:rsidRPr="00100901">
        <w:rPr>
          <w:rFonts w:ascii="Kayra" w:hAnsi="Kayra"/>
          <w:sz w:val="22"/>
          <w:szCs w:val="22"/>
        </w:rPr>
        <w:t xml:space="preserve"> öğelerimizdendir.</w:t>
      </w:r>
    </w:p>
    <w:p w:rsidR="008E561F" w:rsidRDefault="008E561F" w:rsidP="00BB09F8">
      <w:pPr>
        <w:spacing w:after="120"/>
        <w:rPr>
          <w:rFonts w:ascii="Kayra" w:hAnsi="Kayra"/>
          <w:sz w:val="22"/>
          <w:szCs w:val="22"/>
        </w:rPr>
      </w:pPr>
      <w:r>
        <w:rPr>
          <w:rFonts w:ascii="Kayra" w:hAnsi="Kayra"/>
          <w:sz w:val="22"/>
          <w:szCs w:val="22"/>
        </w:rPr>
        <w:t xml:space="preserve">8. </w:t>
      </w:r>
      <w:r w:rsidRPr="00100901">
        <w:rPr>
          <w:rFonts w:ascii="Kayra" w:hAnsi="Kayra"/>
          <w:sz w:val="22"/>
          <w:szCs w:val="22"/>
        </w:rPr>
        <w:t>Kendinden başkasını düşünmeyen insanlara ………………… denir</w:t>
      </w:r>
      <w:r>
        <w:rPr>
          <w:rFonts w:ascii="Kayra" w:hAnsi="Kayra"/>
          <w:sz w:val="22"/>
          <w:szCs w:val="22"/>
        </w:rPr>
        <w:t>.</w:t>
      </w:r>
    </w:p>
    <w:p w:rsidR="008E561F" w:rsidRPr="0027409C" w:rsidRDefault="008E561F" w:rsidP="00BB09F8">
      <w:pPr>
        <w:spacing w:after="120"/>
        <w:rPr>
          <w:rFonts w:ascii="Kayra" w:hAnsi="Kayra"/>
        </w:rPr>
      </w:pPr>
      <w:r>
        <w:rPr>
          <w:rFonts w:ascii="Kayra" w:hAnsi="Kayra"/>
        </w:rPr>
        <w:t>9. Tarihte Türklerin yaygın olarak oynadıkları oyunlardan……………. günümüzde de devam etmektedir.</w:t>
      </w:r>
    </w:p>
    <w:p w:rsidR="008E561F" w:rsidRDefault="008E561F" w:rsidP="0027409C">
      <w:pPr>
        <w:rPr>
          <w:rFonts w:ascii="Kayra" w:hAnsi="Kayra"/>
          <w:sz w:val="22"/>
          <w:szCs w:val="22"/>
        </w:rPr>
      </w:pPr>
      <w:r>
        <w:rPr>
          <w:rFonts w:ascii="Kayra" w:hAnsi="Kayra"/>
          <w:sz w:val="22"/>
          <w:szCs w:val="22"/>
        </w:rPr>
        <w:t xml:space="preserve">10. Başarılı bir karne aldığımda hissettiğim duygu ……………tir. </w:t>
      </w:r>
    </w:p>
    <w:p w:rsidR="008E561F" w:rsidRDefault="008E561F" w:rsidP="0027409C">
      <w:pPr>
        <w:rPr>
          <w:rFonts w:ascii="Kayra" w:hAnsi="Kayra"/>
          <w:sz w:val="22"/>
          <w:szCs w:val="22"/>
        </w:rPr>
      </w:pPr>
    </w:p>
    <w:p w:rsidR="008E561F" w:rsidRDefault="008E561F" w:rsidP="0027409C">
      <w:pPr>
        <w:rPr>
          <w:rFonts w:ascii="Kayra" w:hAnsi="Kayra"/>
          <w:sz w:val="22"/>
          <w:szCs w:val="2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4.2pt;margin-top:8.4pt;width:513.2pt;height:0;z-index:251659776" o:connectortype="straight"/>
        </w:pict>
      </w:r>
    </w:p>
    <w:p w:rsidR="008E561F" w:rsidRDefault="008E561F" w:rsidP="00702ED3">
      <w:pPr>
        <w:spacing w:before="120" w:after="120"/>
        <w:rPr>
          <w:rFonts w:ascii="Kayra" w:hAnsi="Kayra"/>
        </w:rPr>
      </w:pPr>
      <w:r>
        <w:rPr>
          <w:rFonts w:ascii="Kayra" w:hAnsi="Kayra"/>
        </w:rPr>
        <w:t xml:space="preserve">CEVAPLARINI KONTROL ET. </w:t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  <w:t xml:space="preserve"> </w:t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</w:p>
    <w:p w:rsidR="008E561F" w:rsidRDefault="008E561F" w:rsidP="00702ED3">
      <w:pPr>
        <w:spacing w:before="120" w:after="120"/>
        <w:ind w:left="7080" w:firstLine="708"/>
        <w:rPr>
          <w:rFonts w:ascii="Kayra" w:hAnsi="Kayra"/>
        </w:rPr>
      </w:pPr>
      <w:r>
        <w:rPr>
          <w:rFonts w:ascii="Kayra" w:hAnsi="Kayra"/>
        </w:rPr>
        <w:t>SINIF ÖĞRETMENİ</w:t>
      </w:r>
    </w:p>
    <w:p w:rsidR="008E561F" w:rsidRPr="00702ED3" w:rsidRDefault="008E561F" w:rsidP="00702ED3">
      <w:pPr>
        <w:spacing w:before="120" w:after="120"/>
        <w:ind w:left="7080" w:firstLine="708"/>
        <w:rPr>
          <w:rFonts w:ascii="Kayra" w:hAnsi="Kayra"/>
        </w:rPr>
      </w:pPr>
      <w:hyperlink r:id="rId10" w:history="1">
        <w:r w:rsidRPr="00C374BC">
          <w:rPr>
            <w:rStyle w:val="Hyperlink"/>
            <w:rFonts w:ascii="Kayra" w:hAnsi="Kayra"/>
          </w:rPr>
          <w:t>www.sorubak.com</w:t>
        </w:r>
      </w:hyperlink>
      <w:r>
        <w:rPr>
          <w:rFonts w:ascii="Kayra" w:hAnsi="Kayra"/>
        </w:rPr>
        <w:t xml:space="preserve"> </w:t>
      </w:r>
    </w:p>
    <w:sectPr w:rsidR="008E561F" w:rsidRPr="00702ED3" w:rsidSect="00BB09F8">
      <w:pgSz w:w="11906" w:h="16838"/>
      <w:pgMar w:top="284" w:right="424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64AFD"/>
    <w:multiLevelType w:val="hybridMultilevel"/>
    <w:tmpl w:val="989E5C1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F32597"/>
    <w:multiLevelType w:val="hybridMultilevel"/>
    <w:tmpl w:val="79121192"/>
    <w:lvl w:ilvl="0" w:tplc="8DA45E00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2">
    <w:nsid w:val="251E3A60"/>
    <w:multiLevelType w:val="hybridMultilevel"/>
    <w:tmpl w:val="A6D24AFA"/>
    <w:lvl w:ilvl="0" w:tplc="D45EA79A">
      <w:start w:val="1"/>
      <w:numFmt w:val="decimal"/>
      <w:lvlText w:val="%1."/>
      <w:lvlJc w:val="left"/>
      <w:pPr>
        <w:ind w:left="720" w:hanging="360"/>
      </w:pPr>
      <w:rPr>
        <w:rFonts w:ascii="Kayra" w:eastAsia="Times New Roman" w:hAnsi="Kayra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BCD04A4"/>
    <w:multiLevelType w:val="hybridMultilevel"/>
    <w:tmpl w:val="AF1C4DAE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307A7893"/>
    <w:multiLevelType w:val="hybridMultilevel"/>
    <w:tmpl w:val="B83684DE"/>
    <w:lvl w:ilvl="0" w:tplc="A6F22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2DB190D"/>
    <w:multiLevelType w:val="hybridMultilevel"/>
    <w:tmpl w:val="29340F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78E3B20"/>
    <w:multiLevelType w:val="hybridMultilevel"/>
    <w:tmpl w:val="3B72018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31E1071"/>
    <w:multiLevelType w:val="hybridMultilevel"/>
    <w:tmpl w:val="5C48C61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</w:num>
  <w:num w:numId="5">
    <w:abstractNumId w:val="4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6926"/>
    <w:rsid w:val="00045AFB"/>
    <w:rsid w:val="00077EED"/>
    <w:rsid w:val="000B150B"/>
    <w:rsid w:val="000D1943"/>
    <w:rsid w:val="000E33AD"/>
    <w:rsid w:val="000F395C"/>
    <w:rsid w:val="00100901"/>
    <w:rsid w:val="001103ED"/>
    <w:rsid w:val="0017351B"/>
    <w:rsid w:val="001A2317"/>
    <w:rsid w:val="00233C1D"/>
    <w:rsid w:val="0027409C"/>
    <w:rsid w:val="002745ED"/>
    <w:rsid w:val="002B0A0E"/>
    <w:rsid w:val="002F1B0E"/>
    <w:rsid w:val="00303116"/>
    <w:rsid w:val="004B5313"/>
    <w:rsid w:val="004D7C2E"/>
    <w:rsid w:val="00510EF5"/>
    <w:rsid w:val="00522446"/>
    <w:rsid w:val="0059191E"/>
    <w:rsid w:val="005A1FFD"/>
    <w:rsid w:val="005E5CDD"/>
    <w:rsid w:val="00610CE0"/>
    <w:rsid w:val="00620CC4"/>
    <w:rsid w:val="006D43B4"/>
    <w:rsid w:val="00702ED3"/>
    <w:rsid w:val="00747402"/>
    <w:rsid w:val="00846811"/>
    <w:rsid w:val="008D0608"/>
    <w:rsid w:val="008E561F"/>
    <w:rsid w:val="0093688A"/>
    <w:rsid w:val="00A42FB8"/>
    <w:rsid w:val="00A66926"/>
    <w:rsid w:val="00B95499"/>
    <w:rsid w:val="00BA42B6"/>
    <w:rsid w:val="00BB09F8"/>
    <w:rsid w:val="00C21359"/>
    <w:rsid w:val="00C374BC"/>
    <w:rsid w:val="00C73B24"/>
    <w:rsid w:val="00CB3017"/>
    <w:rsid w:val="00CF54DB"/>
    <w:rsid w:val="00CF7635"/>
    <w:rsid w:val="00D777F5"/>
    <w:rsid w:val="00D82323"/>
    <w:rsid w:val="00DB6601"/>
    <w:rsid w:val="00E15017"/>
    <w:rsid w:val="00F604C2"/>
    <w:rsid w:val="00F96AAF"/>
    <w:rsid w:val="00FC3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92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6692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66926"/>
    <w:rPr>
      <w:rFonts w:ascii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A669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66926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2745ED"/>
    <w:pPr>
      <w:ind w:left="720"/>
      <w:contextualSpacing/>
    </w:pPr>
  </w:style>
  <w:style w:type="paragraph" w:styleId="NoSpacing">
    <w:name w:val="No Spacing"/>
    <w:uiPriority w:val="99"/>
    <w:qFormat/>
    <w:rsid w:val="000E33AD"/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0E33AD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077EE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33C1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</TotalTime>
  <Pages>2</Pages>
  <Words>785</Words>
  <Characters>4476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Chn</dc:creator>
  <cp:keywords>www.sorubak.com</cp:keywords>
  <dc:description>www.sorubak.com</dc:description>
  <cp:lastModifiedBy>edanur</cp:lastModifiedBy>
  <cp:revision>16</cp:revision>
  <cp:lastPrinted>2012-11-06T13:22:00Z</cp:lastPrinted>
  <dcterms:created xsi:type="dcterms:W3CDTF">2012-11-05T20:40:00Z</dcterms:created>
  <dcterms:modified xsi:type="dcterms:W3CDTF">2012-11-24T12:21:00Z</dcterms:modified>
  <cp:category>www.sorubak.com</cp:category>
</cp:coreProperties>
</file>